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5d87" w14:paraId="5a65d8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84966">
        <w:t>10</w:t>
      </w:r>
      <w:r w:rsidR="008F3C0D">
        <w:t>4</w:t>
      </w:r>
      <w:r w:rsidR="00BA105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3122E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F3C0D" w:rsidRPr="008F3C0D">
        <w:t xml:space="preserve"> </w:t>
      </w:r>
      <w:r w:rsidR="008F3C0D">
        <w:t>VITKOST d.o.o., SAMOBOR, Lešće 5, OIB: 00449256056, MBS:080784799.</w:t>
      </w:r>
      <w:r w:rsidR="00984966">
        <w:t xml:space="preserve"> 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F3C0D">
        <w:t>120.128,15</w:t>
      </w:r>
      <w:r w:rsidR="005B0782">
        <w:t xml:space="preserve"> k</w:t>
      </w:r>
      <w:r w:rsidR="00BA1056">
        <w:t>u</w:t>
      </w:r>
      <w:r w:rsidR="005B0782">
        <w:t>n</w:t>
      </w:r>
      <w:r w:rsidR="00BA1056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3122E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8F3C0D">
      <w:t>104/</w:t>
    </w:r>
    <w:r w:rsidR="00BA1056">
      <w:t>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3122E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8F2EF4"/>
    <w:rsid w:val="008F3C0D"/>
    <w:rsid w:val="00920CA0"/>
    <w:rsid w:val="009419D8"/>
    <w:rsid w:val="00966EED"/>
    <w:rsid w:val="00984966"/>
    <w:rsid w:val="009F3FBC"/>
    <w:rsid w:val="00A71431"/>
    <w:rsid w:val="00AC4528"/>
    <w:rsid w:val="00AD027A"/>
    <w:rsid w:val="00B53A01"/>
    <w:rsid w:val="00B77D67"/>
    <w:rsid w:val="00B82F18"/>
    <w:rsid w:val="00BA1056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2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E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E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E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E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2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E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E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E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E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VITKOST d.o.o. zastupanog po punomoćniku Rok Kramer</izvorni_sadrzaj>
    <derivirana_varijabla naziv="DomainObject.Predmet.ProtustrankaFormated_1">  VITKOST d.o.o. zastupanog po punomoćniku Rok Kramer</derivirana_varijabla>
  </DomainObject.Predmet.ProtustrankaFormated>
  <DomainObject.Predmet.ProtustrankaFormatedOIB>
    <izvorni_sadrzaj>  VITKOST d.o.o., OIB 00449256056 zastupanog po punomoćniku Rok Kramer</izvorni_sadrzaj>
    <derivirana_varijabla naziv="DomainObject.Predmet.ProtustrankaFormatedOIB_1">  VITKOST d.o.o., OIB 00449256056 zastupanog po punomoćniku Rok Kramer</derivirana_varijabla>
  </DomainObject.Predmet.ProtustrankaFormatedOIB>
  <DomainObject.Predmet.ProtustrankaFormatedWithAdress>
    <izvorni_sadrzaj> VITKOST d.o.o., Lešće 5, 10430 Samobor zastupanog po punomoćniku Rok Kramer</izvorni_sadrzaj>
    <derivirana_varijabla naziv="DomainObject.Predmet.ProtustrankaFormatedWithAdress_1"> VITKOST d.o.o., Lešće 5, 10430 Samobor zastupanog po punomoćniku Rok Kramer</derivirana_varijabla>
  </DomainObject.Predmet.ProtustrankaFormatedWithAdress>
  <DomainObject.Predmet.ProtustrankaFormatedWithAdressOIB>
    <izvorni_sadrzaj> VITKOST d.o.o., OIB 00449256056, Lešće 5, 10430 Samobor zastupanog po punomoćniku Rok Kramer</izvorni_sadrzaj>
    <derivirana_varijabla naziv="DomainObject.Predmet.ProtustrankaFormatedWithAdressOIB_1"> VITKOST d.o.o., OIB 00449256056, Lešće 5, 10430 Samobor zastupanog po punomoćniku Rok Kramer</derivirana_varijabla>
  </DomainObject.Predmet.ProtustrankaFormatedWithAdressOIB>
  <DomainObject.Predmet.ProtustrankaWithAdress>
    <izvorni_sadrzaj>VITKOST d.o.o. Lešće 5, 10430 Samobor</izvorni_sadrzaj>
    <derivirana_varijabla naziv="DomainObject.Predmet.ProtustrankaWithAdress_1">VITKOST d.o.o. Lešće 5, 10430 Samobor</derivirana_varijabla>
  </DomainObject.Predmet.ProtustrankaWithAdress>
  <DomainObject.Predmet.ProtustrankaWithAdressOIB>
    <izvorni_sadrzaj>VITKOST d.o.o., OIB 00449256056, Lešće 5, 10430 Samobor</izvorni_sadrzaj>
    <derivirana_varijabla naziv="DomainObject.Predmet.ProtustrankaWithAdressOIB_1">VITKOST d.o.o., OIB 00449256056, Lešće 5, 10430 Samobor</derivirana_varijabla>
  </DomainObject.Predmet.ProtustrankaWithAdressOIB>
  <DomainObject.Predmet.ProtustrankaNazivFormated>
    <izvorni_sadrzaj>VITKOST d.o.o.</izvorni_sadrzaj>
    <derivirana_varijabla naziv="DomainObject.Predmet.ProtustrankaNazivFormated_1">VITKOST d.o.o.</derivirana_varijabla>
  </DomainObject.Predmet.ProtustrankaNazivFormated>
  <DomainObject.Predmet.ProtustrankaNazivFormatedOIB>
    <izvorni_sadrzaj>VITKOST d.o.o., OIB 00449256056</izvorni_sadrzaj>
    <derivirana_varijabla naziv="DomainObject.Predmet.ProtustrankaNazivFormatedOIB_1">VITKOST d.o.o., OIB 00449256056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VITKOST d.o.o. zastupanog po punomoćniku Rok Kramer</item>
    </izvorni_sadrzaj>
    <derivirana_varijabla naziv="DomainObject.Predmet.ProtuStrankaListFormated_1">
      <item>VITKOST d.o.o. zastupanog po punomoćniku Rok Kramer</item>
    </derivirana_varijabla>
  </DomainObject.Predmet.ProtuStrankaListFormated>
  <DomainObject.Predmet.ProtuStrankaListFormatedOIB>
    <izvorni_sadrzaj>
      <item>VITKOST d.o.o., OIB 00449256056 zastupanog po punomoćniku Rok Kramer</item>
    </izvorni_sadrzaj>
    <derivirana_varijabla naziv="DomainObject.Predmet.ProtuStrankaListFormatedOIB_1">
      <item>VITKOST d.o.o., OIB 00449256056 zastupanog po punomoćniku Rok Kramer</item>
    </derivirana_varijabla>
  </DomainObject.Predmet.ProtuStrankaListFormatedOIB>
  <DomainObject.Predmet.ProtuStrankaListFormatedWithAdress>
    <izvorni_sadrzaj>
      <item>VITKOST d.o.o., Lešće 5, 10430 Samobor zastupanog po punomoćniku Rok Kramer</item>
    </izvorni_sadrzaj>
    <derivirana_varijabla naziv="DomainObject.Predmet.ProtuStrankaListFormatedWithAdress_1">
      <item>VITKOST d.o.o., Lešće 5, 10430 Samobor zastupanog po punomoćniku Rok Kramer</item>
    </derivirana_varijabla>
  </DomainObject.Predmet.ProtuStrankaListFormatedWithAdress>
  <DomainObject.Predmet.ProtuStrankaListFormatedWithAdressOIB>
    <izvorni_sadrzaj>
      <item>VITKOST d.o.o., OIB 00449256056, Lešće 5, 10430 Samobor zastupanog po punomoćniku Rok Kramer</item>
    </izvorni_sadrzaj>
    <derivirana_varijabla naziv="DomainObject.Predmet.ProtuStrankaListFormatedWithAdressOIB_1">
      <item>VITKOST d.o.o., OIB 00449256056, Lešće 5, 10430 Samobor zastupanog po punomoćniku Rok Kramer</item>
    </derivirana_varijabla>
  </DomainObject.Predmet.ProtuStrankaListFormatedWithAdressOIB>
  <DomainObject.Predmet.ProtuStrankaListNazivFormated>
    <izvorni_sadrzaj>
      <item>VITKOST d.o.o.</item>
    </izvorni_sadrzaj>
    <derivirana_varijabla naziv="DomainObject.Predmet.ProtuStrankaListNazivFormated_1">
      <item>VITKOST d.o.o.</item>
    </derivirana_varijabla>
  </DomainObject.Predmet.ProtuStrankaListNazivFormated>
  <DomainObject.Predmet.ProtuStrankaListNazivFormatedOIB>
    <izvorni_sadrzaj>
      <item>VITKOST d.o.o., OIB 00449256056</item>
    </izvorni_sadrzaj>
    <derivirana_varijabla naziv="DomainObject.Predmet.ProtuStrankaListNazivFormatedOIB_1">
      <item>VITKOST d.o.o., OIB 00449256056</item>
    </derivirana_varijabla>
  </DomainObject.Predmet.ProtuStrankaListNazivFormatedOIB>
  <DomainObject.Predmet.OstaliListFormated>
    <izvorni_sadrzaj>
      <item>Rok Kramer punomoćnik sudionika u postupku VITKOST d.o.o.</item>
    </izvorni_sadrzaj>
    <derivirana_varijabla naziv="DomainObject.Predmet.OstaliListFormated_1">
      <item>Rok Kramer punomoćnik sudionika u postupku VITKOST d.o.o.</item>
    </derivirana_varijabla>
  </DomainObject.Predmet.OstaliListFormated>
  <DomainObject.Predmet.OstaliListFormatedOIB>
    <izvorni_sadrzaj>
      <item>Rok Kramer, OIB 67582631675 punomoćnik sudionika u postupku VITKOST d.o.o.</item>
    </izvorni_sadrzaj>
    <derivirana_varijabla naziv="DomainObject.Predmet.OstaliListFormatedOIB_1">
      <item>Rok Kramer, OIB 67582631675 punomoćnik sudionika u postupku VITKOST d.o.o.</item>
    </derivirana_varijabla>
  </DomainObject.Predmet.OstaliListFormatedOIB>
  <DomainObject.Predmet.OstaliListFormatedWithAdress>
    <izvorni_sadrzaj>
      <item>Rok Kramer, Ob Koprivnici 53, Celje punomoćnik sudionika u postupku VITKOST d.o.o.</item>
    </izvorni_sadrzaj>
    <derivirana_varijabla naziv="DomainObject.Predmet.OstaliListFormatedWithAdress_1">
      <item>Rok Kramer, Ob Koprivnici 53, Celje punomoćnik sudionika u postupku VITKOST d.o.o.</item>
    </derivirana_varijabla>
  </DomainObject.Predmet.OstaliListFormatedWithAdress>
  <DomainObject.Predmet.OstaliListFormatedWithAdressOIB>
    <izvorni_sadrzaj>
      <item>Rok Kramer, OIB 67582631675, Ob Koprivnici 53, Celje punomoćnik sudionika u postupku VITKOST d.o.o.</item>
    </izvorni_sadrzaj>
    <derivirana_varijabla naziv="DomainObject.Predmet.OstaliListFormatedWithAdressOIB_1">
      <item>Rok Kramer, OIB 67582631675, Ob Koprivnici 53, Celje punomoćnik sudionika u postupku VITKOST d.o.o.</item>
    </derivirana_varijabla>
  </DomainObject.Predmet.OstaliListFormatedWithAdressOIB>
  <DomainObject.Predmet.OstaliListNazivFormated>
    <izvorni_sadrzaj>
      <item>Rok Kramer</item>
    </izvorni_sadrzaj>
    <derivirana_varijabla naziv="DomainObject.Predmet.OstaliListNazivFormated_1">
      <item>Rok Kramer</item>
    </derivirana_varijabla>
  </DomainObject.Predmet.OstaliListNazivFormated>
  <DomainObject.Predmet.OstaliListNazivFormatedOIB>
    <izvorni_sadrzaj>
      <item>Rok Kramer, OIB 67582631675</item>
    </izvorni_sadrzaj>
    <derivirana_varijabla naziv="DomainObject.Predmet.OstaliListNazivFormatedOIB_1">
      <item>Rok Kramer, OIB 67582631675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VITKOST d.o.o.</izvorni_sadrzaj>
    <derivirana_varijabla naziv="DomainObject.Predmet.ProtustrankaIDrugi_1">VITKOST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VITKOST d.o.o., OIB 00449256056, Lešće 5, 10430 Samobor</izvorni_sadrzaj>
    <derivirana_varijabla naziv="DomainObject.Predmet.ProtustrankaIDrugiAdressOIB_1">VITKOST d.o.o., OIB 00449256056, Lešće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VITKOST d.o.o.</item>
      <item>Rok Kramer</item>
    </izvorni_sadrzaj>
    <derivirana_varijabla naziv="DomainObject.Predmet.SudioniciListNaziv_1">
      <item>FINA Regionalni centar Zagreb</item>
      <item>VITKOST d.o.o.</item>
      <item>Rok Kramer</item>
    </derivirana_varijabla>
  </DomainObject.Predmet.SudioniciListNaziv>
  <DomainObject.Predmet.SudioniciListAdressOIB>
    <izvorni_sadrzaj>
      <item>FINA Regionalni centar Zagreb, OIB 85821130368, Trg svibanjskih žrtava 1995. 1,10000 Zagreb</item>
      <item>VITKOST d.o.o., OIB 00449256056, Lešće 5,10430 Samobor</item>
      <item>Rok Kramer, OIB 67582631675, Ob Koprivnici 53,Celje</item>
    </izvorni_sadrzaj>
    <derivirana_varijabla naziv="DomainObject.Predmet.SudioniciListAdressOIB_1">
      <item>FINA Regionalni centar Zagreb, OIB 85821130368, Trg svibanjskih žrtava 1995. 1,10000 Zagreb</item>
      <item>VITKOST d.o.o., OIB 00449256056, Lešće 5,10430 Samobor</item>
      <item>Rok Kramer, OIB 67582631675, Ob Koprivnici 53,Celje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00449256056</item>
      <item>, OIB 67582631675</item>
    </izvorni_sadrzaj>
    <derivirana_varijabla naziv="DomainObject.Predmet.SudioniciListNazivOIB_1">
      <item>, OIB 85821130368</item>
      <item>, OIB 00449256056</item>
      <item>, OIB 67582631675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1445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2016-02-12T11:50:00Z</dcterms:created>
  <dc:creator>ilukac</dc:creator>
  <cp:lastModifiedBy>Mirela Šantek</cp:lastModifiedBy>
  <cp:lastPrinted>2016-03-14T09:54:00Z</cp:lastPrinted>
  <dcterms:modified xmlns:xsi="http://www.w3.org/2001/XMLSchema-instance" xsi:type="dcterms:W3CDTF">2016-03-16T14:02:00Z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