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d821" w14:paraId="b4fd821" w:rsidRDefault="00843DD2" w:rsidP="00843DD2" w:rsidR="00843DD2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3DD2" w:rsidP="00843DD2" w:rsidR="00843DD2" w:rsidRPr="009C396C"/>
    <w:p w:rsidRDefault="00843DD2" w:rsidP="00843DD2" w:rsidR="00843DD2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43DD2" w:rsidP="00843DD2" w:rsidR="00843DD2" w:rsidRPr="009C396C">
      <w:pPr>
        <w:ind w:hanging="720" w:left="360"/>
      </w:pPr>
      <w:r w:rsidRPr="009C396C">
        <w:t xml:space="preserve">     TRGOVAČKI SUD U OSIJEKU</w:t>
      </w:r>
    </w:p>
    <w:p w:rsidRDefault="00843DD2" w:rsidP="00843DD2" w:rsidR="00843DD2" w:rsidRPr="009C396C">
      <w:pPr>
        <w:ind w:hanging="720" w:left="360"/>
      </w:pPr>
      <w:r w:rsidRPr="009C396C">
        <w:t xml:space="preserve">   </w:t>
      </w:r>
    </w:p>
    <w:p w:rsidRDefault="00843DD2" w:rsidP="00843DD2" w:rsidR="00843DD2" w:rsidRPr="009C396C">
      <w:pPr>
        <w:jc w:val="center"/>
      </w:pPr>
    </w:p>
    <w:p w:rsidRDefault="00843DD2" w:rsidP="00843DD2" w:rsidR="00843DD2" w:rsidRPr="00740B6F">
      <w:pPr>
        <w:jc w:val="center"/>
      </w:pPr>
      <w:r w:rsidRPr="00740B6F">
        <w:t>R E P U B L I K A  H R V A T S K A</w:t>
      </w:r>
    </w:p>
    <w:p w:rsidRDefault="00843DD2" w:rsidP="00843DD2" w:rsidR="00843DD2" w:rsidRPr="00740B6F">
      <w:pPr>
        <w:jc w:val="center"/>
      </w:pPr>
      <w:r w:rsidRPr="00740B6F">
        <w:t>Z A K L J U Č A K</w:t>
      </w:r>
    </w:p>
    <w:p w:rsidRDefault="00843DD2" w:rsidP="00843DD2" w:rsidR="00843DD2" w:rsidRPr="00740B6F"/>
    <w:p w:rsidRDefault="00843DD2" w:rsidP="00843DD2" w:rsidR="00843DD2" w:rsidRPr="00740B6F"/>
    <w:p w:rsidRDefault="00843DD2" w:rsidP="00843DD2" w:rsidR="00843DD2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Financijska agencija OIB 85821130368, Regionalni centar Osijek, Podružnica Osijek L. </w:t>
      </w:r>
      <w:proofErr w:type="spellStart"/>
      <w:r w:rsidRPr="003D5956">
        <w:rPr>
          <w:sz w:val="24"/>
        </w:rPr>
        <w:t>Jagera</w:t>
      </w:r>
      <w:proofErr w:type="spellEnd"/>
      <w:r w:rsidRPr="003D5956">
        <w:rPr>
          <w:sz w:val="24"/>
        </w:rPr>
        <w:t xml:space="preserve"> 3 za otvaranje stečajnog postupka nad dužnikom </w:t>
      </w:r>
      <w:r w:rsidR="0065039C" w:rsidRPr="0065039C">
        <w:rPr>
          <w:b/>
          <w:sz w:val="24"/>
        </w:rPr>
        <w:t>FUNKCIJA 13 d.o.o.</w:t>
      </w:r>
      <w:r w:rsidRPr="003D5956">
        <w:rPr>
          <w:b/>
          <w:sz w:val="24"/>
        </w:rPr>
        <w:t xml:space="preserve">, </w:t>
      </w:r>
      <w:r w:rsidR="0065039C" w:rsidRPr="0065039C">
        <w:rPr>
          <w:b/>
          <w:sz w:val="24"/>
        </w:rPr>
        <w:t>Vinkovci</w:t>
      </w:r>
      <w:r w:rsidRPr="003D5956">
        <w:rPr>
          <w:b/>
          <w:sz w:val="24"/>
        </w:rPr>
        <w:t xml:space="preserve">, </w:t>
      </w:r>
      <w:r w:rsidR="0065039C" w:rsidRPr="0065039C">
        <w:rPr>
          <w:b/>
          <w:sz w:val="24"/>
        </w:rPr>
        <w:t>Starčević Ante 4</w:t>
      </w:r>
      <w:r w:rsidRPr="003D5956">
        <w:rPr>
          <w:b/>
          <w:sz w:val="24"/>
        </w:rPr>
        <w:t xml:space="preserve">, MBS: </w:t>
      </w:r>
      <w:r w:rsidR="0065039C" w:rsidRPr="0065039C">
        <w:rPr>
          <w:b/>
          <w:sz w:val="24"/>
        </w:rPr>
        <w:t>030021340</w:t>
      </w:r>
      <w:r w:rsidRPr="003D5956">
        <w:rPr>
          <w:sz w:val="24"/>
        </w:rPr>
        <w:t xml:space="preserve">, </w:t>
      </w:r>
      <w:r w:rsidRPr="003D5956">
        <w:rPr>
          <w:b/>
          <w:sz w:val="24"/>
        </w:rPr>
        <w:t xml:space="preserve">OIB: </w:t>
      </w:r>
      <w:r w:rsidR="0065039C" w:rsidRPr="0065039C">
        <w:rPr>
          <w:b/>
          <w:sz w:val="24"/>
        </w:rPr>
        <w:t>17393599173</w:t>
      </w:r>
      <w:r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>
        <w:rPr>
          <w:sz w:val="24"/>
        </w:rPr>
        <w:t>17</w:t>
      </w:r>
      <w:r w:rsidRPr="003D5956">
        <w:rPr>
          <w:sz w:val="24"/>
        </w:rPr>
        <w:t xml:space="preserve">. studenog 2016. g.,  </w:t>
      </w:r>
    </w:p>
    <w:p w:rsidRDefault="00843DD2" w:rsidP="00843DD2" w:rsidR="00843DD2" w:rsidRPr="003D5956">
      <w:pPr>
        <w:pStyle w:val="Tijeloteksta"/>
        <w:rPr>
          <w:sz w:val="24"/>
        </w:rPr>
      </w:pPr>
    </w:p>
    <w:p w:rsidRDefault="00843DD2" w:rsidP="00843DD2" w:rsidR="00843DD2" w:rsidRPr="00740B6F">
      <w:pPr>
        <w:jc w:val="center"/>
      </w:pPr>
      <w:r>
        <w:t xml:space="preserve">z a k l j u č i o  j e </w:t>
      </w:r>
    </w:p>
    <w:p w:rsidRDefault="00843DD2" w:rsidP="00843DD2" w:rsidR="00843DD2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43DD2" w:rsidP="00843DD2" w:rsidR="00843DD2" w:rsidRPr="009C396C">
      <w:pPr>
        <w:pStyle w:val="Tijeloteksta"/>
        <w:rPr>
          <w:b/>
          <w:bCs/>
          <w:sz w:val="24"/>
        </w:rPr>
      </w:pPr>
    </w:p>
    <w:p w:rsidRDefault="00843DD2" w:rsidP="00843DD2" w:rsidR="00843DD2" w:rsidRPr="009C396C">
      <w:pPr>
        <w:ind w:firstLine="708"/>
        <w:jc w:val="both"/>
      </w:pPr>
      <w:r>
        <w:t>1.</w:t>
      </w:r>
      <w:r>
        <w:tab/>
      </w:r>
      <w:r w:rsidRPr="009C396C">
        <w:t>Poziva</w:t>
      </w:r>
      <w:r>
        <w:t>ju</w:t>
      </w:r>
      <w:r w:rsidRPr="009C396C">
        <w:t xml:space="preserve"> se zakonski zastupni</w:t>
      </w:r>
      <w:r>
        <w:t>ci</w:t>
      </w:r>
      <w:r w:rsidRPr="009C396C">
        <w:t xml:space="preserve"> dužnika </w:t>
      </w:r>
      <w:r w:rsidR="0065039C" w:rsidRPr="0065039C">
        <w:rPr>
          <w:b/>
        </w:rPr>
        <w:t xml:space="preserve">Rudolf </w:t>
      </w:r>
      <w:proofErr w:type="spellStart"/>
      <w:r w:rsidR="0065039C" w:rsidRPr="0065039C">
        <w:rPr>
          <w:b/>
        </w:rPr>
        <w:t>Buday</w:t>
      </w:r>
      <w:proofErr w:type="spellEnd"/>
      <w:r w:rsidR="0065039C" w:rsidRPr="0065039C">
        <w:rPr>
          <w:b/>
        </w:rPr>
        <w:t>, OIB: 86557911841</w:t>
      </w:r>
      <w:r w:rsidRPr="00754992">
        <w:rPr>
          <w:b/>
        </w:rPr>
        <w:t xml:space="preserve">, </w:t>
      </w:r>
      <w:r w:rsidR="0065039C" w:rsidRPr="0065039C">
        <w:rPr>
          <w:b/>
        </w:rPr>
        <w:t xml:space="preserve">Vinkovci, </w:t>
      </w:r>
      <w:proofErr w:type="spellStart"/>
      <w:r w:rsidR="0065039C" w:rsidRPr="0065039C">
        <w:rPr>
          <w:b/>
        </w:rPr>
        <w:t>Kanovačka</w:t>
      </w:r>
      <w:proofErr w:type="spellEnd"/>
      <w:r w:rsidR="0065039C" w:rsidRPr="0065039C">
        <w:rPr>
          <w:b/>
        </w:rPr>
        <w:t xml:space="preserve"> 23</w:t>
      </w:r>
      <w:r w:rsidR="0065039C">
        <w:rPr>
          <w:b/>
        </w:rPr>
        <w:t xml:space="preserve"> </w:t>
      </w:r>
      <w:r>
        <w:t xml:space="preserve">i </w:t>
      </w:r>
      <w:r w:rsidR="0065039C" w:rsidRPr="0065039C">
        <w:rPr>
          <w:b/>
        </w:rPr>
        <w:t>Živko Kovačević, OIB: 48872948447</w:t>
      </w:r>
      <w:r w:rsidRPr="00FA362F">
        <w:rPr>
          <w:b/>
        </w:rPr>
        <w:t xml:space="preserve">, </w:t>
      </w:r>
      <w:r w:rsidR="0065039C" w:rsidRPr="0065039C">
        <w:rPr>
          <w:b/>
        </w:rPr>
        <w:t xml:space="preserve">Vinkovci, Nikole </w:t>
      </w:r>
      <w:proofErr w:type="spellStart"/>
      <w:r w:rsidR="0065039C" w:rsidRPr="0065039C">
        <w:rPr>
          <w:b/>
        </w:rPr>
        <w:t>Tordinca</w:t>
      </w:r>
      <w:proofErr w:type="spellEnd"/>
      <w:r w:rsidR="0065039C" w:rsidRPr="0065039C">
        <w:rPr>
          <w:b/>
        </w:rPr>
        <w:t xml:space="preserve"> 26</w:t>
      </w:r>
      <w:r>
        <w:rPr>
          <w:b/>
        </w:rPr>
        <w:t xml:space="preserve"> </w:t>
      </w:r>
      <w:r w:rsidRPr="00F143EA">
        <w:t>da u roku od 8 dana od dana primitka ovog zaključka</w:t>
      </w:r>
      <w:r w:rsidRPr="009C396C">
        <w:t xml:space="preserve"> uplat</w:t>
      </w:r>
      <w:r>
        <w:t>e</w:t>
      </w:r>
      <w:r w:rsidRPr="009C396C">
        <w:t xml:space="preserve">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65039C">
        <w:rPr>
          <w:b/>
        </w:rPr>
        <w:t>FUNKCIJA 13 d.o.o., Vinkovci, Starčević Ante 4, MBS: 030021340</w:t>
      </w:r>
      <w:r w:rsidR="0065039C">
        <w:t xml:space="preserve">, </w:t>
      </w:r>
      <w:r w:rsidR="0065039C">
        <w:rPr>
          <w:b/>
        </w:rPr>
        <w:t>OIB: 17393599173</w:t>
      </w:r>
      <w:r w:rsidR="0065039C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43DD2" w:rsidP="00843DD2" w:rsidR="00843DD2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</w:t>
      </w:r>
      <w:r w:rsidRPr="009C396C">
        <w:t>zastupni</w:t>
      </w:r>
      <w:r>
        <w:t>ci</w:t>
      </w:r>
      <w:r w:rsidRPr="009C396C">
        <w:t xml:space="preserve"> dužnika </w:t>
      </w:r>
      <w:r w:rsidR="00352709" w:rsidRPr="0065039C">
        <w:rPr>
          <w:b/>
        </w:rPr>
        <w:t xml:space="preserve">Rudolf </w:t>
      </w:r>
      <w:proofErr w:type="spellStart"/>
      <w:r w:rsidR="00352709" w:rsidRPr="0065039C">
        <w:rPr>
          <w:b/>
        </w:rPr>
        <w:t>Buday</w:t>
      </w:r>
      <w:proofErr w:type="spellEnd"/>
      <w:r w:rsidR="00352709" w:rsidRPr="0065039C">
        <w:rPr>
          <w:b/>
        </w:rPr>
        <w:t>, OIB: 86557911841</w:t>
      </w:r>
      <w:r w:rsidR="00352709" w:rsidRPr="00754992">
        <w:rPr>
          <w:b/>
        </w:rPr>
        <w:t xml:space="preserve">, </w:t>
      </w:r>
      <w:r w:rsidR="00352709" w:rsidRPr="0065039C">
        <w:rPr>
          <w:b/>
        </w:rPr>
        <w:t xml:space="preserve">Vinkovci, </w:t>
      </w:r>
      <w:proofErr w:type="spellStart"/>
      <w:r w:rsidR="00352709" w:rsidRPr="0065039C">
        <w:rPr>
          <w:b/>
        </w:rPr>
        <w:t>Kanovačka</w:t>
      </w:r>
      <w:proofErr w:type="spellEnd"/>
      <w:r w:rsidR="00352709" w:rsidRPr="0065039C">
        <w:rPr>
          <w:b/>
        </w:rPr>
        <w:t xml:space="preserve"> 23</w:t>
      </w:r>
      <w:r w:rsidR="00352709">
        <w:rPr>
          <w:b/>
        </w:rPr>
        <w:t xml:space="preserve"> </w:t>
      </w:r>
      <w:r w:rsidR="00352709">
        <w:t xml:space="preserve">i </w:t>
      </w:r>
      <w:r w:rsidR="00352709" w:rsidRPr="0065039C">
        <w:rPr>
          <w:b/>
        </w:rPr>
        <w:t>Živko Kovačević, OIB: 48872948447</w:t>
      </w:r>
      <w:r w:rsidR="00352709" w:rsidRPr="00FA362F">
        <w:rPr>
          <w:b/>
        </w:rPr>
        <w:t xml:space="preserve">, </w:t>
      </w:r>
      <w:r w:rsidR="00352709" w:rsidRPr="0065039C">
        <w:rPr>
          <w:b/>
        </w:rPr>
        <w:t xml:space="preserve">Vinkovci, Nikole </w:t>
      </w:r>
      <w:proofErr w:type="spellStart"/>
      <w:r w:rsidR="00352709" w:rsidRPr="0065039C">
        <w:rPr>
          <w:b/>
        </w:rPr>
        <w:t>Tordinca</w:t>
      </w:r>
      <w:proofErr w:type="spellEnd"/>
      <w:r w:rsidR="00352709" w:rsidRPr="0065039C">
        <w:rPr>
          <w:b/>
        </w:rPr>
        <w:t xml:space="preserve"> 26</w:t>
      </w:r>
      <w:r>
        <w:t xml:space="preserve">, </w:t>
      </w:r>
      <w:r w:rsidRPr="009C396C">
        <w:t>ne plat</w:t>
      </w:r>
      <w:r>
        <w:t>e</w:t>
      </w:r>
      <w:r w:rsidRPr="009C396C">
        <w:t xml:space="preserve">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843DD2" w:rsidP="00843DD2" w:rsidR="00843DD2" w:rsidRPr="009C396C">
      <w:pPr>
        <w:ind w:firstLine="720"/>
        <w:jc w:val="both"/>
      </w:pPr>
      <w:r>
        <w:t xml:space="preserve">3.    </w:t>
      </w:r>
      <w:r w:rsidRPr="009C396C">
        <w:t>Poziva</w:t>
      </w:r>
      <w:r>
        <w:t>ju</w:t>
      </w:r>
      <w:r w:rsidRPr="009C396C">
        <w:t xml:space="preserve"> se zakonski zastupni</w:t>
      </w:r>
      <w:r>
        <w:t>ci</w:t>
      </w:r>
      <w:r w:rsidRPr="009C396C">
        <w:t xml:space="preserve"> dužnika </w:t>
      </w:r>
      <w:r w:rsidR="00352709" w:rsidRPr="0065039C">
        <w:rPr>
          <w:b/>
        </w:rPr>
        <w:t xml:space="preserve">Rudolf </w:t>
      </w:r>
      <w:proofErr w:type="spellStart"/>
      <w:r w:rsidR="00352709" w:rsidRPr="0065039C">
        <w:rPr>
          <w:b/>
        </w:rPr>
        <w:t>Buday</w:t>
      </w:r>
      <w:proofErr w:type="spellEnd"/>
      <w:r w:rsidR="00352709" w:rsidRPr="0065039C">
        <w:rPr>
          <w:b/>
        </w:rPr>
        <w:t>, OIB: 86557911841</w:t>
      </w:r>
      <w:r w:rsidR="00352709" w:rsidRPr="00754992">
        <w:rPr>
          <w:b/>
        </w:rPr>
        <w:t xml:space="preserve">, </w:t>
      </w:r>
      <w:r w:rsidR="00352709" w:rsidRPr="0065039C">
        <w:rPr>
          <w:b/>
        </w:rPr>
        <w:t xml:space="preserve">Vinkovci, </w:t>
      </w:r>
      <w:proofErr w:type="spellStart"/>
      <w:r w:rsidR="00352709" w:rsidRPr="0065039C">
        <w:rPr>
          <w:b/>
        </w:rPr>
        <w:t>Kanovačka</w:t>
      </w:r>
      <w:proofErr w:type="spellEnd"/>
      <w:r w:rsidR="00352709" w:rsidRPr="0065039C">
        <w:rPr>
          <w:b/>
        </w:rPr>
        <w:t xml:space="preserve"> 23</w:t>
      </w:r>
      <w:r w:rsidR="00352709">
        <w:rPr>
          <w:b/>
        </w:rPr>
        <w:t xml:space="preserve"> </w:t>
      </w:r>
      <w:r w:rsidR="00352709">
        <w:t xml:space="preserve">i </w:t>
      </w:r>
      <w:r w:rsidR="00352709" w:rsidRPr="0065039C">
        <w:rPr>
          <w:b/>
        </w:rPr>
        <w:t>Živko Kovačević, OIB: 48872948447</w:t>
      </w:r>
      <w:r w:rsidR="00352709" w:rsidRPr="00FA362F">
        <w:rPr>
          <w:b/>
        </w:rPr>
        <w:t xml:space="preserve">, </w:t>
      </w:r>
      <w:r w:rsidR="00352709" w:rsidRPr="0065039C">
        <w:rPr>
          <w:b/>
        </w:rPr>
        <w:t xml:space="preserve">Vinkovci, Nikole </w:t>
      </w:r>
      <w:proofErr w:type="spellStart"/>
      <w:r w:rsidR="00352709" w:rsidRPr="0065039C">
        <w:rPr>
          <w:b/>
        </w:rPr>
        <w:t>Tordinca</w:t>
      </w:r>
      <w:proofErr w:type="spellEnd"/>
      <w:r w:rsidR="00352709" w:rsidRPr="0065039C">
        <w:rPr>
          <w:b/>
        </w:rPr>
        <w:t xml:space="preserve"> 26</w:t>
      </w:r>
      <w:r>
        <w:t>,</w:t>
      </w:r>
      <w:r w:rsidRPr="009C396C">
        <w:t xml:space="preserve"> da u roku od 8 dana od dana primitka ovog zaključka preda</w:t>
      </w:r>
      <w:r>
        <w:t>ju</w:t>
      </w:r>
      <w:r w:rsidRPr="009C396C">
        <w:t xml:space="preserve"> sudu, pozivom na gornji broj predmeta, pisano izvješće o financijsko-gospodarskom stanju dužnika</w:t>
      </w:r>
      <w:r w:rsidRPr="00D84C2B">
        <w:t>,</w:t>
      </w:r>
      <w:r>
        <w:rPr>
          <w:b/>
        </w:rPr>
        <w:t xml:space="preserve"> </w:t>
      </w:r>
      <w:r w:rsidRPr="009C396C">
        <w:t>u 2 primjerka.</w:t>
      </w:r>
    </w:p>
    <w:p w:rsidRDefault="00843DD2" w:rsidP="00843DD2" w:rsidR="00843DD2" w:rsidRPr="009C396C">
      <w:pPr>
        <w:ind w:firstLine="720"/>
        <w:jc w:val="both"/>
      </w:pPr>
      <w:r>
        <w:t xml:space="preserve">4.   </w:t>
      </w:r>
      <w:r w:rsidRPr="009C396C">
        <w:t>Ukoliko zakonski zastupni</w:t>
      </w:r>
      <w:r>
        <w:t>ci</w:t>
      </w:r>
      <w:r w:rsidRPr="009C396C">
        <w:t xml:space="preserve"> dužnika </w:t>
      </w:r>
      <w:r w:rsidR="00352709" w:rsidRPr="0065039C">
        <w:rPr>
          <w:b/>
        </w:rPr>
        <w:t xml:space="preserve">Rudolf </w:t>
      </w:r>
      <w:proofErr w:type="spellStart"/>
      <w:r w:rsidR="00352709" w:rsidRPr="0065039C">
        <w:rPr>
          <w:b/>
        </w:rPr>
        <w:t>Buday</w:t>
      </w:r>
      <w:proofErr w:type="spellEnd"/>
      <w:r w:rsidR="00352709" w:rsidRPr="0065039C">
        <w:rPr>
          <w:b/>
        </w:rPr>
        <w:t>, OIB: 86557911841</w:t>
      </w:r>
      <w:r w:rsidR="00352709" w:rsidRPr="00754992">
        <w:rPr>
          <w:b/>
        </w:rPr>
        <w:t xml:space="preserve">, </w:t>
      </w:r>
      <w:r w:rsidR="00352709" w:rsidRPr="0065039C">
        <w:rPr>
          <w:b/>
        </w:rPr>
        <w:t xml:space="preserve">Vinkovci, </w:t>
      </w:r>
      <w:proofErr w:type="spellStart"/>
      <w:r w:rsidR="00352709" w:rsidRPr="0065039C">
        <w:rPr>
          <w:b/>
        </w:rPr>
        <w:t>Kanovačka</w:t>
      </w:r>
      <w:proofErr w:type="spellEnd"/>
      <w:r w:rsidR="00352709" w:rsidRPr="0065039C">
        <w:rPr>
          <w:b/>
        </w:rPr>
        <w:t xml:space="preserve"> 23</w:t>
      </w:r>
      <w:r w:rsidR="00352709">
        <w:rPr>
          <w:b/>
        </w:rPr>
        <w:t xml:space="preserve"> </w:t>
      </w:r>
      <w:r w:rsidR="00352709">
        <w:t xml:space="preserve">i </w:t>
      </w:r>
      <w:r w:rsidR="00352709" w:rsidRPr="0065039C">
        <w:rPr>
          <w:b/>
        </w:rPr>
        <w:t>Živko Kovačević, OIB: 48872948447</w:t>
      </w:r>
      <w:r w:rsidR="00352709" w:rsidRPr="00FA362F">
        <w:rPr>
          <w:b/>
        </w:rPr>
        <w:t xml:space="preserve">, </w:t>
      </w:r>
      <w:r w:rsidR="00352709" w:rsidRPr="0065039C">
        <w:rPr>
          <w:b/>
        </w:rPr>
        <w:t xml:space="preserve">Vinkovci, Nikole </w:t>
      </w:r>
      <w:proofErr w:type="spellStart"/>
      <w:r w:rsidR="00352709" w:rsidRPr="0065039C">
        <w:rPr>
          <w:b/>
        </w:rPr>
        <w:t>Tordinca</w:t>
      </w:r>
      <w:proofErr w:type="spellEnd"/>
      <w:r w:rsidR="00352709" w:rsidRPr="0065039C">
        <w:rPr>
          <w:b/>
        </w:rPr>
        <w:t xml:space="preserve"> 26</w:t>
      </w:r>
      <w:r>
        <w:t xml:space="preserve">, </w:t>
      </w:r>
      <w:r w:rsidRPr="009C396C">
        <w:t>ne postup</w:t>
      </w:r>
      <w:r>
        <w:t>e</w:t>
      </w:r>
      <w:r w:rsidRPr="009C396C">
        <w:t xml:space="preserve"> po točki 3. ovoga zaključka odgovara</w:t>
      </w:r>
      <w:r>
        <w:t>ju</w:t>
      </w:r>
      <w:r w:rsidRPr="009C396C">
        <w:t xml:space="preserve"> vjerovnicima osobno za naknadu štete koju </w:t>
      </w:r>
      <w:r>
        <w:t xml:space="preserve">su </w:t>
      </w:r>
      <w:r w:rsidRPr="009C396C">
        <w:t>im prouzroči</w:t>
      </w:r>
      <w:r>
        <w:t xml:space="preserve">li </w:t>
      </w:r>
      <w:r w:rsidRPr="009C396C">
        <w:t>uskratom davanja ili davanjem netočnih ili nepotpunih podataka, obavijesti i izvješća prema odredbama st. 1</w:t>
      </w:r>
      <w:r>
        <w:t>.</w:t>
      </w:r>
      <w:r w:rsidRPr="009C396C">
        <w:t xml:space="preserve"> i 2</w:t>
      </w:r>
      <w:r>
        <w:t>.</w:t>
      </w:r>
      <w:r w:rsidRPr="009C396C">
        <w:t xml:space="preserve"> čl. 117</w:t>
      </w:r>
      <w:r>
        <w:t>.</w:t>
      </w:r>
      <w:r w:rsidRPr="009C396C">
        <w:t xml:space="preserve"> SZ.</w:t>
      </w:r>
      <w:r>
        <w:t xml:space="preserve"> </w:t>
      </w:r>
    </w:p>
    <w:p w:rsidRDefault="00843DD2" w:rsidP="00A779C5" w:rsidR="00843DD2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43DD2" w:rsidP="00843DD2" w:rsidR="00843DD2">
      <w:pPr>
        <w:ind w:firstLine="720"/>
        <w:jc w:val="both"/>
      </w:pPr>
    </w:p>
    <w:p w:rsidRDefault="00843DD2" w:rsidP="00843DD2" w:rsidR="00843DD2">
      <w:pPr>
        <w:ind w:firstLine="720"/>
        <w:jc w:val="both"/>
      </w:pPr>
    </w:p>
    <w:p w:rsidRDefault="00843DD2" w:rsidP="00843DD2" w:rsidR="00843DD2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43DD2" w:rsidP="00843DD2" w:rsidR="00843DD2">
      <w:pPr>
        <w:ind w:firstLine="720"/>
        <w:jc w:val="both"/>
      </w:pPr>
      <w:r>
        <w:t xml:space="preserve">7. </w:t>
      </w:r>
      <w:r>
        <w:tab/>
        <w:t xml:space="preserve">Pozivaju se zakonski zastupnici dužnika </w:t>
      </w:r>
      <w:r w:rsidR="00352709" w:rsidRPr="0065039C">
        <w:rPr>
          <w:b/>
        </w:rPr>
        <w:t xml:space="preserve">Rudolf </w:t>
      </w:r>
      <w:proofErr w:type="spellStart"/>
      <w:r w:rsidR="00352709" w:rsidRPr="0065039C">
        <w:rPr>
          <w:b/>
        </w:rPr>
        <w:t>Buday</w:t>
      </w:r>
      <w:proofErr w:type="spellEnd"/>
      <w:r w:rsidR="00352709" w:rsidRPr="0065039C">
        <w:rPr>
          <w:b/>
        </w:rPr>
        <w:t>, OIB: 86557911841</w:t>
      </w:r>
      <w:r w:rsidR="00352709" w:rsidRPr="00754992">
        <w:rPr>
          <w:b/>
        </w:rPr>
        <w:t xml:space="preserve">, </w:t>
      </w:r>
      <w:r w:rsidR="00352709" w:rsidRPr="0065039C">
        <w:rPr>
          <w:b/>
        </w:rPr>
        <w:t xml:space="preserve">Vinkovci, </w:t>
      </w:r>
      <w:proofErr w:type="spellStart"/>
      <w:r w:rsidR="00352709" w:rsidRPr="0065039C">
        <w:rPr>
          <w:b/>
        </w:rPr>
        <w:t>Kanovačka</w:t>
      </w:r>
      <w:proofErr w:type="spellEnd"/>
      <w:r w:rsidR="00352709" w:rsidRPr="0065039C">
        <w:rPr>
          <w:b/>
        </w:rPr>
        <w:t xml:space="preserve"> 23</w:t>
      </w:r>
      <w:r w:rsidR="00352709">
        <w:rPr>
          <w:b/>
        </w:rPr>
        <w:t xml:space="preserve"> </w:t>
      </w:r>
      <w:r w:rsidR="00352709">
        <w:t xml:space="preserve">i </w:t>
      </w:r>
      <w:r w:rsidR="00352709" w:rsidRPr="0065039C">
        <w:rPr>
          <w:b/>
        </w:rPr>
        <w:t>Živko Kovačević, OIB: 48872948447</w:t>
      </w:r>
      <w:r w:rsidR="00352709" w:rsidRPr="00FA362F">
        <w:rPr>
          <w:b/>
        </w:rPr>
        <w:t xml:space="preserve">, </w:t>
      </w:r>
      <w:r w:rsidR="00352709" w:rsidRPr="0065039C">
        <w:rPr>
          <w:b/>
        </w:rPr>
        <w:t xml:space="preserve">Vinkovci, Nikole </w:t>
      </w:r>
      <w:proofErr w:type="spellStart"/>
      <w:r w:rsidR="00352709" w:rsidRPr="0065039C">
        <w:rPr>
          <w:b/>
        </w:rPr>
        <w:t>Tordinca</w:t>
      </w:r>
      <w:proofErr w:type="spellEnd"/>
      <w:r w:rsidR="00352709" w:rsidRPr="0065039C">
        <w:rPr>
          <w:b/>
        </w:rPr>
        <w:t xml:space="preserve"> 26</w:t>
      </w:r>
      <w:r w:rsidRPr="00E06CD0">
        <w:t xml:space="preserve">, </w:t>
      </w:r>
      <w:r w:rsidRPr="00F143EA">
        <w:t>da u roku od 8 dana od dana primitka ovog zaključka</w:t>
      </w:r>
      <w:r w:rsidRPr="00E06CD0">
        <w:t>,</w:t>
      </w:r>
      <w:r>
        <w:t xml:space="preserve"> dostave Zapisnik </w:t>
      </w:r>
      <w:r w:rsidRPr="00364AB8">
        <w:t>o arhiviranju poslovne dokumentacije dužnika te isti potpisan dostave u spis a u kojem će se navesti da će se arhivska građa čuvati kod zakonskog zastupnika dužnika, pod zakonskim posljedicama.</w:t>
      </w:r>
      <w:r>
        <w:t xml:space="preserve">  </w:t>
      </w:r>
    </w:p>
    <w:p w:rsidRDefault="00843DD2" w:rsidP="00843DD2" w:rsidR="00843DD2" w:rsidRPr="009C396C">
      <w:pPr>
        <w:jc w:val="both"/>
      </w:pPr>
    </w:p>
    <w:p w:rsidRDefault="00843DD2" w:rsidP="00843DD2" w:rsidR="00843DD2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>
        <w:rPr>
          <w:sz w:val="24"/>
        </w:rPr>
        <w:t>17. studenog</w:t>
      </w:r>
      <w:r w:rsidRPr="009C396C">
        <w:rPr>
          <w:sz w:val="24"/>
        </w:rPr>
        <w:t xml:space="preserve"> 2016. g.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43DD2" w:rsidP="00843DD2" w:rsidR="00843DD2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43DD2" w:rsidP="00352709" w:rsidR="00843DD2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352709" w:rsidRPr="00352709">
        <w:t xml:space="preserve">Rudolf </w:t>
      </w:r>
      <w:proofErr w:type="spellStart"/>
      <w:r w:rsidR="00352709" w:rsidRPr="00352709">
        <w:t>Buday</w:t>
      </w:r>
      <w:proofErr w:type="spellEnd"/>
      <w:r w:rsidR="00352709" w:rsidRPr="00352709">
        <w:t xml:space="preserve">, Vinkovci, </w:t>
      </w:r>
      <w:proofErr w:type="spellStart"/>
      <w:r w:rsidR="00352709" w:rsidRPr="00352709">
        <w:t>Kanovačka</w:t>
      </w:r>
      <w:proofErr w:type="spellEnd"/>
      <w:r w:rsidR="00352709" w:rsidRPr="00352709">
        <w:t xml:space="preserve"> 23</w:t>
      </w:r>
    </w:p>
    <w:p w:rsidRDefault="00843DD2" w:rsidP="00352709" w:rsidR="00352709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>. dužnika</w:t>
      </w:r>
      <w:r w:rsidRPr="00F9559F">
        <w:t xml:space="preserve"> </w:t>
      </w:r>
      <w:r w:rsidR="00352709" w:rsidRPr="00352709">
        <w:t xml:space="preserve">Živko Kovačević, Vinkovci, Nikole </w:t>
      </w:r>
      <w:proofErr w:type="spellStart"/>
      <w:r w:rsidR="00352709" w:rsidRPr="00352709">
        <w:t>Tordinca</w:t>
      </w:r>
      <w:proofErr w:type="spellEnd"/>
      <w:r w:rsidR="00352709" w:rsidRPr="00352709">
        <w:t xml:space="preserve"> 26</w:t>
      </w:r>
    </w:p>
    <w:p w:rsidRDefault="00843DD2" w:rsidP="00352709" w:rsidR="00843DD2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43DD2" w:rsidP="00843DD2" w:rsidR="00843DD2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43DD2" w:rsidP="00843DD2" w:rsidR="00843DD2" w:rsidRPr="009C396C">
      <w:pPr>
        <w:numPr>
          <w:ilvl w:val="0"/>
          <w:numId w:val="1"/>
        </w:numPr>
        <w:jc w:val="both"/>
      </w:pPr>
      <w:r w:rsidRPr="009C396C">
        <w:t>K-</w:t>
      </w:r>
      <w:r>
        <w:t>17.12.</w:t>
      </w:r>
    </w:p>
    <w:p w:rsidRDefault="00843DD2" w:rsidP="00843DD2" w:rsidR="00843DD2" w:rsidRPr="009C396C">
      <w:pPr>
        <w:jc w:val="both"/>
      </w:pPr>
    </w:p>
    <w:p w:rsidRDefault="00843DD2" w:rsidP="00843DD2" w:rsidR="00843DD2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ind w:left="360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ind w:left="360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ind w:left="360"/>
        <w:jc w:val="left"/>
        <w:rPr>
          <w:sz w:val="24"/>
        </w:rPr>
      </w:pPr>
    </w:p>
    <w:p w:rsidRDefault="00843DD2" w:rsidP="00843DD2" w:rsidR="00843DD2" w:rsidRPr="009C396C"/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43DD2" w:rsidP="00843DD2" w:rsidR="00843DD2" w:rsidRPr="009C396C">
      <w:pPr>
        <w:pStyle w:val="Tijeloteksta"/>
        <w:jc w:val="left"/>
        <w:rPr>
          <w:sz w:val="24"/>
        </w:rPr>
      </w:pPr>
    </w:p>
    <w:p w:rsidRDefault="00843DD2" w:rsidP="00843DD2" w:rsidR="00843DD2" w:rsidRPr="009C396C"/>
    <w:p w:rsidRDefault="00843DD2" w:rsidP="00843DD2" w:rsidR="00843DD2" w:rsidRPr="009C396C"/>
    <w:p w:rsidRDefault="00843DD2" w:rsidP="00843DD2" w:rsidR="00843DD2"/>
    <w:p w:rsidRDefault="00207758" w:rsidP="00843DD2" w:rsidR="00207758" w:rsidRPr="00843DD2"/>
    <w:sectPr w:rsidSect="00606835" w:rsidR="00207758" w:rsidRPr="00843DD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BB3" w:rsidR="00700BB3">
      <w:r>
        <w:separator/>
      </w:r>
    </w:p>
  </w:endnote>
  <w:endnote w:id="0" w:type="continuationSeparator">
    <w:p w:rsidRDefault="00700BB3" w:rsidR="00700B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BB3" w:rsidR="00700BB3">
      <w:r>
        <w:separator/>
      </w:r>
    </w:p>
  </w:footnote>
  <w:footnote w:id="0" w:type="continuationSeparator">
    <w:p w:rsidRDefault="00700BB3" w:rsidR="00700B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0BB3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F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121F7">
      <w:t>6 St-2116/16-3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121F7">
      <w:t>2116</w:t>
    </w:r>
    <w:r>
      <w:t>/16-3</w:t>
    </w:r>
  </w:p>
  <w:p w:rsidRDefault="00700BB3" w:rsidP="00546D11" w:rsidR="00546D11">
    <w:pPr>
      <w:jc w:val="right"/>
    </w:pPr>
  </w:p>
  <w:p w:rsidRDefault="00700BB3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6282C"/>
    <w:rsid w:val="000630A9"/>
    <w:rsid w:val="000637F2"/>
    <w:rsid w:val="00077852"/>
    <w:rsid w:val="000B66DA"/>
    <w:rsid w:val="001607D2"/>
    <w:rsid w:val="001633A9"/>
    <w:rsid w:val="001743E4"/>
    <w:rsid w:val="001A3B3E"/>
    <w:rsid w:val="001C635E"/>
    <w:rsid w:val="001E19A3"/>
    <w:rsid w:val="002010CC"/>
    <w:rsid w:val="00207758"/>
    <w:rsid w:val="002126A9"/>
    <w:rsid w:val="00282764"/>
    <w:rsid w:val="002B6C5B"/>
    <w:rsid w:val="002C439F"/>
    <w:rsid w:val="002E191A"/>
    <w:rsid w:val="002E2A89"/>
    <w:rsid w:val="002F0B29"/>
    <w:rsid w:val="003142DB"/>
    <w:rsid w:val="00331FC0"/>
    <w:rsid w:val="00352709"/>
    <w:rsid w:val="003624F4"/>
    <w:rsid w:val="003876FA"/>
    <w:rsid w:val="003D5956"/>
    <w:rsid w:val="00425C43"/>
    <w:rsid w:val="00437E25"/>
    <w:rsid w:val="00440A6B"/>
    <w:rsid w:val="004445B5"/>
    <w:rsid w:val="0044680C"/>
    <w:rsid w:val="004627C0"/>
    <w:rsid w:val="004C1965"/>
    <w:rsid w:val="004E1613"/>
    <w:rsid w:val="00502B8D"/>
    <w:rsid w:val="00531D16"/>
    <w:rsid w:val="00556767"/>
    <w:rsid w:val="0058380C"/>
    <w:rsid w:val="005E147B"/>
    <w:rsid w:val="005F702C"/>
    <w:rsid w:val="0060372C"/>
    <w:rsid w:val="00630962"/>
    <w:rsid w:val="0065039C"/>
    <w:rsid w:val="006A1793"/>
    <w:rsid w:val="006D2F24"/>
    <w:rsid w:val="006F19F3"/>
    <w:rsid w:val="00700BB3"/>
    <w:rsid w:val="00707D74"/>
    <w:rsid w:val="00712941"/>
    <w:rsid w:val="0074532C"/>
    <w:rsid w:val="00754992"/>
    <w:rsid w:val="00784800"/>
    <w:rsid w:val="007E05E0"/>
    <w:rsid w:val="007F03F0"/>
    <w:rsid w:val="00843DD2"/>
    <w:rsid w:val="00850AF8"/>
    <w:rsid w:val="00870A14"/>
    <w:rsid w:val="008A0198"/>
    <w:rsid w:val="008A6DA0"/>
    <w:rsid w:val="008A7573"/>
    <w:rsid w:val="008D3F18"/>
    <w:rsid w:val="008F70F4"/>
    <w:rsid w:val="009121F7"/>
    <w:rsid w:val="009160C7"/>
    <w:rsid w:val="00924C72"/>
    <w:rsid w:val="00963CBE"/>
    <w:rsid w:val="009705EA"/>
    <w:rsid w:val="0098061D"/>
    <w:rsid w:val="009836D5"/>
    <w:rsid w:val="009A0D2F"/>
    <w:rsid w:val="009B2FC8"/>
    <w:rsid w:val="009F16FF"/>
    <w:rsid w:val="00A61091"/>
    <w:rsid w:val="00A779C5"/>
    <w:rsid w:val="00A81A23"/>
    <w:rsid w:val="00AE0EB3"/>
    <w:rsid w:val="00B12CEE"/>
    <w:rsid w:val="00B17DB8"/>
    <w:rsid w:val="00B52CE5"/>
    <w:rsid w:val="00B54901"/>
    <w:rsid w:val="00B7009B"/>
    <w:rsid w:val="00BA6465"/>
    <w:rsid w:val="00BC1AD9"/>
    <w:rsid w:val="00C82903"/>
    <w:rsid w:val="00CF2B1A"/>
    <w:rsid w:val="00DB04C4"/>
    <w:rsid w:val="00DC4F59"/>
    <w:rsid w:val="00DD0C83"/>
    <w:rsid w:val="00DD2EE2"/>
    <w:rsid w:val="00DE4E72"/>
    <w:rsid w:val="00DF587A"/>
    <w:rsid w:val="00E26B49"/>
    <w:rsid w:val="00E31AEE"/>
    <w:rsid w:val="00E914A6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F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4F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4F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F5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F5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F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4F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4F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F5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F5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2116</izvorni_sadrzaj>
    <derivirana_varijabla naziv="DomainObject.Predmet.Broj_1">2116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St-2116/2016</izvorni_sadrzaj>
    <derivirana_varijabla naziv="DomainObject.Predmet.OznakaBroj_1">St-2116/2016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FUNKCIJA 13 d.o.o. za proizvodnju i servisiranje informatičke opreme</izvorni_sadrzaj>
    <derivirana_varijabla naziv="DomainObject.Predmet.ProtustrankaFormated_1">  FUNKCIJA 13 d.o.o. za proizvodnju i servisiranje informatičke opreme</derivirana_varijabla>
  </DomainObject.Predmet.ProtustrankaFormated>
  <DomainObject.Predmet.ProtustrankaFormatedOIB>
    <izvorni_sadrzaj>  FUNKCIJA 13 d.o.o. za proizvodnju i servisiranje informatičke opreme, OIB 17393599173</izvorni_sadrzaj>
    <derivirana_varijabla naziv="DomainObject.Predmet.ProtustrankaFormatedOIB_1">  FUNKCIJA 13 d.o.o. za proizvodnju i servisiranje informatičke opreme, OIB 17393599173</derivirana_varijabla>
  </DomainObject.Predmet.ProtustrankaFormatedOIB>
  <DomainObject.Predmet.ProtustrankaFormatedWithAdress>
    <izvorni_sadrzaj> FUNKCIJA 13 d.o.o. za proizvodnju i servisiranje informatičke opreme, Starčević Ante 4, 32100 Vinkovci</izvorni_sadrzaj>
    <derivirana_varijabla naziv="DomainObject.Predmet.ProtustrankaFormatedWithAdress_1"> FUNKCIJA 13 d.o.o. za proizvodnju i servisiranje informatičke opreme, Starčević Ante 4, 32100 Vinkovci</derivirana_varijabla>
  </DomainObject.Predmet.ProtustrankaFormatedWithAdress>
  <DomainObject.Predmet.ProtustrankaFormatedWithAdressOIB>
    <izvorni_sadrzaj> FUNKCIJA 13 d.o.o. za proizvodnju i servisiranje informatičke opreme, OIB 17393599173, Starčević Ante 4, 32100 Vinkovci</izvorni_sadrzaj>
    <derivirana_varijabla naziv="DomainObject.Predmet.ProtustrankaFormatedWithAdressOIB_1"> FUNKCIJA 13 d.o.o. za proizvodnju i servisiranje informatičke opreme, OIB 17393599173, Starčević Ante 4, 32100 Vinkovci</derivirana_varijabla>
  </DomainObject.Predmet.ProtustrankaFormatedWithAdressOIB>
  <DomainObject.Predmet.ProtustrankaWithAdress>
    <izvorni_sadrzaj>FUNKCIJA 13 d.o.o. za proizvodnju i servisiranje informatičke opreme Starčević Ante 4, 32100 Vinkovci</izvorni_sadrzaj>
    <derivirana_varijabla naziv="DomainObject.Predmet.ProtustrankaWithAdress_1">FUNKCIJA 13 d.o.o. za proizvodnju i servisiranje informatičke opreme Starčević Ante 4, 32100 Vinkovci</derivirana_varijabla>
  </DomainObject.Predmet.ProtustrankaWithAdress>
  <DomainObject.Predmet.ProtustrankaWithAdressOIB>
    <izvorni_sadrzaj>FUNKCIJA 13 d.o.o. za proizvodnju i servisiranje informatičke opreme, OIB 17393599173, Starčević Ante 4, 32100 Vinkovci</izvorni_sadrzaj>
    <derivirana_varijabla naziv="DomainObject.Predmet.ProtustrankaWithAdressOIB_1">FUNKCIJA 13 d.o.o. za proizvodnju i servisiranje informatičke opreme, OIB 17393599173, Starčević Ante 4, 32100 Vinkovci</derivirana_varijabla>
  </DomainObject.Predmet.ProtustrankaWithAdressOIB>
  <DomainObject.Predmet.ProtustrankaNazivFormated>
    <izvorni_sadrzaj>FUNKCIJA 13 d.o.o. za proizvodnju i servisiranje informatičke opreme</izvorni_sadrzaj>
    <derivirana_varijabla naziv="DomainObject.Predmet.ProtustrankaNazivFormated_1">FUNKCIJA 13 d.o.o. za proizvodnju i servisiranje informatičke opreme</derivirana_varijabla>
  </DomainObject.Predmet.ProtustrankaNazivFormated>
  <DomainObject.Predmet.ProtustrankaNazivFormatedOIB>
    <izvorni_sadrzaj>FUNKCIJA 13 d.o.o. za proizvodnju i servisiranje informatičke opreme, OIB 17393599173</izvorni_sadrzaj>
    <derivirana_varijabla naziv="DomainObject.Predmet.ProtustrankaNazivFormatedOIB_1">FUNKCIJA 13 d.o.o. za proizvodnju i servisiranje informatičke opreme, OIB 17393599173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FUNKCIJA 13 d.o.o. za proizvodnju i servisiranje informatičke opreme</item>
    </izvorni_sadrzaj>
    <derivirana_varijabla naziv="DomainObject.Predmet.ProtuStrankaListFormated_1">
      <item>FUNKCIJA 13 d.o.o. za proizvodnju i servisiranje informatičke opreme</item>
    </derivirana_varijabla>
  </DomainObject.Predmet.ProtuStrankaListFormated>
  <DomainObject.Predmet.ProtuStrankaListFormatedOIB>
    <izvorni_sadrzaj>
      <item>FUNKCIJA 13 d.o.o. za proizvodnju i servisiranje informatičke opreme, OIB 17393599173</item>
    </izvorni_sadrzaj>
    <derivirana_varijabla naziv="DomainObject.Predmet.ProtuStrankaListFormatedOIB_1">
      <item>FUNKCIJA 13 d.o.o. za proizvodnju i servisiranje informatičke opreme, OIB 17393599173</item>
    </derivirana_varijabla>
  </DomainObject.Predmet.ProtuStrankaListFormatedOIB>
  <DomainObject.Predmet.ProtuStrankaListFormatedWithAdress>
    <izvorni_sadrzaj>
      <item>FUNKCIJA 13 d.o.o. za proizvodnju i servisiranje informatičke opreme, Starčević Ante 4, 32100 Vinkovci</item>
    </izvorni_sadrzaj>
    <derivirana_varijabla naziv="DomainObject.Predmet.ProtuStrankaListFormatedWithAdress_1">
      <item>FUNKCIJA 13 d.o.o. za proizvodnju i servisiranje informatičke opreme, Starčević Ante 4, 32100 Vinkovci</item>
    </derivirana_varijabla>
  </DomainObject.Predmet.ProtuStrankaListFormatedWithAdress>
  <DomainObject.Predmet.ProtuStrankaListFormatedWithAdressOIB>
    <izvorni_sadrzaj>
      <item>FUNKCIJA 13 d.o.o. za proizvodnju i servisiranje informatičke opreme, OIB 17393599173, Starčević Ante 4, 32100 Vinkovci</item>
    </izvorni_sadrzaj>
    <derivirana_varijabla naziv="DomainObject.Predmet.ProtuStrankaListFormatedWithAdressOIB_1">
      <item>FUNKCIJA 13 d.o.o. za proizvodnju i servisiranje informatičke opreme, OIB 17393599173, Starčević Ante 4, 32100 Vinkovci</item>
    </derivirana_varijabla>
  </DomainObject.Predmet.ProtuStrankaListFormatedWithAdressOIB>
  <DomainObject.Predmet.ProtuStrankaListNazivFormated>
    <izvorni_sadrzaj>
      <item>FUNKCIJA 13 d.o.o. za proizvodnju i servisiranje informatičke opreme</item>
    </izvorni_sadrzaj>
    <derivirana_varijabla naziv="DomainObject.Predmet.ProtuStrankaListNazivFormated_1">
      <item>FUNKCIJA 13 d.o.o. za proizvodnju i servisiranje informatičke opreme</item>
    </derivirana_varijabla>
  </DomainObject.Predmet.ProtuStrankaListNazivFormated>
  <DomainObject.Predmet.ProtuStrankaListNazivFormatedOIB>
    <izvorni_sadrzaj>
      <item>FUNKCIJA 13 d.o.o. za proizvodnju i servisiranje informatičke opreme, OIB 17393599173</item>
    </izvorni_sadrzaj>
    <derivirana_varijabla naziv="DomainObject.Predmet.ProtuStrankaListNazivFormatedOIB_1">
      <item>FUNKCIJA 13 d.o.o. za proizvodnju i servisiranje informatičke opreme, OIB 17393599173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FUNKCIJA 13 d.o.o. za proizvodnju i servisiranje informatičke opreme</izvorni_sadrzaj>
    <derivirana_varijabla naziv="DomainObject.Predmet.ProtustrankaIDrugi_1">FUNKCIJA 13 d.o.o. za proizvodnju i servisiranje informatičke opreme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FUNKCIJA 13 d.o.o. za proizvodnju i servisiranje informatičke opreme, OIB 17393599173, Starčević Ante 4, 32100 Vinkovci</izvorni_sadrzaj>
    <derivirana_varijabla naziv="DomainObject.Predmet.ProtustrankaIDrugiAdressOIB_1">FUNKCIJA 13 d.o.o. za proizvodnju i servisiranje informatičke opreme, OIB 17393599173, Starčević Ante 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FUNKCIJA 13 d.o.o. za proizvodnju i servisiranje informatičke opreme</item>
    </izvorni_sadrzaj>
    <derivirana_varijabla naziv="DomainObject.Predmet.SudioniciListNaziv_1">
      <item>FINA RC OSIJEK</item>
      <item>FUNKCIJA 13 d.o.o. za proizvodnju i servisiranje informatičke opreme</item>
    </derivirana_varijabla>
  </DomainObject.Predmet.SudioniciListNaziv>
  <DomainObject.Predmet.SudioniciListAdressOIB>
    <izvorni_sadrzaj>
      <item>FINA RC OSIJEK, OIB 85821130368</item>
      <item>FUNKCIJA 13 d.o.o. za proizvodnju i servisiranje informatičke opreme, OIB 17393599173, Starčević Ante 4,32100 Vinkovci</item>
    </izvorni_sadrzaj>
    <derivirana_varijabla naziv="DomainObject.Predmet.SudioniciListAdressOIB_1">
      <item>FINA RC OSIJEK, OIB 85821130368</item>
      <item>FUNKCIJA 13 d.o.o. za proizvodnju i servisiranje informatičke opreme, OIB 17393599173, Starčević Ante 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17393599173</item>
    </izvorni_sadrzaj>
    <derivirana_varijabla naziv="DomainObject.Predmet.SudioniciListNazivOIB_1">
      <item>, OIB 85821130368</item>
      <item>, OIB 17393599173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E39E1-4F79-4EDE-990C-9F945C0EA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2900</properties:Characters>
  <properties:Lines>112</properties:Lines>
  <properties:Paragraphs>25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dcterms:modified xmlns:xsi="http://www.w3.org/2001/XMLSchema-instance" xsi:type="dcterms:W3CDTF">2016-11-17T12:49:00Z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