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1509b" w14:paraId="771509b" w:rsidRDefault="00B81090" w:rsidP="00A47E8A" w:rsidR="00B81090" w:rsidRPr="000A615B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A3CCC" w:rsidP="00B81090" w:rsidR="00B81090" w:rsidRPr="000A615B">
      <w:pPr>
        <w:rPr>
          <w:rFonts w:hAnsi="Times New Roman" w:ascii="Times New Roman"/>
        </w:rPr>
      </w:pPr>
      <w:r w:rsidRPr="000A615B">
        <w:rPr>
          <w:rFonts w:hAnsi="Times New Roman" w:ascii="Times New Roman"/>
          <w:noProof/>
        </w:rPr>
        <w:t xml:space="preserve"> </w:t>
      </w:r>
      <w:r w:rsidR="00A47E8A" w:rsidRPr="000A615B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A615B">
        <w:rPr>
          <w:rFonts w:hAnsi="Times New Roman" w:ascii="Times New Roman"/>
          <w:noProof/>
        </w:rPr>
        <w:t xml:space="preserve">          </w:t>
      </w:r>
    </w:p>
    <w:p w:rsidRDefault="00B81090" w:rsidP="00B81090" w:rsidR="00B81090" w:rsidRPr="000A615B">
      <w:pPr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REPUBLIKA HRVATSKA </w:t>
      </w:r>
    </w:p>
    <w:p w:rsidRDefault="00B81090" w:rsidP="00B81090" w:rsidR="00B81090" w:rsidRPr="000A615B">
      <w:pPr>
        <w:rPr>
          <w:rFonts w:hAnsi="Times New Roman" w:ascii="Times New Roman"/>
        </w:rPr>
      </w:pPr>
      <w:r w:rsidRPr="000A615B">
        <w:rPr>
          <w:rFonts w:hAnsi="Times New Roman" w:ascii="Times New Roman"/>
        </w:rPr>
        <w:t>TRGOVAČKI SUD U ZAGREBU</w:t>
      </w:r>
    </w:p>
    <w:p w:rsidRDefault="00C82430" w:rsidP="00B81090" w:rsidR="0082590C" w:rsidRPr="000A615B">
      <w:pPr>
        <w:rPr>
          <w:rFonts w:hAnsi="Times New Roman" w:ascii="Times New Roman"/>
        </w:rPr>
      </w:pPr>
      <w:r w:rsidRPr="000A615B">
        <w:rPr>
          <w:rFonts w:hAnsi="Times New Roman" w:ascii="Times New Roman"/>
        </w:rPr>
        <w:t>Zagreb, Amruševa 2</w:t>
      </w:r>
    </w:p>
    <w:p w:rsidRDefault="0036374F" w:rsidP="00B81090" w:rsidR="0036374F" w:rsidRPr="000A615B">
      <w:pPr>
        <w:rPr>
          <w:rFonts w:hAnsi="Times New Roman" w:ascii="Times New Roman"/>
        </w:rPr>
      </w:pPr>
    </w:p>
    <w:p w:rsidRDefault="007D37C8" w:rsidP="00C75F6C" w:rsidR="004B7897" w:rsidRPr="000A615B">
      <w:pPr>
        <w:jc w:val="center"/>
        <w:rPr>
          <w:rFonts w:hAnsi="Times New Roman" w:ascii="Times New Roman"/>
        </w:rPr>
      </w:pPr>
      <w:r w:rsidRPr="000A615B">
        <w:rPr>
          <w:rFonts w:hAnsi="Times New Roman" w:ascii="Times New Roman"/>
        </w:rPr>
        <w:t>R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E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P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U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B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L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I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K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A</w:t>
      </w:r>
      <w:r w:rsidR="00CE7DEC" w:rsidRPr="000A615B">
        <w:rPr>
          <w:rFonts w:hAnsi="Times New Roman" w:ascii="Times New Roman"/>
        </w:rPr>
        <w:t xml:space="preserve">  </w:t>
      </w:r>
      <w:r w:rsidRPr="000A615B">
        <w:rPr>
          <w:rFonts w:hAnsi="Times New Roman" w:ascii="Times New Roman"/>
        </w:rPr>
        <w:t xml:space="preserve"> </w:t>
      </w:r>
      <w:r w:rsidR="0036374F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H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R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V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A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T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S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K</w:t>
      </w:r>
      <w:r w:rsidR="00CE7DEC" w:rsidRPr="000A615B">
        <w:rPr>
          <w:rFonts w:hAnsi="Times New Roman" w:ascii="Times New Roman"/>
        </w:rPr>
        <w:t xml:space="preserve"> </w:t>
      </w:r>
      <w:r w:rsidRPr="000A615B">
        <w:rPr>
          <w:rFonts w:hAnsi="Times New Roman" w:ascii="Times New Roman"/>
        </w:rPr>
        <w:t>A</w:t>
      </w:r>
    </w:p>
    <w:p w:rsidRDefault="000607EC" w:rsidP="00C75F6C" w:rsidR="000607EC" w:rsidRPr="000A615B">
      <w:pPr>
        <w:jc w:val="center"/>
        <w:rPr>
          <w:rFonts w:hAnsi="Times New Roman" w:ascii="Times New Roman"/>
        </w:rPr>
      </w:pPr>
    </w:p>
    <w:p w:rsidRDefault="004B7897" w:rsidP="00C75F6C" w:rsidR="00B81090" w:rsidRPr="000A615B">
      <w:pPr>
        <w:jc w:val="center"/>
        <w:rPr>
          <w:rFonts w:hAnsi="Times New Roman" w:ascii="Times New Roman"/>
        </w:rPr>
      </w:pPr>
      <w:r w:rsidRPr="000A615B">
        <w:rPr>
          <w:rFonts w:hAnsi="Times New Roman" w:ascii="Times New Roman"/>
        </w:rPr>
        <w:t>Z A K LJ U Č A K</w:t>
      </w:r>
    </w:p>
    <w:p w:rsidRDefault="00B81090" w:rsidP="00B81090" w:rsidR="00B81090" w:rsidRPr="000A615B">
      <w:pPr>
        <w:rPr>
          <w:rFonts w:hAnsi="Times New Roman" w:ascii="Times New Roman"/>
        </w:rPr>
      </w:pPr>
    </w:p>
    <w:p w:rsidRDefault="00A408B9" w:rsidP="00AA3CCC" w:rsidR="00A47E8A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  </w:t>
      </w:r>
      <w:r w:rsidR="000607EC" w:rsidRPr="000A615B">
        <w:rPr>
          <w:rFonts w:hAnsi="Times New Roman" w:ascii="Times New Roman"/>
        </w:rPr>
        <w:t xml:space="preserve">              Trgovački sud u Zagrebu, po sucu toga suda Vesni Sremac Šoštar u stečajnom postupku nad dužnikom </w:t>
      </w:r>
      <w:r w:rsidR="00A47E8A" w:rsidRPr="000A615B">
        <w:rPr>
          <w:rFonts w:hAnsi="Times New Roman" w:ascii="Times New Roman"/>
        </w:rPr>
        <w:t>NIVA INŽENJERING d.o.o. iz Zagreba, Gradišćanska 34, OIB: 78742307417, MBS: 080017351</w:t>
      </w:r>
      <w:r w:rsidR="000607EC" w:rsidRPr="000A615B">
        <w:rPr>
          <w:rFonts w:hAnsi="Times New Roman" w:ascii="Times New Roman"/>
        </w:rPr>
        <w:t xml:space="preserve">,  dana </w:t>
      </w:r>
      <w:r w:rsidR="00077818" w:rsidRPr="000A615B">
        <w:rPr>
          <w:rFonts w:hAnsi="Times New Roman" w:ascii="Times New Roman"/>
        </w:rPr>
        <w:t>23</w:t>
      </w:r>
      <w:r w:rsidR="00DE1075" w:rsidRPr="000A615B">
        <w:rPr>
          <w:rFonts w:hAnsi="Times New Roman" w:ascii="Times New Roman"/>
        </w:rPr>
        <w:t>. srpnja</w:t>
      </w:r>
      <w:r w:rsidR="00A47E8A" w:rsidRPr="000A615B">
        <w:rPr>
          <w:rFonts w:hAnsi="Times New Roman" w:ascii="Times New Roman"/>
        </w:rPr>
        <w:t xml:space="preserve"> 2018. godine</w:t>
      </w:r>
    </w:p>
    <w:p w:rsidRDefault="000607EC" w:rsidP="00AA3CCC" w:rsidR="002875F8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 </w:t>
      </w:r>
      <w:r w:rsidR="00A408B9" w:rsidRPr="000A615B">
        <w:rPr>
          <w:rFonts w:hAnsi="Times New Roman" w:ascii="Times New Roman"/>
        </w:rPr>
        <w:t xml:space="preserve">                                                         </w:t>
      </w:r>
    </w:p>
    <w:p w:rsidRDefault="002875F8" w:rsidP="00A408B9" w:rsidR="00A408B9" w:rsidRPr="000A615B">
      <w:pPr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                                                          </w:t>
      </w:r>
      <w:r w:rsidR="00A408B9" w:rsidRPr="000A615B">
        <w:rPr>
          <w:rFonts w:hAnsi="Times New Roman" w:ascii="Times New Roman"/>
        </w:rPr>
        <w:t xml:space="preserve"> z a k l j u č i o  </w:t>
      </w:r>
      <w:r w:rsidR="00AA3CCC" w:rsidRPr="000A615B">
        <w:rPr>
          <w:rFonts w:hAnsi="Times New Roman" w:ascii="Times New Roman"/>
        </w:rPr>
        <w:t xml:space="preserve"> </w:t>
      </w:r>
      <w:r w:rsidR="00A408B9" w:rsidRPr="000A615B">
        <w:rPr>
          <w:rFonts w:hAnsi="Times New Roman" w:ascii="Times New Roman"/>
        </w:rPr>
        <w:t xml:space="preserve"> j e</w:t>
      </w:r>
    </w:p>
    <w:p w:rsidRDefault="00A408B9" w:rsidP="002875F8" w:rsidR="00A408B9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I.        Predmet prodaje:</w:t>
      </w:r>
    </w:p>
    <w:p w:rsidRDefault="00ED4EFF" w:rsidP="000607EC" w:rsidR="00A73C9B" w:rsidRPr="000A615B">
      <w:pPr>
        <w:jc w:val="both"/>
        <w:rPr>
          <w:rFonts w:eastAsia="Calibri" w:hAnsi="Times New Roman" w:ascii="Times New Roman"/>
          <w:lang w:eastAsia="en-US"/>
        </w:rPr>
      </w:pPr>
      <w:r w:rsidRPr="000A615B">
        <w:rPr>
          <w:rFonts w:hAnsi="Times New Roman" w:ascii="Times New Roman"/>
        </w:rPr>
        <w:t xml:space="preserve">- </w:t>
      </w:r>
      <w:r w:rsidR="003B5E57" w:rsidRPr="000A615B">
        <w:rPr>
          <w:rFonts w:hAnsi="Times New Roman" w:ascii="Times New Roman"/>
        </w:rPr>
        <w:t xml:space="preserve">Nekretnina upisana u zemljišne knjige Općinskog građanskog suda u Zagrebu, Zemljišnoknjižni odjel Zagreb, u zk.ul.br. 25409 k.o. Grad Zagreb, z.k.č.br. 2502/18, koja čini ZK tijelo II – 86. Suvlasnički dio: 0,59/100 ETAŽNO VLASNIŠTVO (E-86), </w:t>
      </w:r>
      <w:r w:rsidR="003B5E57" w:rsidRPr="000A615B">
        <w:rPr>
          <w:rFonts w:eastAsia="Calibri" w:hAnsi="Times New Roman" w:ascii="Times New Roman"/>
          <w:lang w:eastAsia="en-US"/>
        </w:rPr>
        <w:t>Garaža oznake 91 na nivou (-2) objekta, površine 18,15 m2, tržišne vrijednosti 143.000</w:t>
      </w:r>
      <w:r w:rsidR="003B5E57" w:rsidRPr="000A615B">
        <w:rPr>
          <w:rFonts w:eastAsia="Calibri" w:hAnsi="Times New Roman" w:ascii="Times New Roman"/>
        </w:rPr>
        <w:t>,00 k</w:t>
      </w:r>
      <w:r w:rsidR="003B5E57" w:rsidRPr="000A615B">
        <w:rPr>
          <w:rFonts w:eastAsia="Calibri" w:hAnsi="Times New Roman" w:ascii="Times New Roman"/>
          <w:lang w:eastAsia="en-US"/>
        </w:rPr>
        <w:t>n</w:t>
      </w:r>
    </w:p>
    <w:p w:rsidRDefault="00A60A06" w:rsidP="000607EC" w:rsidR="00A60A06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II.      Na nekretnini iz točke I. upisano je razlučno pravo za korist vjerovnika:</w:t>
      </w:r>
    </w:p>
    <w:p w:rsidRDefault="00DE1075" w:rsidP="00ED4EFF" w:rsidR="00ED4EFF" w:rsidRPr="000A615B">
      <w:pPr>
        <w:pStyle w:val="Odlomakpopisa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H-ABDUCO d.o.o., Slavonska avenija 6a, Zagreb, OIB: 13667298928</w:t>
      </w:r>
    </w:p>
    <w:p w:rsidRDefault="00DE1075" w:rsidP="00ED4EFF" w:rsidR="00DE1075" w:rsidRPr="000A615B">
      <w:pPr>
        <w:pStyle w:val="Odlomakpopisa"/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III.      Način prodaje: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Prodaju nekretnine provodi Financijska agencija elektroničkom javnom dražbom 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IV</w:t>
      </w:r>
      <w:r w:rsidR="007C0812" w:rsidRPr="000A615B">
        <w:rPr>
          <w:rFonts w:hAnsi="Times New Roman" w:ascii="Times New Roman"/>
        </w:rPr>
        <w:t xml:space="preserve">.    </w:t>
      </w:r>
      <w:r w:rsidRPr="000A615B">
        <w:rPr>
          <w:rFonts w:hAnsi="Times New Roman" w:ascii="Times New Roman"/>
        </w:rPr>
        <w:t>Cijena</w:t>
      </w:r>
    </w:p>
    <w:p w:rsidRDefault="000E5512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1.utvrđen</w:t>
      </w:r>
      <w:r w:rsidR="000607EC" w:rsidRPr="000A615B">
        <w:rPr>
          <w:rFonts w:hAnsi="Times New Roman" w:ascii="Times New Roman"/>
        </w:rPr>
        <w:t xml:space="preserve">a vrijednost nekretnine  iznosi </w:t>
      </w:r>
      <w:r w:rsidR="00756D73" w:rsidRPr="000A615B">
        <w:rPr>
          <w:rFonts w:eastAsia="Calibri" w:hAnsi="Times New Roman" w:ascii="Times New Roman"/>
          <w:lang w:eastAsia="en-US"/>
        </w:rPr>
        <w:t>143</w:t>
      </w:r>
      <w:r w:rsidR="00905BB1" w:rsidRPr="000A615B">
        <w:rPr>
          <w:rFonts w:eastAsia="Calibri" w:hAnsi="Times New Roman" w:ascii="Times New Roman"/>
          <w:lang w:eastAsia="en-US"/>
        </w:rPr>
        <w:t xml:space="preserve">.000,00 </w:t>
      </w:r>
      <w:r w:rsidR="000607EC" w:rsidRPr="000A615B">
        <w:rPr>
          <w:rFonts w:hAnsi="Times New Roman" w:ascii="Times New Roman"/>
        </w:rPr>
        <w:t>kn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2.minimalna cijena: (cijena ispod koje se nekretnina ne može prodati) 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-na prvoj dražbi ispod ¾ utvrđene vrijednosti,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-na drugoj dražbi ispod ½ utvrđene vrijednosti,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-na trećoj dražbi ispod ¼ utvrđene vrijednosti,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-na četvrtoj dražbi početna cijena iznosi 1,00 kn.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3. prvi razlučni vjerovnik u prednosnom redu može izjaviti da kupuje nekretninu i da stavlja u prijeboj svoju tražbinu s protutražbinom stečajnog dužnika po osnovi cijene u visini utvrđene vrijednosti nekretnine. 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4.jamčevina iznosi 10 % utvrđene vrijednosti 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5.dražbeni korak iznosi </w:t>
      </w:r>
      <w:r w:rsidR="00A037D1" w:rsidRPr="000A615B">
        <w:rPr>
          <w:rFonts w:hAnsi="Times New Roman" w:ascii="Times New Roman"/>
        </w:rPr>
        <w:t>1.000,00</w:t>
      </w:r>
      <w:r w:rsidRPr="000A615B">
        <w:rPr>
          <w:rFonts w:hAnsi="Times New Roman" w:ascii="Times New Roman"/>
        </w:rPr>
        <w:t xml:space="preserve"> kn 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lastRenderedPageBreak/>
        <w:t>6.rok u kojem je kupac dužan položiti kupovninu - razliku između jamčevine i postignute  cijene kupac je dužan položiti u  roku od 15 dana od pravomoćnosti rješenja o dosudi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7. ako kupac koji je ponudio višu cijenu u roku od 15 dana od dana pravomoćnosti rješenja o dosudi ne položi kupovninu, nekretnina će se dosuditi  kupcima koji su ponudili nižu cijenu prema veličini ponuđene cijene.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8.nekretnina je slobodna od osoba i stvari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V.      Ostali uvjeti prodaje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1.kupac plaća sve poreze i pristojbe u vezi sa prodajom nekretnine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2.nekretninu stečajnog dužnika koja je predmet prodaje, te dokaze o vlasništvu nekretnine  mogu se razgledati svaki radni dan od 8,00 – 14,00 sati uz prethodni dogovor sa stečajnim upraviteljem stečajnog dužnika Rajka Jagmarević, odvjetnica iz Zagreba, Jurja  Dalmatica 7, tel. 098-356-366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VI.  Nalaže se stečajnom upravitelju dostaviti Financijskoj agenciji na obrascu propisanom Pravilnikom o načinu i postupku provedbe prodaje nekretnina i pokretnina u ovršnom postupku (N.N.156/14, dalje: Pravilnik) zahtjev za prodaju nekretnine u stečajnom postupku elektroničkom javnom dražbom sa podacima sukladno ovom zaključku.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VII.  Ovaj zaključak o prodaji objavit će se na e-oglasnoj ploči Trgovačkog suda u Zagrebu. 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</w:p>
    <w:p w:rsidRDefault="000607EC" w:rsidP="000607EC" w:rsidR="000607EC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                                                                   Obrazloženje</w:t>
      </w:r>
    </w:p>
    <w:p w:rsidRDefault="000607EC" w:rsidP="000607EC" w:rsidR="000607EC" w:rsidRPr="000A615B">
      <w:pPr>
        <w:jc w:val="both"/>
        <w:rPr>
          <w:rFonts w:hAnsi="Times New Roman" w:ascii="Times New Roman"/>
        </w:rPr>
      </w:pP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Prema odredbi članka 247. stavak 1. Stečajnog zakona (N.N. br.71/15, dalje: SZ) nekretnina na kojoj postoji razlučno pravo prodaje se u stečajnom postupku na prijedlog stečajnog upravitelja ili razlučnog vjerovnika, uz odgovarajuću primjenu pravila ovršnog postupka o ovrsi na nekretnini.  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Temeljem naprijed citirane odredbe članka 247. stavak 1. SZ-a, te stavka 2. istog članka, pravomoćnim rješenjem ovog suda od </w:t>
      </w:r>
      <w:r w:rsidR="00077818" w:rsidRPr="000A615B">
        <w:rPr>
          <w:rFonts w:hAnsi="Times New Roman" w:ascii="Times New Roman"/>
        </w:rPr>
        <w:t>28. lipnja 2018</w:t>
      </w:r>
      <w:r w:rsidRPr="000A615B">
        <w:rPr>
          <w:rFonts w:hAnsi="Times New Roman" w:ascii="Times New Roman"/>
        </w:rPr>
        <w:t>., broj gornji, određena je prodaja u stečajnom postupku nekretnine u vlasništvu stečajnog dužnika bliže opisane toč.I ovog zaključka.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Odredbom članka 247. stavak 3. SZ-a propisano je kako  zaključkom o prodaji sud utvrđuje vrijednost nekretnine, način prodaje i uvjete prodaje.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Toč II. zaključka utemeljen je na odredbi članka 247. stavak 3. SZ-a i odredbi članka  članka 97. stavak 1. do 5. Ovršnog zakona (N.N. 112/2012, 25/13 i 93/2014., dalje: OZ). 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Vrijednost nekretnine (toč.III.1. zaključka) utvrđena je temeljem nalaza i mišljenja ovlaštenog sudskog vještaka mr. Maria Čuture Borića, di</w:t>
      </w:r>
      <w:r w:rsidR="00202CDA" w:rsidRPr="000A615B">
        <w:rPr>
          <w:rFonts w:hAnsi="Times New Roman" w:ascii="Times New Roman"/>
        </w:rPr>
        <w:t>pl.ing</w:t>
      </w:r>
      <w:r w:rsidRPr="000A615B">
        <w:rPr>
          <w:rFonts w:hAnsi="Times New Roman" w:ascii="Times New Roman"/>
        </w:rPr>
        <w:t>. iz Zagreba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Toč. III.2. zaključka utemeljena je na odredbi članka 247. stavak 5. i 6. SZ-a.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Toč. III.3. zaključka utemeljena je na odredbi članka 247. stavak 7. SZ-a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Toč. III.5. zaključka utemeljena je na odredbi članka 20. stavak 2. Pravilnika.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Toč.III 7</w:t>
      </w:r>
      <w:r w:rsidR="00202CDA" w:rsidRPr="000A615B">
        <w:rPr>
          <w:rFonts w:hAnsi="Times New Roman" w:ascii="Times New Roman"/>
        </w:rPr>
        <w:t>. zaključka utemeljena je na od</w:t>
      </w:r>
      <w:r w:rsidRPr="000A615B">
        <w:rPr>
          <w:rFonts w:hAnsi="Times New Roman" w:ascii="Times New Roman"/>
        </w:rPr>
        <w:t>redbi članka 98. stavak 3. OZ-a</w:t>
      </w:r>
    </w:p>
    <w:p w:rsidRDefault="001728FB" w:rsidP="00ED4EFF" w:rsidR="001728FB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Toč. IV. ovog zaključka temelji se na odredbi čl. 81. OZ-a, a u svezi s čl. 19. i 20. st. 2. Pravilnika o načinu i postupku provedbe prodaje nekretnina i pokretnina u ovršnom postupku (NN 156/14).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lastRenderedPageBreak/>
        <w:t xml:space="preserve">Stečajni je upravitelj tijelo stečajnog postupka sa  zadaćom  unovčavanja imovine stečajnog dužnika (članak 89. stavak 1. toč.9. SZ-a), te u smislu članka 2.  Pravilnika predstavlja "nadležno tijelo" koje Financijskoj agenciji dostavlja zahtjev za prodaju i ostala pismena radi prodaje nekretnina stečajnog dužnika (toč. V. zaključka). </w:t>
      </w:r>
    </w:p>
    <w:p w:rsidRDefault="000607EC" w:rsidP="00ED4EFF" w:rsidR="000607EC" w:rsidRPr="000A615B">
      <w:pPr>
        <w:ind w:firstLine="720"/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Toč.VI zaključka utemeljena je na odredbi članka 12. SZ-a.</w:t>
      </w:r>
    </w:p>
    <w:p w:rsidRDefault="00BA3CA5" w:rsidP="00BA3CA5" w:rsidR="00BA3CA5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ab/>
      </w:r>
    </w:p>
    <w:p w:rsidRDefault="00BA3CA5" w:rsidP="00BA3CA5" w:rsidR="00BA3CA5" w:rsidRPr="000A615B">
      <w:pPr>
        <w:jc w:val="center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U </w:t>
      </w:r>
      <w:r w:rsidR="00722A97" w:rsidRPr="000A615B">
        <w:rPr>
          <w:rFonts w:hAnsi="Times New Roman" w:ascii="Times New Roman"/>
        </w:rPr>
        <w:t>Zagrebu,</w:t>
      </w:r>
      <w:r w:rsidR="00202CDA" w:rsidRPr="000A615B">
        <w:rPr>
          <w:rFonts w:hAnsi="Times New Roman" w:ascii="Times New Roman"/>
        </w:rPr>
        <w:t xml:space="preserve"> </w:t>
      </w:r>
      <w:r w:rsidR="00922D45" w:rsidRPr="000A615B">
        <w:rPr>
          <w:rFonts w:hAnsi="Times New Roman" w:ascii="Times New Roman"/>
        </w:rPr>
        <w:t>23</w:t>
      </w:r>
      <w:r w:rsidR="00DE1075" w:rsidRPr="000A615B">
        <w:rPr>
          <w:rFonts w:hAnsi="Times New Roman" w:ascii="Times New Roman"/>
        </w:rPr>
        <w:t>. srpnja</w:t>
      </w:r>
      <w:r w:rsidR="00202CDA" w:rsidRPr="000A615B">
        <w:rPr>
          <w:rFonts w:hAnsi="Times New Roman" w:ascii="Times New Roman"/>
        </w:rPr>
        <w:t xml:space="preserve"> 2018. godine</w:t>
      </w:r>
      <w:r w:rsidRPr="000A615B">
        <w:rPr>
          <w:rFonts w:hAnsi="Times New Roman" w:ascii="Times New Roman"/>
        </w:rPr>
        <w:t xml:space="preserve"> </w:t>
      </w:r>
    </w:p>
    <w:p w:rsidRDefault="00BA3CA5" w:rsidP="00BA3CA5" w:rsidR="00BA3CA5" w:rsidRPr="000A615B">
      <w:pPr>
        <w:jc w:val="both"/>
        <w:rPr>
          <w:rFonts w:hAnsi="Times New Roman" w:ascii="Times New Roman"/>
        </w:rPr>
      </w:pPr>
    </w:p>
    <w:p w:rsidRDefault="00B863BB" w:rsidP="00CE7DEC" w:rsidR="00BA3CA5" w:rsidRPr="000A615B">
      <w:pPr>
        <w:ind w:left="6372"/>
        <w:jc w:val="right"/>
        <w:rPr>
          <w:rFonts w:hAnsi="Times New Roman" w:ascii="Times New Roman"/>
        </w:rPr>
      </w:pPr>
      <w:r w:rsidRPr="000A615B">
        <w:rPr>
          <w:rFonts w:hAnsi="Times New Roman" w:ascii="Times New Roman"/>
        </w:rPr>
        <w:t xml:space="preserve">     S</w:t>
      </w:r>
      <w:r w:rsidR="00BA3CA5" w:rsidRPr="000A615B">
        <w:rPr>
          <w:rFonts w:hAnsi="Times New Roman" w:ascii="Times New Roman"/>
        </w:rPr>
        <w:t>udac:</w:t>
      </w:r>
    </w:p>
    <w:p w:rsidRDefault="00BA3CA5" w:rsidP="00E53D3D" w:rsidR="000A615B" w:rsidRPr="000A615B">
      <w:pPr>
        <w:pStyle w:val="Uvuenotijeloteksta"/>
        <w:ind w:firstLine="141" w:left="1983"/>
        <w:jc w:val="right"/>
      </w:pPr>
      <w:r w:rsidRPr="000A615B">
        <w:t xml:space="preserve">                                                                   </w:t>
      </w:r>
      <w:r w:rsidR="00CE7DEC" w:rsidRPr="000A615B">
        <w:t xml:space="preserve"> </w:t>
      </w:r>
      <w:r w:rsidR="00722A97" w:rsidRPr="000A615B">
        <w:t>Vesna Sremac Šoštar</w:t>
      </w:r>
      <w:r w:rsidR="000A615B" w:rsidRPr="000A615B">
        <w:t>,v.r.</w:t>
      </w:r>
    </w:p>
    <w:p w:rsidRDefault="000A615B" w:rsidP="00D338FD" w:rsidR="000A615B" w:rsidRPr="000A615B">
      <w:pPr>
        <w:pStyle w:val="Uvuenotijeloteksta"/>
        <w:ind w:firstLine="141" w:left="1983"/>
        <w:jc w:val="right"/>
      </w:pPr>
      <w:r w:rsidRPr="000A615B">
        <w:t>Za točnost otpravka</w:t>
      </w:r>
    </w:p>
    <w:p w:rsidRDefault="000A615B" w:rsidP="00CE7DEC" w:rsidR="00CE7DEC" w:rsidRPr="000A615B">
      <w:pPr>
        <w:jc w:val="right"/>
        <w:rPr>
          <w:rFonts w:hAnsi="Times New Roman" w:ascii="Times New Roman"/>
        </w:rPr>
      </w:pPr>
      <w:r w:rsidRPr="000A615B">
        <w:rPr>
          <w:rFonts w:hAnsi="Times New Roman" w:ascii="Times New Roman"/>
        </w:rPr>
        <w:t>Matea Bizjak</w:t>
      </w:r>
    </w:p>
    <w:p w:rsidRDefault="00CE7DEC" w:rsidP="00CE7DEC" w:rsidR="00CE7DEC" w:rsidRPr="000A615B">
      <w:pPr>
        <w:jc w:val="right"/>
        <w:rPr>
          <w:rFonts w:hAnsi="Times New Roman" w:ascii="Times New Roman"/>
        </w:rPr>
      </w:pPr>
    </w:p>
    <w:p w:rsidRDefault="00745D56" w:rsidP="00BA3CA5" w:rsidR="00745D56" w:rsidRPr="000A615B">
      <w:pPr>
        <w:jc w:val="both"/>
        <w:rPr>
          <w:rFonts w:hAnsi="Times New Roman" w:ascii="Times New Roman"/>
        </w:rPr>
      </w:pPr>
    </w:p>
    <w:p w:rsidRDefault="00745D56" w:rsidP="00BA3CA5" w:rsidR="00745D56" w:rsidRPr="000A615B">
      <w:pPr>
        <w:jc w:val="both"/>
        <w:rPr>
          <w:rFonts w:hAnsi="Times New Roman" w:ascii="Times New Roman"/>
        </w:rPr>
      </w:pPr>
    </w:p>
    <w:p w:rsidRDefault="00745D56" w:rsidP="00BA3CA5" w:rsidR="00BA3CA5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UPUTA O PRAVNOM LIJEKU:</w:t>
      </w:r>
    </w:p>
    <w:p w:rsidRDefault="00722A97" w:rsidP="00BA3CA5" w:rsidR="00BA3CA5" w:rsidRPr="000A615B">
      <w:pPr>
        <w:jc w:val="both"/>
        <w:rPr>
          <w:rFonts w:hAnsi="Times New Roman" w:ascii="Times New Roman"/>
        </w:rPr>
      </w:pPr>
      <w:r w:rsidRPr="000A615B">
        <w:rPr>
          <w:rFonts w:hAnsi="Times New Roman" w:ascii="Times New Roman"/>
        </w:rPr>
        <w:t>Protiv ovog zaključka nije dopušten pravni lijek (članak 19 stavak 7 SZ-a)</w:t>
      </w:r>
      <w:r w:rsidR="00AA3CCC" w:rsidRPr="000A615B">
        <w:rPr>
          <w:rFonts w:hAnsi="Times New Roman" w:ascii="Times New Roman"/>
        </w:rPr>
        <w:t>.</w:t>
      </w:r>
    </w:p>
    <w:p w:rsidRDefault="00BA3CA5" w:rsidP="00BA3CA5" w:rsidR="00BA3CA5" w:rsidRPr="000A615B">
      <w:pPr>
        <w:tabs>
          <w:tab w:pos="6315" w:val="left"/>
        </w:tabs>
        <w:rPr>
          <w:rFonts w:hAnsi="Times New Roman" w:ascii="Times New Roman"/>
        </w:rPr>
      </w:pPr>
      <w:r w:rsidRPr="000A615B">
        <w:rPr>
          <w:rFonts w:hAnsi="Times New Roman" w:ascii="Times New Roman"/>
        </w:rPr>
        <w:tab/>
      </w:r>
    </w:p>
    <w:p w:rsidRDefault="005E2DE0" w:rsidP="00075DCF" w:rsidR="005E2DE0" w:rsidRPr="000A615B">
      <w:pPr>
        <w:jc w:val="both"/>
        <w:rPr>
          <w:rFonts w:hAnsi="Times New Roman" w:ascii="Times New Roman"/>
        </w:rPr>
      </w:pPr>
    </w:p>
    <w:sectPr w:rsidSect="007C0812" w:rsidR="005E2DE0" w:rsidRPr="000A615B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3119" w:right="1418" w:top="567"/>
      <w:paperSrc w:other="280" w:first="280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0C6B" w:rsidR="00060C6B">
      <w:r>
        <w:separator/>
      </w:r>
    </w:p>
  </w:endnote>
  <w:endnote w:id="0" w:type="continuationSeparator">
    <w:p w:rsidRDefault="00060C6B" w:rsidR="00060C6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0C6B" w:rsidR="00060C6B">
      <w:r>
        <w:separator/>
      </w:r>
    </w:p>
  </w:footnote>
  <w:footnote w:id="0" w:type="continuationSeparator">
    <w:p w:rsidRDefault="00060C6B" w:rsidR="00060C6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A615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55747" w:rsidP="002A6F64" w:rsidR="008E0EF7" w:rsidRPr="00F17E53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AA3CCC">
      <w:rPr>
        <w:rFonts w:hAnsi="Times New Roman" w:ascii="Times New Roman"/>
      </w:rPr>
      <w:t>.</w:t>
    </w:r>
    <w:r>
      <w:rPr>
        <w:rFonts w:hAnsi="Times New Roman" w:ascii="Times New Roman"/>
      </w:rPr>
      <w:t xml:space="preserve"> </w:t>
    </w:r>
    <w:r w:rsidR="00057755" w:rsidRPr="00F17E53">
      <w:rPr>
        <w:rFonts w:hAnsi="Times New Roman" w:ascii="Times New Roman"/>
      </w:rPr>
      <w:t>St-</w:t>
    </w:r>
    <w:r w:rsidR="00C74DE0">
      <w:rPr>
        <w:rFonts w:hAnsi="Times New Roman" w:ascii="Times New Roman"/>
      </w:rPr>
      <w:t>6578</w:t>
    </w:r>
    <w:r>
      <w:rPr>
        <w:rFonts w:hAnsi="Times New Roman" w:ascii="Times New Roman"/>
      </w:rPr>
      <w:t>/16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26267257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A47E8A" w:rsidP="00A47E8A" w:rsidR="00A47E8A" w:rsidRPr="00A47E8A">
        <w:pPr>
          <w:pStyle w:val="Zaglavlje"/>
          <w:jc w:val="right"/>
          <w:rPr>
            <w:rFonts w:hAnsi="Times New Roman" w:ascii="Times New Roman"/>
          </w:rPr>
        </w:pPr>
        <w:r w:rsidRPr="00A47E8A">
          <w:rPr>
            <w:rFonts w:hAnsi="Times New Roman" w:ascii="Times New Roman"/>
          </w:rPr>
          <w:t>48.St-6578/16</w:t>
        </w:r>
        <w:r w:rsidR="00226994">
          <w:rPr>
            <w:rFonts w:hAnsi="Times New Roman" w:ascii="Times New Roman"/>
          </w:rPr>
          <w:t>-270</w:t>
        </w:r>
      </w:p>
    </w:sdtContent>
  </w:sdt>
  <w:p w:rsidRDefault="00A47E8A" w:rsidR="00A47E8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6578B"/>
    <w:multiLevelType w:val="hybridMultilevel"/>
    <w:tmpl w:val="62C818C0"/>
    <w:lvl w:tplc="EC06414C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77D4A5B"/>
    <w:multiLevelType w:val="hybridMultilevel"/>
    <w:tmpl w:val="47EC9AE0"/>
    <w:lvl w:tplc="5D501844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8E954FA"/>
    <w:multiLevelType w:val="hybridMultilevel"/>
    <w:tmpl w:val="FB962C22"/>
    <w:lvl w:tplc="46602078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4641049"/>
    <w:multiLevelType w:val="hybridMultilevel"/>
    <w:tmpl w:val="620E0C6A"/>
    <w:lvl w:tplc="A3C4468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47E0441"/>
    <w:multiLevelType w:val="hybridMultilevel"/>
    <w:tmpl w:val="7C323076"/>
    <w:lvl w:tplc="28DE35E8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396B73F3"/>
    <w:multiLevelType w:val="hybridMultilevel"/>
    <w:tmpl w:val="7A14D928"/>
    <w:lvl w:tplc="4B5A208A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0">
    <w:nsid w:val="3C607C34"/>
    <w:multiLevelType w:val="hybridMultilevel"/>
    <w:tmpl w:val="BE1A8A0C"/>
    <w:lvl w:tplc="5EFA2116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BC75AB4"/>
    <w:multiLevelType w:val="hybridMultilevel"/>
    <w:tmpl w:val="A906CFAE"/>
    <w:lvl w:tplc="EB804A7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E927ACD"/>
    <w:multiLevelType w:val="hybridMultilevel"/>
    <w:tmpl w:val="3F6EBF4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1930B0D"/>
    <w:multiLevelType w:val="hybridMultilevel"/>
    <w:tmpl w:val="748C8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1A8469E"/>
    <w:multiLevelType w:val="hybridMultilevel"/>
    <w:tmpl w:val="DDBAABA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7">
    <w:nsid w:val="63DB0529"/>
    <w:multiLevelType w:val="hybridMultilevel"/>
    <w:tmpl w:val="18F0ED54"/>
    <w:lvl w:tplc="79E0231A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9">
    <w:nsid w:val="65B77C59"/>
    <w:multiLevelType w:val="hybridMultilevel"/>
    <w:tmpl w:val="B5D8C494"/>
    <w:lvl w:tplc="005C49EA" w:ilvl="0">
      <w:start w:val="1"/>
      <w:numFmt w:val="upperRoman"/>
      <w:lvlText w:val="%1."/>
      <w:lvlJc w:val="left"/>
      <w:pPr>
        <w:ind w:hanging="720" w:left="144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0">
    <w:nsid w:val="6F35216F"/>
    <w:multiLevelType w:val="hybridMultilevel"/>
    <w:tmpl w:val="C6487526"/>
    <w:lvl w:tplc="E856D108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726F5A5C"/>
    <w:multiLevelType w:val="hybridMultilevel"/>
    <w:tmpl w:val="A574020A"/>
    <w:lvl w:tplc="0C36CF50" w:ilvl="0">
      <w:start w:val="2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14"/>
  </w:num>
  <w:num w:numId="3">
    <w:abstractNumId w:val="5"/>
  </w:num>
  <w:num w:numId="4">
    <w:abstractNumId w:val="3"/>
  </w:num>
  <w:num w:numId="5">
    <w:abstractNumId w:val="4"/>
  </w:num>
  <w:num w:numId="6">
    <w:abstractNumId w:val="11"/>
  </w:num>
  <w:num w:numId="7">
    <w:abstractNumId w:val="6"/>
  </w:num>
  <w:num w:numId="8">
    <w:abstractNumId w:val="15"/>
  </w:num>
  <w:num w:numId="9">
    <w:abstractNumId w:val="13"/>
  </w:num>
  <w:num w:numId="10">
    <w:abstractNumId w:val="19"/>
  </w:num>
  <w:num w:numId="11">
    <w:abstractNumId w:val="9"/>
  </w:num>
  <w:num w:numId="12">
    <w:abstractNumId w:val="2"/>
  </w:num>
  <w:num w:numId="13">
    <w:abstractNumId w:val="10"/>
  </w:num>
  <w:num w:numId="14">
    <w:abstractNumId w:val="12"/>
  </w:num>
  <w:num w:numId="15">
    <w:abstractNumId w:val="17"/>
  </w:num>
  <w:num w:numId="16">
    <w:abstractNumId w:val="0"/>
  </w:num>
  <w:num w:numId="17">
    <w:abstractNumId w:val="7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</w:num>
  <w:num w:numId="20">
    <w:abstractNumId w:val="1"/>
  </w:num>
  <w:num w:numId="21">
    <w:abstractNumId w:val="21"/>
  </w:num>
  <w:num w:numId="22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6EA"/>
    <w:rsid w:val="00057755"/>
    <w:rsid w:val="000607EC"/>
    <w:rsid w:val="00060C6B"/>
    <w:rsid w:val="00072E8A"/>
    <w:rsid w:val="00075DCF"/>
    <w:rsid w:val="00077818"/>
    <w:rsid w:val="00081DEC"/>
    <w:rsid w:val="000A1053"/>
    <w:rsid w:val="000A615B"/>
    <w:rsid w:val="000E5512"/>
    <w:rsid w:val="000E6BED"/>
    <w:rsid w:val="00121E96"/>
    <w:rsid w:val="00125AE5"/>
    <w:rsid w:val="001544CD"/>
    <w:rsid w:val="00166116"/>
    <w:rsid w:val="001728FB"/>
    <w:rsid w:val="001970DC"/>
    <w:rsid w:val="001B052B"/>
    <w:rsid w:val="001D3284"/>
    <w:rsid w:val="001D5EB3"/>
    <w:rsid w:val="001F4561"/>
    <w:rsid w:val="00200C7C"/>
    <w:rsid w:val="00202CDA"/>
    <w:rsid w:val="002236A7"/>
    <w:rsid w:val="00226994"/>
    <w:rsid w:val="002307BE"/>
    <w:rsid w:val="00253585"/>
    <w:rsid w:val="002558C5"/>
    <w:rsid w:val="00255FF0"/>
    <w:rsid w:val="002561FC"/>
    <w:rsid w:val="00267F8D"/>
    <w:rsid w:val="002875F8"/>
    <w:rsid w:val="002A1EC5"/>
    <w:rsid w:val="002A6F64"/>
    <w:rsid w:val="002F4231"/>
    <w:rsid w:val="003025D2"/>
    <w:rsid w:val="00344AC9"/>
    <w:rsid w:val="003546F8"/>
    <w:rsid w:val="0036374F"/>
    <w:rsid w:val="00367BA0"/>
    <w:rsid w:val="003A572A"/>
    <w:rsid w:val="003B5E57"/>
    <w:rsid w:val="003C10DD"/>
    <w:rsid w:val="003D3567"/>
    <w:rsid w:val="003E01D6"/>
    <w:rsid w:val="00402178"/>
    <w:rsid w:val="004B7897"/>
    <w:rsid w:val="004C6A3F"/>
    <w:rsid w:val="004D1175"/>
    <w:rsid w:val="004D38B6"/>
    <w:rsid w:val="004E7699"/>
    <w:rsid w:val="0051510F"/>
    <w:rsid w:val="00521A61"/>
    <w:rsid w:val="00544A34"/>
    <w:rsid w:val="00546775"/>
    <w:rsid w:val="00553312"/>
    <w:rsid w:val="00554A5C"/>
    <w:rsid w:val="00582C3C"/>
    <w:rsid w:val="00584AAD"/>
    <w:rsid w:val="005E2DE0"/>
    <w:rsid w:val="005E3E18"/>
    <w:rsid w:val="0063778B"/>
    <w:rsid w:val="00655313"/>
    <w:rsid w:val="00655747"/>
    <w:rsid w:val="0066385D"/>
    <w:rsid w:val="006A56FA"/>
    <w:rsid w:val="006A7CDD"/>
    <w:rsid w:val="006E7851"/>
    <w:rsid w:val="006F1D14"/>
    <w:rsid w:val="007019EE"/>
    <w:rsid w:val="00722A97"/>
    <w:rsid w:val="00736690"/>
    <w:rsid w:val="00737A4B"/>
    <w:rsid w:val="00742C7D"/>
    <w:rsid w:val="00745D56"/>
    <w:rsid w:val="007462B8"/>
    <w:rsid w:val="00756D73"/>
    <w:rsid w:val="007614A3"/>
    <w:rsid w:val="00771074"/>
    <w:rsid w:val="00774291"/>
    <w:rsid w:val="007C0812"/>
    <w:rsid w:val="007C72DF"/>
    <w:rsid w:val="007D2F13"/>
    <w:rsid w:val="007D37C8"/>
    <w:rsid w:val="007D7C77"/>
    <w:rsid w:val="007E1EFD"/>
    <w:rsid w:val="007E4D02"/>
    <w:rsid w:val="007F0CA6"/>
    <w:rsid w:val="007F2409"/>
    <w:rsid w:val="0081479D"/>
    <w:rsid w:val="0082590C"/>
    <w:rsid w:val="008550A5"/>
    <w:rsid w:val="00856D55"/>
    <w:rsid w:val="00874513"/>
    <w:rsid w:val="00896C03"/>
    <w:rsid w:val="008B33EB"/>
    <w:rsid w:val="008C5D15"/>
    <w:rsid w:val="008E0EF7"/>
    <w:rsid w:val="008E64F0"/>
    <w:rsid w:val="00905BB1"/>
    <w:rsid w:val="0090745F"/>
    <w:rsid w:val="0091143C"/>
    <w:rsid w:val="00922D45"/>
    <w:rsid w:val="009432E4"/>
    <w:rsid w:val="00960732"/>
    <w:rsid w:val="009B74F8"/>
    <w:rsid w:val="009C2E2C"/>
    <w:rsid w:val="009C6E08"/>
    <w:rsid w:val="009F166C"/>
    <w:rsid w:val="00A037D1"/>
    <w:rsid w:val="00A15115"/>
    <w:rsid w:val="00A408B9"/>
    <w:rsid w:val="00A4619C"/>
    <w:rsid w:val="00A472EB"/>
    <w:rsid w:val="00A47E8A"/>
    <w:rsid w:val="00A60A06"/>
    <w:rsid w:val="00A664E0"/>
    <w:rsid w:val="00A73C9B"/>
    <w:rsid w:val="00A821FB"/>
    <w:rsid w:val="00A9481A"/>
    <w:rsid w:val="00AA3CCC"/>
    <w:rsid w:val="00AA5F9A"/>
    <w:rsid w:val="00AA5FC4"/>
    <w:rsid w:val="00AA64A1"/>
    <w:rsid w:val="00AC6054"/>
    <w:rsid w:val="00AD105D"/>
    <w:rsid w:val="00AF48C8"/>
    <w:rsid w:val="00B0066A"/>
    <w:rsid w:val="00B00A7D"/>
    <w:rsid w:val="00B07B8D"/>
    <w:rsid w:val="00B278D7"/>
    <w:rsid w:val="00B314E8"/>
    <w:rsid w:val="00B52232"/>
    <w:rsid w:val="00B54F4E"/>
    <w:rsid w:val="00B700D8"/>
    <w:rsid w:val="00B81090"/>
    <w:rsid w:val="00B857D4"/>
    <w:rsid w:val="00B863BB"/>
    <w:rsid w:val="00BA3CA5"/>
    <w:rsid w:val="00BD20A5"/>
    <w:rsid w:val="00BE2861"/>
    <w:rsid w:val="00BE643E"/>
    <w:rsid w:val="00C156FD"/>
    <w:rsid w:val="00C26FD4"/>
    <w:rsid w:val="00C32227"/>
    <w:rsid w:val="00C55353"/>
    <w:rsid w:val="00C74DE0"/>
    <w:rsid w:val="00C75F6C"/>
    <w:rsid w:val="00C82430"/>
    <w:rsid w:val="00CB732E"/>
    <w:rsid w:val="00CD4A7C"/>
    <w:rsid w:val="00CE0256"/>
    <w:rsid w:val="00CE7DEC"/>
    <w:rsid w:val="00CF00D2"/>
    <w:rsid w:val="00CF0238"/>
    <w:rsid w:val="00CF68C5"/>
    <w:rsid w:val="00D07C86"/>
    <w:rsid w:val="00D223DA"/>
    <w:rsid w:val="00D24C49"/>
    <w:rsid w:val="00D5498E"/>
    <w:rsid w:val="00D8185F"/>
    <w:rsid w:val="00D83C05"/>
    <w:rsid w:val="00DA3A81"/>
    <w:rsid w:val="00DA72F6"/>
    <w:rsid w:val="00DB295F"/>
    <w:rsid w:val="00DB7AC9"/>
    <w:rsid w:val="00DE1075"/>
    <w:rsid w:val="00DF4778"/>
    <w:rsid w:val="00E11DCE"/>
    <w:rsid w:val="00E30101"/>
    <w:rsid w:val="00E319FB"/>
    <w:rsid w:val="00E31B6C"/>
    <w:rsid w:val="00E57739"/>
    <w:rsid w:val="00E6722F"/>
    <w:rsid w:val="00E7106C"/>
    <w:rsid w:val="00E73C4C"/>
    <w:rsid w:val="00E809EE"/>
    <w:rsid w:val="00E86432"/>
    <w:rsid w:val="00E9345D"/>
    <w:rsid w:val="00EB1DC0"/>
    <w:rsid w:val="00EB3A48"/>
    <w:rsid w:val="00EB688E"/>
    <w:rsid w:val="00EC2DFD"/>
    <w:rsid w:val="00ED4EFF"/>
    <w:rsid w:val="00EF4896"/>
    <w:rsid w:val="00F103B7"/>
    <w:rsid w:val="00F17E53"/>
    <w:rsid w:val="00F27BD3"/>
    <w:rsid w:val="00F43ADD"/>
    <w:rsid w:val="00F53C04"/>
    <w:rsid w:val="00F57B63"/>
    <w:rsid w:val="00F73AC8"/>
    <w:rsid w:val="00F7403F"/>
    <w:rsid w:val="00F93C35"/>
    <w:rsid w:val="00FC2CFF"/>
    <w:rsid w:val="00FD3A21"/>
    <w:rsid w:val="00FD7EC7"/>
    <w:rsid w:val="00FE3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99" w:name="header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uiPriority="10" w:name="Title"/>
    <w:lsdException w:qFormat="true" w:unhideWhenUsed="false" w:semiHidden="false" w:uiPriority="11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A6F64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A6F64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F17E5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F17E5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F17E5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F17E5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F17E5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F17E5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C7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C7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C7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A615B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A615B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header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iPriority="10" w:unhideWhenUsed="0"/>
    <w:lsdException w:name="Subtitle" w:qFormat="1" w:semiHidden="0" w:uiPriority="11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7E5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F17E5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F17E5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F17E5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F17E5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F17E5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F17E5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F17E5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F17E5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F17E5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F17E53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2A6F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A6F64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2A6F6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A6F64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F17E5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F17E5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F17E5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F17E5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F17E5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F17E5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F17E5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F17E5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F17E5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F17E5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F17E5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F17E5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F17E5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F17E53"/>
    <w:rPr>
      <w:b/>
      <w:bCs/>
    </w:rPr>
  </w:style>
  <w:style w:styleId="Istaknuto" w:type="character">
    <w:name w:val="Emphasis"/>
    <w:basedOn w:val="Zadanifontodlomka"/>
    <w:uiPriority w:val="20"/>
    <w:qFormat/>
    <w:rsid w:val="00F17E5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F17E5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F17E5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F17E5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F17E5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F17E53"/>
    <w:rPr>
      <w:b/>
      <w:i/>
      <w:sz w:val="24"/>
    </w:rPr>
  </w:style>
  <w:style w:styleId="Neupadljivoisticanje" w:type="character">
    <w:name w:val="Subtle Emphasis"/>
    <w:uiPriority w:val="19"/>
    <w:qFormat/>
    <w:rsid w:val="00F17E5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F17E5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F17E5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F17E5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F17E5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F17E53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D7C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C7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C7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C7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A47E8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0A615B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A615B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3451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5133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61848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srpnja 2018.</izvorni_sadrzaj>
    <derivirana_varijabla naziv="DomainObject.DatumDonosenjaOdluke_1">24.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</izvorni_sadrzaj>
    <derivirana_varijabla naziv="DomainObject.Predmet.OstaliListNazivFormated_1">
      <item>VALERIJA HUSNJAK</item>
      <item>OD RAVLIĆ &amp; ŠURJAK d.o.o.</item>
      <item>Alan Hranilović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</izvorni_sadrzaj>
    <derivirana_varijabla naziv="DomainObject.Predmet.OstaliListNazivFormatedOIB_1">
      <item>VALERIJA HUSNJAK, OIB 66103643702</item>
      <item>OD RAVLIĆ &amp; ŠURJAK d.o.o.</item>
      <item>Alan Hranilović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srpnja 2018.</izvorni_sadrzaj>
    <derivirana_varijabla naziv="DomainObject.Datum_1">24.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D0C9FA1-6F31-44F0-94BC-EE1B685B37A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756</properties:Words>
  <properties:Characters>4188</properties:Characters>
  <properties:Lines>102</properties:Lines>
  <properties:Paragraphs>51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2018-07-20T08:36:00Z</dcterms:created>
  <dc:creator>x</dc:creator>
  <cp:lastModifiedBy>Matea Bizjak</cp:lastModifiedBy>
  <cp:lastPrinted>2017-03-06T13:46:00Z</cp:lastPrinted>
  <dcterms:modified xmlns:xsi="http://www.w3.org/2001/XMLSchema-instance" xsi:type="dcterms:W3CDTF">2018-07-24T06:49:00Z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 prodaji (St-6578-16-zaključak-dražba-elektronska-91.docx)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