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00aa0da" w14:paraId="00aa0da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E044B8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E044B8">
              <w:rPr>
                <w:rFonts w:cs="Times New Roman" w:eastAsia="Times New Roman"/>
                <w:lang w:eastAsia="hr-HR"/>
              </w:rPr>
              <w:t>219/18-</w:t>
            </w:r>
            <w:r w:rsidR="00E834D1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E044B8">
        <w:rPr>
          <w:rFonts w:cs="Times New Roman" w:eastAsia="SimSun"/>
          <w:kern w:val="2"/>
          <w:lang w:bidi="hi-IN" w:eastAsia="zh-CN"/>
        </w:rPr>
        <w:t xml:space="preserve"> HBS d.o.o., Zagrebačka 133, Varaždin, OIB: 85978747762</w:t>
      </w:r>
      <w:r w:rsidR="004748AB">
        <w:rPr>
          <w:rFonts w:cs="Times New Roman"/>
        </w:rPr>
        <w:t xml:space="preserve">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E044B8" w:rsidP="00F171BE" w:rsidR="00F171BE">
      <w:pPr>
        <w:spacing w:after="0"/>
        <w:jc w:val="center"/>
      </w:pPr>
      <w:r>
        <w:t>9</w:t>
      </w:r>
      <w:r w:rsidR="007021F7">
        <w:t>. kolovoza</w:t>
      </w:r>
      <w:r w:rsidR="00A410D7">
        <w:t xml:space="preserve"> 2018</w:t>
      </w:r>
      <w:r w:rsidR="001A67FA">
        <w:t xml:space="preserve">. u </w:t>
      </w:r>
      <w:r>
        <w:t>08,30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E044B8">
        <w:t>ica</w:t>
      </w:r>
      <w:r w:rsidR="005F6CF9">
        <w:t xml:space="preserve"> </w:t>
      </w:r>
      <w:r w:rsidR="000A7AEF" w:rsidRPr="00B2631E">
        <w:t xml:space="preserve">dužnika, </w:t>
      </w:r>
      <w:r w:rsidR="00E044B8">
        <w:t>Zdenka Isaković, Hrašćica, Franjevačka 1,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E834D1">
        <w:rPr>
          <w:rFonts w:cs="Times New Roman" w:eastAsia="SimSun"/>
          <w:kern w:val="2"/>
          <w:lang w:bidi="hi-IN" w:eastAsia="zh-CN"/>
        </w:rPr>
        <w:t xml:space="preserve"> </w:t>
      </w:r>
      <w:r w:rsidR="00E044B8">
        <w:rPr>
          <w:rFonts w:cs="Times New Roman" w:eastAsia="SimSun"/>
          <w:kern w:val="2"/>
          <w:lang w:bidi="hi-IN" w:eastAsia="zh-CN"/>
        </w:rPr>
        <w:t xml:space="preserve">HBS d.o.o., Zagrebačka 133, Varaždin,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E044B8" w:rsidP="00720F20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D46852">
        <w:t xml:space="preserve"> </w:t>
      </w:r>
      <w:r w:rsidR="008B3EE5" w:rsidRPr="00412CB1">
        <w:t>dužnika</w:t>
      </w:r>
      <w:r>
        <w:t xml:space="preserve"> Zdenki Isaković, Hrašćica, Franjevačka 1, OIB: 06190186861,</w:t>
      </w:r>
      <w:r w:rsidR="00D46852">
        <w:t xml:space="preserve"> </w:t>
      </w:r>
      <w:r w:rsidR="008B3EE5" w:rsidRPr="00412CB1">
        <w:t xml:space="preserve">da na zakazano ročište kod ovoga suda, </w:t>
      </w:r>
      <w:r>
        <w:t>9</w:t>
      </w:r>
      <w:r w:rsidR="007021F7">
        <w:t>. kolovoza</w:t>
      </w:r>
      <w:r w:rsidR="00A410D7">
        <w:t xml:space="preserve"> 2018</w:t>
      </w:r>
      <w:r w:rsidR="001A67FA">
        <w:t xml:space="preserve">. u </w:t>
      </w:r>
      <w:r>
        <w:t>08,30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 w:eastAsia="SimSun"/>
          <w:kern w:val="2"/>
          <w:lang w:bidi="hi-IN" w:eastAsia="zh-CN"/>
        </w:rPr>
        <w:t>HBS d.o.o., Zagrebačka 133, Varaždin, OIB: 85978747762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</w:t>
      </w:r>
      <w:r w:rsidR="00A410D7">
        <w:lastRenderedPageBreak/>
        <w:t>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E044B8" w:rsidR="00E044B8" w:rsidRPr="00E044B8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 </w:t>
      </w:r>
      <w:r w:rsidR="00E044B8" w:rsidRPr="00E044B8">
        <w:rPr>
          <w:rFonts w:cs="Times New Roman" w:eastAsia="SimSun"/>
          <w:kern w:val="2"/>
          <w:lang w:bidi="hi-IN" w:eastAsia="zh-CN"/>
        </w:rPr>
        <w:t xml:space="preserve">HBS d.o.o., Zagrebačka 133, Varaždin, </w:t>
      </w:r>
    </w:p>
    <w:p w:rsidRDefault="004748AB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E044B8">
        <w:rPr>
          <w:rFonts w:cs="Times New Roman"/>
        </w:rPr>
        <w:t>ica</w:t>
      </w:r>
      <w:r w:rsidR="00720F20">
        <w:rPr>
          <w:rFonts w:cs="Times New Roman"/>
        </w:rPr>
        <w:t xml:space="preserve"> </w:t>
      </w:r>
      <w:r w:rsidRPr="004748AB">
        <w:rPr>
          <w:rFonts w:cs="Times New Roman"/>
        </w:rPr>
        <w:t xml:space="preserve">dužnika, </w:t>
      </w:r>
      <w:r w:rsidR="00E044B8">
        <w:t>Zdenka Isaković, Hrašćica, Franjevačka 1,</w:t>
      </w:r>
    </w:p>
    <w:p w:rsidRDefault="00B2631E" w:rsidP="00A410D7" w:rsidR="00B2631E" w:rsidRPr="007021F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021F7" w:rsidP="00A410D7" w:rsidR="007021F7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E9" w:rsidP="00F171BE" w:rsidR="00AC2EE9">
      <w:pPr>
        <w:spacing w:after="0"/>
      </w:pPr>
      <w:r>
        <w:separator/>
      </w:r>
    </w:p>
  </w:endnote>
  <w:endnote w:id="0" w:type="continuationSeparator">
    <w:p w:rsidRDefault="00AC2EE9" w:rsidP="00F171BE" w:rsidR="00AC2E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E9" w:rsidP="00F171BE" w:rsidR="00AC2EE9">
      <w:pPr>
        <w:spacing w:after="0"/>
      </w:pPr>
      <w:r>
        <w:separator/>
      </w:r>
    </w:p>
  </w:footnote>
  <w:footnote w:id="0" w:type="continuationSeparator">
    <w:p w:rsidRDefault="00AC2EE9" w:rsidP="00F171BE" w:rsidR="00AC2EE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BD9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E044B8">
      <w:t>219</w:t>
    </w:r>
    <w:r w:rsidR="00E834D1">
      <w:t>/18-3</w:t>
    </w:r>
  </w:p>
  <w:p w:rsidRDefault="00E834D1" w:rsidR="00E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83BD9"/>
    <w:rsid w:val="0019623F"/>
    <w:rsid w:val="001A67FA"/>
    <w:rsid w:val="002B3101"/>
    <w:rsid w:val="00320B9A"/>
    <w:rsid w:val="003D3B9A"/>
    <w:rsid w:val="004225CC"/>
    <w:rsid w:val="004748AB"/>
    <w:rsid w:val="00543FAF"/>
    <w:rsid w:val="005F6CF9"/>
    <w:rsid w:val="007021F7"/>
    <w:rsid w:val="00720F20"/>
    <w:rsid w:val="007F6D58"/>
    <w:rsid w:val="00826138"/>
    <w:rsid w:val="00834B30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BD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3BD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3BD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3BD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BD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3BD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3BD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3BD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HBS Društvo za proizvodnju, trgovinu i usluge d.o.o. zastupanog po punomoćniku Ferid Isaković; Zdenka Isaković</izvorni_sadrzaj>
    <derivirana_varijabla naziv="DomainObject.Predmet.ProtustrankaFormated_1">  HBS Društvo za proizvodnju, trgovinu i usluge d.o.o. zastupanog po punomoćniku Ferid Isaković; Zdenka Isaković</derivirana_varijabla>
  </DomainObject.Predmet.ProtustrankaFormated>
  <DomainObject.Predmet.ProtustrankaFormatedOIB>
    <izvorni_sadrzaj>  HBS Društvo za proizvodnju, trgovinu i usluge d.o.o., OIB 85978747762 zastupanog po punomoćniku Ferid Isaković; Zdenka Isaković</izvorni_sadrzaj>
    <derivirana_varijabla naziv="DomainObject.Predmet.ProtustrankaFormatedOIB_1">  HBS Društvo za proizvodnju, trgovinu i usluge d.o.o., OIB 85978747762 zastupanog po punomoćniku Ferid Isaković; Zdenka Isaković</derivirana_varijabla>
  </DomainObject.Predmet.ProtustrankaFormatedOIB>
  <DomainObject.Predmet.ProtustrankaFormatedWithAdress>
    <izvorni_sadrzaj> HBS Društvo za proizvodnju, trgovinu i usluge d.o.o., Zagrebačka 133, 42000 Varaždin zastupanog po punomoćniku Ferid Isaković; Zdenka Isaković</izvorni_sadrzaj>
    <derivirana_varijabla naziv="DomainObject.Predmet.ProtustrankaFormatedWithAdress_1"> HBS Društvo za proizvodnju, trgovinu i usluge d.o.o., Zagrebačka 133, 42000 Varaždin zastupanog po punomoćniku Ferid Isaković; Zdenka Isaković</derivirana_varijabla>
  </DomainObject.Predmet.ProtustrankaFormatedWithAdress>
  <DomainObject.Predmet.ProtustrankaFormatedWithAdressOIB>
    <izvorni_sadrzaj> HBS Društvo za proizvodnju, trgovinu i usluge d.o.o., OIB 85978747762, Zagrebačka 133, 42000 Varaždin zastupanog po punomoćniku Ferid Isaković; Zdenka Isaković</izvorni_sadrzaj>
    <derivirana_varijabla naziv="DomainObject.Predmet.ProtustrankaFormatedWithAdressOIB_1"> HBS Društvo za proizvodnju, trgovinu i usluge d.o.o., OIB 85978747762, Zagrebačka 133, 42000 Varaždin zastupanog po punomoćniku Ferid Isaković; Zdenka Isaković</derivirana_varijabla>
  </DomainObject.Predmet.ProtustrankaFormatedWithAdressOIB>
  <DomainObject.Predmet.ProtustrankaWithAdress>
    <izvorni_sadrzaj>HBS Društvo za proizvodnju, trgovinu i usluge d.o.o. Zagrebačka 133, 42000 Varaždin</izvorni_sadrzaj>
    <derivirana_varijabla naziv="DomainObject.Predmet.ProtustrankaWithAdress_1">HBS Društvo za proizvodnju, trgovinu i usluge d.o.o. Zagrebačka 133, 42000 Varaždin</derivirana_varijabla>
  </DomainObject.Predmet.ProtustrankaWithAdress>
  <DomainObject.Predmet.ProtustrankaWithAdressOIB>
    <izvorni_sadrzaj>HBS Društvo za proizvodnju, trgovinu i usluge d.o.o., OIB 85978747762, Zagrebačka 133, 42000 Varaždin</izvorni_sadrzaj>
    <derivirana_varijabla naziv="DomainObject.Predmet.ProtustrankaWithAdressOIB_1">HBS Društvo za proizvodnju, trgovinu i usluge d.o.o., OIB 85978747762, Zagrebačka 133, 42000 Varaždin</derivirana_varijabla>
  </DomainObject.Predmet.ProtustrankaWithAdressOIB>
  <DomainObject.Predmet.ProtustrankaNazivFormated>
    <izvorni_sadrzaj>HBS Društvo za proizvodnju, trgovinu i usluge d.o.o.</izvorni_sadrzaj>
    <derivirana_varijabla naziv="DomainObject.Predmet.ProtustrankaNazivFormated_1">HBS Društvo za proizvodnju, trgovinu i usluge d.o.o.</derivirana_varijabla>
  </DomainObject.Predmet.ProtustrankaNazivFormated>
  <DomainObject.Predmet.ProtustrankaNazivFormatedOIB>
    <izvorni_sadrzaj>HBS Društvo za proizvodnju, trgovinu i usluge d.o.o., OIB 85978747762</izvorni_sadrzaj>
    <derivirana_varijabla naziv="DomainObject.Predmet.ProtustrankaNazivFormatedOIB_1">HBS Društvo za proizvodnju, trgovinu i usluge d.o.o., OIB 85978747762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743592.87</izvorni_sadrzaj>
    <derivirana_varijabla naziv="DomainObject.Predmet.TrenutnaVrijednost_1">743592.87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HBS Društvo za proizvodnju, trgovinu i usluge d.o.o. zastupanog po punomoćniku Ferid Isaković; Zdenka Isaković</item>
    </izvorni_sadrzaj>
    <derivirana_varijabla naziv="DomainObject.Predmet.ProtuStrankaListFormated_1">
      <item>HBS Društvo za proizvodnju, trgovinu i usluge d.o.o. zastupanog po punomoćniku Ferid Isaković; Zdenka Isaković</item>
    </derivirana_varijabla>
  </DomainObject.Predmet.ProtuStrankaListFormated>
  <DomainObject.Predmet.ProtuStrankaListFormatedOIB>
    <izvorni_sadrzaj>
      <item>HBS Društvo za proizvodnju, trgovinu i usluge d.o.o., OIB 85978747762 zastupanog po punomoćniku Ferid Isaković; Zdenka Isaković</item>
    </izvorni_sadrzaj>
    <derivirana_varijabla naziv="DomainObject.Predmet.ProtuStrankaListFormatedOIB_1">
      <item>HBS Društvo za proizvodnju, trgovinu i usluge d.o.o., OIB 85978747762 zastupanog po punomoćniku Ferid Isaković; Zdenka Isaković</item>
    </derivirana_varijabla>
  </DomainObject.Predmet.ProtuStrankaListFormatedOIB>
  <DomainObject.Predmet.ProtuStrankaListFormatedWithAdress>
    <izvorni_sadrzaj>
      <item>HBS Društvo za proizvodnju, trgovinu i usluge d.o.o., Zagrebačka 133, 42000 Varaždin zastupanog po punomoćniku Ferid Isaković; Zdenka Isaković</item>
    </izvorni_sadrzaj>
    <derivirana_varijabla naziv="DomainObject.Predmet.ProtuStrankaListFormatedWithAdress_1">
      <item>HBS Društvo za proizvodnju, trgovinu i usluge d.o.o., Zagrebačka 133, 42000 Varaždin zastupanog po punomoćniku Ferid Isaković; Zdenka Isaković</item>
    </derivirana_varijabla>
  </DomainObject.Predmet.ProtuStrankaListFormatedWithAdress>
  <DomainObject.Predmet.ProtuStrankaListFormatedWithAdressOIB>
    <izvorni_sadrzaj>
      <item>HBS Društvo za proizvodnju, trgovinu i usluge d.o.o., OIB 85978747762, Zagrebačka 133, 42000 Varaždin zastupanog po punomoćniku Ferid Isaković; Zdenka Isaković</item>
    </izvorni_sadrzaj>
    <derivirana_varijabla naziv="DomainObject.Predmet.ProtuStrankaListFormatedWithAdressOIB_1">
      <item>HBS Društvo za proizvodnju, trgovinu i usluge d.o.o., OIB 85978747762, Zagrebačka 133, 42000 Varaždin zastupanog po punomoćniku Ferid Isaković; Zdenka Isaković</item>
    </derivirana_varijabla>
  </DomainObject.Predmet.ProtuStrankaListFormatedWithAdressOIB>
  <DomainObject.Predmet.ProtuStrankaListNazivFormated>
    <izvorni_sadrzaj>
      <item>HBS Društvo za proizvodnju, trgovinu i usluge d.o.o.</item>
    </izvorni_sadrzaj>
    <derivirana_varijabla naziv="DomainObject.Predmet.ProtuStrankaListNazivFormated_1">
      <item>HBS Društvo za proizvodnju, trgovinu i usluge d.o.o.</item>
    </derivirana_varijabla>
  </DomainObject.Predmet.ProtuStrankaListNazivFormated>
  <DomainObject.Predmet.ProtuStrankaListNazivFormatedOIB>
    <izvorni_sadrzaj>
      <item>HBS Društvo za proizvodnju, trgovinu i usluge d.o.o., OIB 85978747762</item>
    </izvorni_sadrzaj>
    <derivirana_varijabla naziv="DomainObject.Predmet.ProtuStrankaListNazivFormatedOIB_1">
      <item>HBS Društvo za proizvodnju, trgovinu i usluge d.o.o., OIB 85978747762</item>
    </derivirana_varijabla>
  </DomainObject.Predmet.ProtuStrankaListNazivFormatedOIB>
  <DomainObject.Predmet.OstaliListFormated>
    <izvorni_sadrzaj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izvorni_sadrzaj>
    <derivirana_varijabla naziv="DomainObject.Predmet.OstaliListFormated_1"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derivirana_varijabla>
  </DomainObject.Predmet.OstaliListFormated>
  <DomainObject.Predmet.OstaliListFormatedOIB>
    <izvorni_sadrzaj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izvorni_sadrzaj>
    <derivirana_varijabla naziv="DomainObject.Predmet.OstaliListFormatedOIB_1"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derivirana_varijabla>
  </DomainObject.Predmet.OstaliListFormatedOIB>
  <DomainObject.Predmet.OstaliListFormatedWithAdress>
    <izvorni_sadrzaj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izvorni_sadrzaj>
    <derivirana_varijabla naziv="DomainObject.Predmet.OstaliListFormatedWithAdress_1"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derivirana_varijabla>
  </DomainObject.Predmet.OstaliListFormatedWithAdress>
  <DomainObject.Predmet.OstaliListFormatedWithAdressOIB>
    <izvorni_sadrzaj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izvorni_sadrzaj>
    <derivirana_varijabla naziv="DomainObject.Predmet.OstaliListFormatedWithAdressOIB_1"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derivirana_varijabla>
  </DomainObject.Predmet.OstaliListFormatedWithAdressOIB>
  <DomainObject.Predmet.OstaliListNazivFormated>
    <izvorni_sadrzaj>
      <item>Sudski registar</item>
      <item>Zdenka Isaković</item>
      <item>Ferid Isaković</item>
    </izvorni_sadrzaj>
    <derivirana_varijabla naziv="DomainObject.Predmet.OstaliListNazivFormated_1">
      <item>Sudski registar</item>
      <item>Zdenka Isaković</item>
      <item>Ferid Isaković</item>
    </derivirana_varijabla>
  </DomainObject.Predmet.OstaliListNazivFormated>
  <DomainObject.Predmet.OstaliListNazivFormatedOIB>
    <izvorni_sadrzaj>
      <item>Sudski registar</item>
      <item>Zdenka Isaković, OIB 06190186861</item>
      <item>Ferid Isaković, OIB 76721707626</item>
    </izvorni_sadrzaj>
    <derivirana_varijabla naziv="DomainObject.Predmet.OstaliListNazivFormatedOIB_1">
      <item>Sudski registar</item>
      <item>Zdenka Isaković, OIB 06190186861</item>
      <item>Ferid Isaković, OIB 76721707626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HBS Društvo za proizvodnju, trgovinu i usluge d.o.o.</izvorni_sadrzaj>
    <derivirana_varijabla naziv="DomainObject.Predmet.ProtustrankaIDrugi_1">HBS Društvo za proizvodnju, trgovinu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HBS Društvo za proizvodnju, trgovinu i usluge d.o.o., OIB 85978747762, Zagrebačka 133, 42000 Varaždin</izvorni_sadrzaj>
    <derivirana_varijabla naziv="DomainObject.Predmet.ProtustrankaIDrugiAdressOIB_1">HBS Društvo za proizvodnju, trgovinu i usluge d.o.o., OIB 85978747762, Zagrebačka 133,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HBS Društvo za proizvodnju, trgovinu i usluge d.o.o.</item>
      <item>Sudski registar</item>
      <item>Zdenka Isaković</item>
      <item>Ferid Isaković</item>
    </izvorni_sadrzaj>
    <derivirana_varijabla naziv="DomainObject.Predmet.SudioniciListNaziv_1">
      <item>Financijska agencija</item>
      <item>HBS Društvo za proizvodnju, trgovinu i usluge d.o.o.</item>
      <item>Sudski registar</item>
      <item>Zdenka Isaković</item>
      <item>Ferid Isaković</item>
    </derivirana_varijabla>
  </DomainObject.Predmet.SudioniciListNaziv>
  <DomainObject.Predmet.SudioniciListAdressOIB>
    <izvorni_sadrzaj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izvorni_sadrzaj>
    <derivirana_varijabla naziv="DomainObject.Predmet.SudioniciListAdressOIB_1"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85978747762</item>
      <item>, OIB null</item>
      <item>, OIB 06190186861</item>
      <item>, OIB 76721707626</item>
    </izvorni_sadrzaj>
    <derivirana_varijabla naziv="DomainObject.Predmet.SudioniciListNazivOIB_1">
      <item>, OIB 85821130368</item>
      <item>, OIB 85978747762</item>
      <item>, OIB null</item>
      <item>, OIB 06190186861</item>
      <item>, OIB 76721707626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1955</properties:Characters>
  <properties:Lines>76</properties:Lines>
  <properties:Paragraphs>28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2018-06-20T12:40:00Z</cp:lastPrinted>
  <dcterms:modified xmlns:xsi="http://www.w3.org/2001/XMLSchema-instance" xsi:type="dcterms:W3CDTF">2018-06-20T12:41:00Z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(ST-159-18-3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