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056ed" w14:paraId="e1056ed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DD09F0">
        <w:rPr>
          <w:rFonts w:hAnsi="Times New Roman" w:ascii="Times New Roman"/>
          <w:lang w:val="hr-HR"/>
        </w:rPr>
        <w:t>60</w:t>
      </w:r>
      <w:r w:rsidR="00D86072">
        <w:rPr>
          <w:rFonts w:hAnsi="Times New Roman" w:ascii="Times New Roman"/>
          <w:lang w:val="hr-HR"/>
        </w:rPr>
        <w:t>79</w:t>
      </w:r>
      <w:r w:rsidR="00DA5614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D86072">
        <w:rPr>
          <w:rFonts w:hAnsi="Times New Roman" w:ascii="Times New Roman"/>
          <w:szCs w:val="24"/>
        </w:rPr>
        <w:t xml:space="preserve">ALKA UGOSTITELJSTVO </w:t>
      </w:r>
      <w:proofErr w:type="spellStart"/>
      <w:r w:rsidR="00D86072">
        <w:rPr>
          <w:rFonts w:hAnsi="Times New Roman" w:ascii="Times New Roman"/>
          <w:szCs w:val="24"/>
        </w:rPr>
        <w:t>j.d.o.o</w:t>
      </w:r>
      <w:proofErr w:type="spellEnd"/>
      <w:r w:rsidR="00D86072">
        <w:rPr>
          <w:rFonts w:hAnsi="Times New Roman" w:ascii="Times New Roman"/>
          <w:szCs w:val="24"/>
        </w:rPr>
        <w:t xml:space="preserve">. </w:t>
      </w:r>
      <w:proofErr w:type="spellStart"/>
      <w:r w:rsidR="00D86072">
        <w:rPr>
          <w:rFonts w:hAnsi="Times New Roman" w:ascii="Times New Roman"/>
          <w:szCs w:val="24"/>
        </w:rPr>
        <w:t>Dugo</w:t>
      </w:r>
      <w:proofErr w:type="spellEnd"/>
      <w:r w:rsidR="00D86072">
        <w:rPr>
          <w:rFonts w:hAnsi="Times New Roman" w:ascii="Times New Roman"/>
          <w:szCs w:val="24"/>
        </w:rPr>
        <w:t xml:space="preserve"> </w:t>
      </w:r>
      <w:proofErr w:type="spellStart"/>
      <w:r w:rsidR="00D86072">
        <w:rPr>
          <w:rFonts w:hAnsi="Times New Roman" w:ascii="Times New Roman"/>
          <w:szCs w:val="24"/>
        </w:rPr>
        <w:t>Selo</w:t>
      </w:r>
      <w:proofErr w:type="spellEnd"/>
      <w:r w:rsidR="00D86072">
        <w:rPr>
          <w:rFonts w:hAnsi="Times New Roman" w:ascii="Times New Roman"/>
          <w:szCs w:val="24"/>
        </w:rPr>
        <w:t xml:space="preserve">, </w:t>
      </w:r>
      <w:proofErr w:type="spellStart"/>
      <w:r w:rsidR="00D86072">
        <w:rPr>
          <w:rFonts w:hAnsi="Times New Roman" w:ascii="Times New Roman"/>
          <w:szCs w:val="24"/>
        </w:rPr>
        <w:t>Stjepana</w:t>
      </w:r>
      <w:proofErr w:type="spellEnd"/>
      <w:r w:rsidR="00D86072">
        <w:rPr>
          <w:rFonts w:hAnsi="Times New Roman" w:ascii="Times New Roman"/>
          <w:szCs w:val="24"/>
        </w:rPr>
        <w:t xml:space="preserve"> </w:t>
      </w:r>
      <w:proofErr w:type="spellStart"/>
      <w:r w:rsidR="00D86072">
        <w:rPr>
          <w:rFonts w:hAnsi="Times New Roman" w:ascii="Times New Roman"/>
          <w:szCs w:val="24"/>
        </w:rPr>
        <w:t>Ferenčaka</w:t>
      </w:r>
      <w:proofErr w:type="spellEnd"/>
      <w:r w:rsidR="00D86072">
        <w:rPr>
          <w:rFonts w:hAnsi="Times New Roman" w:ascii="Times New Roman"/>
          <w:szCs w:val="24"/>
        </w:rPr>
        <w:t xml:space="preserve"> 4, OIB: 17717298951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CC5B2D">
        <w:rPr>
          <w:rFonts w:hAnsi="Times New Roman" w:ascii="Times New Roman"/>
          <w:szCs w:val="24"/>
          <w:lang w:val="hr-HR"/>
        </w:rPr>
        <w:t>29. travnja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D86072">
        <w:rPr>
          <w:rFonts w:hAnsi="Times New Roman" w:ascii="Times New Roman"/>
          <w:szCs w:val="24"/>
        </w:rPr>
        <w:t xml:space="preserve">ALKA UGOSTITELJSTVO j.d.o.o. Dugo Selo, Stjepana </w:t>
      </w:r>
      <w:proofErr w:type="spellStart"/>
      <w:r w:rsidR="00D86072">
        <w:rPr>
          <w:rFonts w:hAnsi="Times New Roman" w:ascii="Times New Roman"/>
          <w:szCs w:val="24"/>
        </w:rPr>
        <w:t>Ferenčaka</w:t>
      </w:r>
      <w:proofErr w:type="spellEnd"/>
      <w:r w:rsidR="00D86072">
        <w:rPr>
          <w:rFonts w:hAnsi="Times New Roman" w:ascii="Times New Roman"/>
          <w:szCs w:val="24"/>
        </w:rPr>
        <w:t xml:space="preserve"> 4, OIB: 17717298951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CC5B2D">
        <w:rPr>
          <w:rFonts w:hAnsi="Times New Roman" w:ascii="Times New Roman"/>
          <w:szCs w:val="24"/>
        </w:rPr>
        <w:t>29. travnja</w:t>
      </w:r>
      <w:r w:rsidR="00DD6211">
        <w:rPr>
          <w:rFonts w:hAnsi="Times New Roman" w:ascii="Times New Roman"/>
          <w:szCs w:val="24"/>
        </w:rPr>
        <w:t xml:space="preserve"> 2016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CC5B2D">
        <w:rPr>
          <w:rFonts w:hAnsi="Times New Roman" w:ascii="Times New Roman"/>
          <w:szCs w:val="24"/>
        </w:rPr>
        <w:t>10,00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D86072">
        <w:rPr>
          <w:rFonts w:hAnsi="Times New Roman" w:ascii="Times New Roman"/>
          <w:szCs w:val="24"/>
          <w:u w:val="single"/>
        </w:rPr>
        <w:t xml:space="preserve">Petra </w:t>
      </w:r>
      <w:proofErr w:type="spellStart"/>
      <w:r w:rsidR="00D86072">
        <w:rPr>
          <w:rFonts w:hAnsi="Times New Roman" w:ascii="Times New Roman"/>
          <w:szCs w:val="24"/>
          <w:u w:val="single"/>
        </w:rPr>
        <w:t>Gjurašić</w:t>
      </w:r>
      <w:proofErr w:type="spellEnd"/>
      <w:r w:rsidR="00D86072">
        <w:rPr>
          <w:rFonts w:hAnsi="Times New Roman" w:ascii="Times New Roman"/>
          <w:szCs w:val="24"/>
          <w:u w:val="single"/>
        </w:rPr>
        <w:t xml:space="preserve"> iz Zagreba, Petrinjska 28, OIB: 42344632101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D86072">
        <w:rPr>
          <w:rFonts w:hAnsi="Times New Roman" w:ascii="Times New Roman"/>
          <w:szCs w:val="24"/>
        </w:rPr>
        <w:t xml:space="preserve">ALKA UGOSTITELJSTVO </w:t>
      </w:r>
      <w:proofErr w:type="spellStart"/>
      <w:r w:rsidR="00D86072">
        <w:rPr>
          <w:rFonts w:hAnsi="Times New Roman" w:ascii="Times New Roman"/>
          <w:szCs w:val="24"/>
        </w:rPr>
        <w:t>j.d.o.o</w:t>
      </w:r>
      <w:proofErr w:type="spellEnd"/>
      <w:r w:rsidR="00D86072">
        <w:rPr>
          <w:rFonts w:hAnsi="Times New Roman" w:ascii="Times New Roman"/>
          <w:szCs w:val="24"/>
        </w:rPr>
        <w:t xml:space="preserve">. </w:t>
      </w:r>
      <w:proofErr w:type="spellStart"/>
      <w:r w:rsidR="00D86072">
        <w:rPr>
          <w:rFonts w:hAnsi="Times New Roman" w:ascii="Times New Roman"/>
          <w:szCs w:val="24"/>
        </w:rPr>
        <w:t>Dugo</w:t>
      </w:r>
      <w:proofErr w:type="spellEnd"/>
      <w:r w:rsidR="00D86072">
        <w:rPr>
          <w:rFonts w:hAnsi="Times New Roman" w:ascii="Times New Roman"/>
          <w:szCs w:val="24"/>
        </w:rPr>
        <w:t xml:space="preserve"> </w:t>
      </w:r>
      <w:proofErr w:type="spellStart"/>
      <w:r w:rsidR="00D86072">
        <w:rPr>
          <w:rFonts w:hAnsi="Times New Roman" w:ascii="Times New Roman"/>
          <w:szCs w:val="24"/>
        </w:rPr>
        <w:t>Selo</w:t>
      </w:r>
      <w:proofErr w:type="spellEnd"/>
      <w:r w:rsidR="00D86072">
        <w:rPr>
          <w:rFonts w:hAnsi="Times New Roman" w:ascii="Times New Roman"/>
          <w:szCs w:val="24"/>
        </w:rPr>
        <w:t xml:space="preserve">, </w:t>
      </w:r>
      <w:proofErr w:type="spellStart"/>
      <w:r w:rsidR="00D86072">
        <w:rPr>
          <w:rFonts w:hAnsi="Times New Roman" w:ascii="Times New Roman"/>
          <w:szCs w:val="24"/>
        </w:rPr>
        <w:t>Stjepana</w:t>
      </w:r>
      <w:proofErr w:type="spellEnd"/>
      <w:r w:rsidR="00D86072">
        <w:rPr>
          <w:rFonts w:hAnsi="Times New Roman" w:ascii="Times New Roman"/>
          <w:szCs w:val="24"/>
        </w:rPr>
        <w:t xml:space="preserve"> </w:t>
      </w:r>
      <w:proofErr w:type="spellStart"/>
      <w:r w:rsidR="00D86072">
        <w:rPr>
          <w:rFonts w:hAnsi="Times New Roman" w:ascii="Times New Roman"/>
          <w:szCs w:val="24"/>
        </w:rPr>
        <w:t>Ferenčaka</w:t>
      </w:r>
      <w:proofErr w:type="spellEnd"/>
      <w:r w:rsidR="00D86072">
        <w:rPr>
          <w:rFonts w:hAnsi="Times New Roman" w:ascii="Times New Roman"/>
          <w:szCs w:val="24"/>
        </w:rPr>
        <w:t xml:space="preserve"> 4, OIB: 17717298951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CC5B2D">
        <w:rPr>
          <w:rFonts w:hAnsi="Times New Roman" w:ascii="Times New Roman"/>
          <w:lang w:val="hr-HR"/>
        </w:rPr>
        <w:t>29. travnja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16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201E"/>
    <w:rsid w:val="00083AAA"/>
    <w:rsid w:val="000A413E"/>
    <w:rsid w:val="000B609B"/>
    <w:rsid w:val="000C47B3"/>
    <w:rsid w:val="000F23D9"/>
    <w:rsid w:val="00110F1B"/>
    <w:rsid w:val="00112B50"/>
    <w:rsid w:val="001606AE"/>
    <w:rsid w:val="00182088"/>
    <w:rsid w:val="00191466"/>
    <w:rsid w:val="00192F79"/>
    <w:rsid w:val="001B3DE7"/>
    <w:rsid w:val="002221FF"/>
    <w:rsid w:val="00265435"/>
    <w:rsid w:val="00277CA6"/>
    <w:rsid w:val="00293916"/>
    <w:rsid w:val="00296432"/>
    <w:rsid w:val="002C3F2A"/>
    <w:rsid w:val="00300050"/>
    <w:rsid w:val="003413DB"/>
    <w:rsid w:val="00361131"/>
    <w:rsid w:val="0037229B"/>
    <w:rsid w:val="00372DFB"/>
    <w:rsid w:val="0038206A"/>
    <w:rsid w:val="00382BAA"/>
    <w:rsid w:val="00384C99"/>
    <w:rsid w:val="00385410"/>
    <w:rsid w:val="003966A0"/>
    <w:rsid w:val="003E2F07"/>
    <w:rsid w:val="0042162E"/>
    <w:rsid w:val="00444158"/>
    <w:rsid w:val="0044662D"/>
    <w:rsid w:val="004866CC"/>
    <w:rsid w:val="004B4BF4"/>
    <w:rsid w:val="004E4E49"/>
    <w:rsid w:val="00503C85"/>
    <w:rsid w:val="00532B71"/>
    <w:rsid w:val="005940E9"/>
    <w:rsid w:val="005A6470"/>
    <w:rsid w:val="005C77A5"/>
    <w:rsid w:val="005F09FC"/>
    <w:rsid w:val="005F3CFA"/>
    <w:rsid w:val="005F78D2"/>
    <w:rsid w:val="0061086F"/>
    <w:rsid w:val="00611E38"/>
    <w:rsid w:val="006356C5"/>
    <w:rsid w:val="006428E0"/>
    <w:rsid w:val="00646D0C"/>
    <w:rsid w:val="006A257F"/>
    <w:rsid w:val="006A2A70"/>
    <w:rsid w:val="006B213C"/>
    <w:rsid w:val="00730EAB"/>
    <w:rsid w:val="007A29F9"/>
    <w:rsid w:val="007A650E"/>
    <w:rsid w:val="007E16CB"/>
    <w:rsid w:val="00840E3D"/>
    <w:rsid w:val="00842045"/>
    <w:rsid w:val="00867F16"/>
    <w:rsid w:val="0088293F"/>
    <w:rsid w:val="008A697D"/>
    <w:rsid w:val="008E4E7F"/>
    <w:rsid w:val="0091445B"/>
    <w:rsid w:val="0097071A"/>
    <w:rsid w:val="00997BA9"/>
    <w:rsid w:val="009B2BFF"/>
    <w:rsid w:val="009E2176"/>
    <w:rsid w:val="009E38A1"/>
    <w:rsid w:val="009E7899"/>
    <w:rsid w:val="009F5765"/>
    <w:rsid w:val="00A31BE6"/>
    <w:rsid w:val="00A40131"/>
    <w:rsid w:val="00A95334"/>
    <w:rsid w:val="00AB7883"/>
    <w:rsid w:val="00AF40B4"/>
    <w:rsid w:val="00B03169"/>
    <w:rsid w:val="00B12A73"/>
    <w:rsid w:val="00B2463B"/>
    <w:rsid w:val="00B31215"/>
    <w:rsid w:val="00B37F2A"/>
    <w:rsid w:val="00B43CAA"/>
    <w:rsid w:val="00B66BFF"/>
    <w:rsid w:val="00C1388C"/>
    <w:rsid w:val="00C15490"/>
    <w:rsid w:val="00C16BEF"/>
    <w:rsid w:val="00C3758E"/>
    <w:rsid w:val="00C57CAF"/>
    <w:rsid w:val="00C72161"/>
    <w:rsid w:val="00C8590E"/>
    <w:rsid w:val="00CB145B"/>
    <w:rsid w:val="00CC5B2D"/>
    <w:rsid w:val="00CE6676"/>
    <w:rsid w:val="00CF2939"/>
    <w:rsid w:val="00D37C8C"/>
    <w:rsid w:val="00D44D4F"/>
    <w:rsid w:val="00D7117D"/>
    <w:rsid w:val="00D831A9"/>
    <w:rsid w:val="00D86072"/>
    <w:rsid w:val="00D955F3"/>
    <w:rsid w:val="00DA5614"/>
    <w:rsid w:val="00DB29D2"/>
    <w:rsid w:val="00DB4528"/>
    <w:rsid w:val="00DD09F0"/>
    <w:rsid w:val="00DD6211"/>
    <w:rsid w:val="00E60127"/>
    <w:rsid w:val="00E76A0A"/>
    <w:rsid w:val="00EC4930"/>
    <w:rsid w:val="00EE2B54"/>
    <w:rsid w:val="00EE5750"/>
    <w:rsid w:val="00EE671E"/>
    <w:rsid w:val="00EE69E5"/>
    <w:rsid w:val="00F62A72"/>
    <w:rsid w:val="00F667BC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914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14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146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14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14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914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14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146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14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14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6079</izvorni_sadrzaj>
    <derivirana_varijabla naziv="DomainObject.Predmet.Broj_1">6079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St-6079/2015</izvorni_sadrzaj>
    <derivirana_varijabla naziv="DomainObject.Predmet.OznakaBroj_1">St-6079/2015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ALKA UGOSTITELJSTVO j.d.o.o. zastupanog po punomoćniku Ivan Goran Bogdanović</izvorni_sadrzaj>
    <derivirana_varijabla naziv="DomainObject.Predmet.ProtustrankaFormated_1">  ALKA UGOSTITELJSTVO j.d.o.o. zastupanog po punomoćniku Ivan Goran Bogdanović</derivirana_varijabla>
  </DomainObject.Predmet.ProtustrankaFormated>
  <DomainObject.Predmet.ProtustrankaFormatedOIB>
    <izvorni_sadrzaj>  ALKA UGOSTITELJSTVO j.d.o.o., OIB 17717298951 zastupanog po punomoćniku Ivan Goran Bogdanović</izvorni_sadrzaj>
    <derivirana_varijabla naziv="DomainObject.Predmet.ProtustrankaFormatedOIB_1">  ALKA UGOSTITELJSTVO j.d.o.o., OIB 17717298951 zastupanog po punomoćniku Ivan Goran Bogdanović</derivirana_varijabla>
  </DomainObject.Predmet.ProtustrankaFormatedOIB>
  <DomainObject.Predmet.ProtustrankaFormatedWithAdress>
    <izvorni_sadrzaj> ALKA UGOSTITELJSTVO j.d.o.o., Stjepana Ferenčaka 4, 10370 Dugo Selo zastupanog po punomoćniku Ivan Goran Bogdanović</izvorni_sadrzaj>
    <derivirana_varijabla naziv="DomainObject.Predmet.ProtustrankaFormatedWithAdress_1"> ALKA UGOSTITELJSTVO j.d.o.o., Stjepana Ferenčaka 4, 10370 Dugo Selo zastupanog po punomoćniku Ivan Goran Bogdanović</derivirana_varijabla>
  </DomainObject.Predmet.ProtustrankaFormatedWithAdress>
  <DomainObject.Predmet.ProtustrankaFormatedWithAdressOIB>
    <izvorni_sadrzaj> ALKA UGOSTITELJSTVO j.d.o.o., OIB 17717298951, Stjepana Ferenčaka 4, 10370 Dugo Selo zastupanog po punomoćniku Ivan Goran Bogdanović</izvorni_sadrzaj>
    <derivirana_varijabla naziv="DomainObject.Predmet.ProtustrankaFormatedWithAdressOIB_1"> ALKA UGOSTITELJSTVO j.d.o.o., OIB 17717298951, Stjepana Ferenčaka 4, 10370 Dugo Selo zastupanog po punomoćniku Ivan Goran Bogdanović</derivirana_varijabla>
  </DomainObject.Predmet.ProtustrankaFormatedWithAdressOIB>
  <DomainObject.Predmet.ProtustrankaWithAdress>
    <izvorni_sadrzaj>ALKA UGOSTITELJSTVO j.d.o.o. Stjepana Ferenčaka 4, 10370 Dugo Selo</izvorni_sadrzaj>
    <derivirana_varijabla naziv="DomainObject.Predmet.ProtustrankaWithAdress_1">ALKA UGOSTITELJSTVO j.d.o.o. Stjepana Ferenčaka 4, 10370 Dugo Selo</derivirana_varijabla>
  </DomainObject.Predmet.ProtustrankaWithAdress>
  <DomainObject.Predmet.ProtustrankaWithAdressOIB>
    <izvorni_sadrzaj>ALKA UGOSTITELJSTVO j.d.o.o., OIB 17717298951, Stjepana Ferenčaka 4, 10370 Dugo Selo</izvorni_sadrzaj>
    <derivirana_varijabla naziv="DomainObject.Predmet.ProtustrankaWithAdressOIB_1">ALKA UGOSTITELJSTVO j.d.o.o., OIB 17717298951, Stjepana Ferenčaka 4, 10370 Dugo Selo</derivirana_varijabla>
  </DomainObject.Predmet.ProtustrankaWithAdressOIB>
  <DomainObject.Predmet.ProtustrankaNazivFormated>
    <izvorni_sadrzaj>ALKA UGOSTITELJSTVO j.d.o.o.</izvorni_sadrzaj>
    <derivirana_varijabla naziv="DomainObject.Predmet.ProtustrankaNazivFormated_1">ALKA UGOSTITELJSTVO j.d.o.o.</derivirana_varijabla>
  </DomainObject.Predmet.ProtustrankaNazivFormated>
  <DomainObject.Predmet.ProtustrankaNazivFormatedOIB>
    <izvorni_sadrzaj>ALKA UGOSTITELJSTVO j.d.o.o., OIB 17717298951</izvorni_sadrzaj>
    <derivirana_varijabla naziv="DomainObject.Predmet.ProtustrankaNazivFormatedOIB_1">ALKA UGOSTITELJSTVO j.d.o.o., OIB 17717298951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ALKA UGOSTITELJSTVO j.d.o.o. zastupanog po punomoćniku Ivan Goran Bogdanović</item>
    </izvorni_sadrzaj>
    <derivirana_varijabla naziv="DomainObject.Predmet.ProtuStrankaListFormated_1">
      <item>ALKA UGOSTITELJSTVO j.d.o.o. zastupanog po punomoćniku Ivan Goran Bogdanović</item>
    </derivirana_varijabla>
  </DomainObject.Predmet.ProtuStrankaListFormated>
  <DomainObject.Predmet.ProtuStrankaListFormatedOIB>
    <izvorni_sadrzaj>
      <item>ALKA UGOSTITELJSTVO j.d.o.o., OIB 17717298951 zastupanog po punomoćniku Ivan Goran Bogdanović</item>
    </izvorni_sadrzaj>
    <derivirana_varijabla naziv="DomainObject.Predmet.ProtuStrankaListFormatedOIB_1">
      <item>ALKA UGOSTITELJSTVO j.d.o.o., OIB 17717298951 zastupanog po punomoćniku Ivan Goran Bogdanović</item>
    </derivirana_varijabla>
  </DomainObject.Predmet.ProtuStrankaListFormatedOIB>
  <DomainObject.Predmet.ProtuStrankaListFormatedWithAdress>
    <izvorni_sadrzaj>
      <item>ALKA UGOSTITELJSTVO j.d.o.o., Stjepana Ferenčaka 4, 10370 Dugo Selo zastupanog po punomoćniku Ivan Goran Bogdanović</item>
    </izvorni_sadrzaj>
    <derivirana_varijabla naziv="DomainObject.Predmet.ProtuStrankaListFormatedWithAdress_1">
      <item>ALKA UGOSTITELJSTVO j.d.o.o., Stjepana Ferenčaka 4, 10370 Dugo Selo zastupanog po punomoćniku Ivan Goran Bogdanović</item>
    </derivirana_varijabla>
  </DomainObject.Predmet.ProtuStrankaListFormatedWithAdress>
  <DomainObject.Predmet.ProtuStrankaListFormatedWithAdressOIB>
    <izvorni_sadrzaj>
      <item>ALKA UGOSTITELJSTVO j.d.o.o., OIB 17717298951, Stjepana Ferenčaka 4, 10370 Dugo Selo zastupanog po punomoćniku Ivan Goran Bogdanović</item>
    </izvorni_sadrzaj>
    <derivirana_varijabla naziv="DomainObject.Predmet.ProtuStrankaListFormatedWithAdressOIB_1">
      <item>ALKA UGOSTITELJSTVO j.d.o.o., OIB 17717298951, Stjepana Ferenčaka 4, 10370 Dugo Selo zastupanog po punomoćniku Ivan Goran Bogdanović</item>
    </derivirana_varijabla>
  </DomainObject.Predmet.ProtuStrankaListFormatedWithAdressOIB>
  <DomainObject.Predmet.ProtuStrankaListNazivFormated>
    <izvorni_sadrzaj>
      <item>ALKA UGOSTITELJSTVO j.d.o.o.</item>
    </izvorni_sadrzaj>
    <derivirana_varijabla naziv="DomainObject.Predmet.ProtuStrankaListNazivFormated_1">
      <item>ALKA UGOSTITELJSTVO j.d.o.o.</item>
    </derivirana_varijabla>
  </DomainObject.Predmet.ProtuStrankaListNazivFormated>
  <DomainObject.Predmet.ProtuStrankaListNazivFormatedOIB>
    <izvorni_sadrzaj>
      <item>ALKA UGOSTITELJSTVO j.d.o.o., OIB 17717298951</item>
    </izvorni_sadrzaj>
    <derivirana_varijabla naziv="DomainObject.Predmet.ProtuStrankaListNazivFormatedOIB_1">
      <item>ALKA UGOSTITELJSTVO j.d.o.o., OIB 17717298951</item>
    </derivirana_varijabla>
  </DomainObject.Predmet.ProtuStrankaListNazivFormatedOIB>
  <DomainObject.Predmet.OstaliListFormated>
    <izvorni_sadrzaj>
      <item>Ivan Goran Bogdanović punomoćnik sudionika u postupku ALKA UGOSTITELJSTVO j.d.o.o.</item>
    </izvorni_sadrzaj>
    <derivirana_varijabla naziv="DomainObject.Predmet.OstaliListFormated_1">
      <item>Ivan Goran Bogdanović punomoćnik sudionika u postupku ALKA UGOSTITELJSTVO j.d.o.o.</item>
    </derivirana_varijabla>
  </DomainObject.Predmet.OstaliListFormated>
  <DomainObject.Predmet.OstaliListFormatedOIB>
    <izvorni_sadrzaj>
      <item>Ivan Goran Bogdanović, OIB 71991953456 punomoćnik sudionika u postupku ALKA UGOSTITELJSTVO j.d.o.o.</item>
    </izvorni_sadrzaj>
    <derivirana_varijabla naziv="DomainObject.Predmet.OstaliListFormatedOIB_1">
      <item>Ivan Goran Bogdanović, OIB 71991953456 punomoćnik sudionika u postupku ALKA UGOSTITELJSTVO j.d.o.o.</item>
    </derivirana_varijabla>
  </DomainObject.Predmet.OstaliListFormatedOIB>
  <DomainObject.Predmet.OstaliListFormatedWithAdress>
    <izvorni_sadrzaj>
      <item>Ivan Goran Bogdanović, Stjepana Ferenčaka 4, 10370 Dugo Selo punomoćnik sudionika u postupku ALKA UGOSTITELJSTVO j.d.o.o.</item>
    </izvorni_sadrzaj>
    <derivirana_varijabla naziv="DomainObject.Predmet.OstaliListFormatedWithAdress_1">
      <item>Ivan Goran Bogdanović, Stjepana Ferenčaka 4, 10370 Dugo Selo punomoćnik sudionika u postupku ALKA UGOSTITELJSTVO j.d.o.o.</item>
    </derivirana_varijabla>
  </DomainObject.Predmet.OstaliListFormatedWithAdress>
  <DomainObject.Predmet.OstaliListFormatedWithAdressOIB>
    <izvorni_sadrzaj>
      <item>Ivan Goran Bogdanović, OIB 71991953456, Stjepana Ferenčaka 4, 10370 Dugo Selo punomoćnik sudionika u postupku ALKA UGOSTITELJSTVO j.d.o.o.</item>
    </izvorni_sadrzaj>
    <derivirana_varijabla naziv="DomainObject.Predmet.OstaliListFormatedWithAdressOIB_1">
      <item>Ivan Goran Bogdanović, OIB 71991953456, Stjepana Ferenčaka 4, 10370 Dugo Selo punomoćnik sudionika u postupku ALKA UGOSTITELJSTVO j.d.o.o.</item>
    </derivirana_varijabla>
  </DomainObject.Predmet.OstaliListFormatedWithAdressOIB>
  <DomainObject.Predmet.OstaliListNazivFormated>
    <izvorni_sadrzaj>
      <item>Ivan Goran Bogdanović</item>
    </izvorni_sadrzaj>
    <derivirana_varijabla naziv="DomainObject.Predmet.OstaliListNazivFormated_1">
      <item>Ivan Goran Bogdanović</item>
    </derivirana_varijabla>
  </DomainObject.Predmet.OstaliListNazivFormated>
  <DomainObject.Predmet.OstaliListNazivFormatedOIB>
    <izvorni_sadrzaj>
      <item>Ivan Goran Bogdanović, OIB 71991953456</item>
    </izvorni_sadrzaj>
    <derivirana_varijabla naziv="DomainObject.Predmet.OstaliListNazivFormatedOIB_1">
      <item>Ivan Goran Bogdanović, OIB 71991953456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ALKA UGOSTITELJSTVO j.d.o.o.</izvorni_sadrzaj>
    <derivirana_varijabla naziv="DomainObject.Predmet.ProtustrankaIDrugi_1">ALKA UGOSTITELJSTVO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ALKA UGOSTITELJSTVO j.d.o.o., OIB 17717298951, Stjepana Ferenčaka 4, 10370 Dugo Selo</izvorni_sadrzaj>
    <derivirana_varijabla naziv="DomainObject.Predmet.ProtustrankaIDrugiAdressOIB_1">ALKA UGOSTITELJSTVO j.d.o.o., OIB 17717298951, Stjepana Ferenčaka 4,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ALKA UGOSTITELJSTVO j.d.o.o.</item>
      <item>Ivan Goran Bogdanović</item>
    </izvorni_sadrzaj>
    <derivirana_varijabla naziv="DomainObject.Predmet.SudioniciListNaziv_1">
      <item>FINA Regionalni centar Zagreb</item>
      <item>ALKA UGOSTITELJSTVO j.d.o.o.</item>
      <item>Ivan Goran Bogdanović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ALKA UGOSTITELJSTVO j.d.o.o., OIB 17717298951, Stjepana Ferenčaka 4,10370 Dugo Selo</item>
      <item>Ivan Goran Bogdanović, OIB 71991953456, Stjepana Ferenčaka 4,10370 Dugo Selo</item>
    </izvorni_sadrzaj>
    <derivirana_varijabla naziv="DomainObject.Predmet.SudioniciListAdressOIB_1">
      <item>FINA Regionalni centar Zagreb, OIB 85821130368, Trg svibanjskih žrtava 1995. br. 1,10000 Zagreb</item>
      <item>ALKA UGOSTITELJSTVO j.d.o.o., OIB 17717298951, Stjepana Ferenčaka 4,10370 Dugo Selo</item>
      <item>Ivan Goran Bogdanović, OIB 71991953456, Stjepana Ferenčaka 4,10370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17717298951</item>
      <item>, OIB 71991953456</item>
    </izvorni_sadrzaj>
    <derivirana_varijabla naziv="DomainObject.Predmet.SudioniciListNazivOIB_1">
      <item>, OIB 85821130368</item>
      <item>, OIB 17717298951</item>
      <item>, OIB 71991953456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80545C-6092-457D-B3A9-AC487B684D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372</properties:Words>
  <properties:Characters>1973</properties:Characters>
  <properties:Lines>43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2016-04-29T07:38:00Z</dcterms:created>
  <dc:creator>Sudsko vijeæe</dc:creator>
  <cp:lastModifiedBy>Karmen Malkoč</cp:lastModifiedBy>
  <cp:lastPrinted>2015-08-03T09:59:00Z</cp:lastPrinted>
  <dcterms:modified xmlns:xsi="http://www.w3.org/2001/XMLSchema-instance" xsi:type="dcterms:W3CDTF">2016-04-29T07:47:00Z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