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a063" w14:paraId="e10a06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401BEE">
        <w:t>4</w:t>
      </w:r>
      <w:r w:rsidR="006804BD">
        <w:t>764</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SEKVOJA-ZG, d.o.o., Zagreb, Savska Opatovina 110/1, OIB 38644836092,</w:t>
      </w:r>
      <w:r>
        <w:t xml:space="preserve"> </w:t>
      </w:r>
      <w:r w:rsidR="00667114" w:rsidRPr="00692A21">
        <w:t xml:space="preserve">dana </w:t>
      </w:r>
      <w:r>
        <w:t>24. siječnja 2018</w:t>
      </w:r>
      <w:r w:rsidR="00514EDC" w:rsidRPr="00692A21">
        <w:t xml:space="preserve">. godine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12940" w:rsidRPr="00212940">
        <w:t>SEKVOJA-ZG, d.o.o., Zagreb, Savska Opatovina 110/1, OIB 38644836092</w:t>
      </w:r>
      <w:r w:rsidRPr="00692A21">
        <w:t>.</w:t>
      </w:r>
      <w:r w:rsidR="005A56DF" w:rsidRPr="005A56DF">
        <w:t xml:space="preserve"> </w:t>
      </w:r>
      <w:r w:rsidR="005A56DF">
        <w:t>Ste</w:t>
      </w:r>
      <w:r w:rsidR="008C5EB2">
        <w:t xml:space="preserve">čajni postupak je otvoren dana </w:t>
      </w:r>
      <w:r w:rsidR="00307C60" w:rsidRPr="00307C60">
        <w:t>24. siječnja 2018</w:t>
      </w:r>
      <w:r w:rsidR="005A56DF">
        <w:t xml:space="preserve">. godine u </w:t>
      </w:r>
      <w:r w:rsidR="00307C60">
        <w:t>13,0</w:t>
      </w:r>
      <w:r w:rsidR="00FB3694">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357BEE" w:rsidRPr="00357BEE">
        <w:t>Iva Pinjuh Stjepović, Zagreb, Draškovićeva 4a, OIB 60842552274</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12940" w:rsidRPr="00212940">
        <w:t>SEKVOJA-ZG, d.o.o., Zagreb, Savska Opatovina 110/1, OIB 38644836092</w:t>
      </w:r>
      <w:r w:rsidR="008C5EB2">
        <w:t xml:space="preserve">, s danom </w:t>
      </w:r>
      <w:r w:rsidR="001A178B">
        <w:t>24. siječnja 2018.</w:t>
      </w:r>
      <w:r w:rsidR="008C5EB2">
        <w:t xml:space="preserve"> godine</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212940" w:rsidRPr="00212940">
        <w:t>SEKVOJA-ZG, d.o.o., Zagreb, Savska Opatovina 110/1, OIB 38644836092</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A52F03" w:rsidP="00A52F03" w:rsidR="00A52F03">
      <w:pPr>
        <w:ind w:firstLine="708"/>
        <w:jc w:val="both"/>
      </w:pPr>
      <w:r>
        <w:t xml:space="preserve">FINA-a Regionalni centar Zagreb, podnijela je ovom sudu dana 6. lipnja 2016. prijedlog za otvaranje stečajnog postupka nad dužnikom SEKVOJA-ZG, d.o.o., Zagreb, Savska Opatovina 110/1, OIB 38644836092. </w:t>
      </w:r>
    </w:p>
    <w:p w:rsidRDefault="00A52F03" w:rsidP="00A52F03" w:rsidR="00A52F03">
      <w:pPr>
        <w:ind w:firstLine="708"/>
        <w:jc w:val="both"/>
      </w:pPr>
      <w:r>
        <w:t xml:space="preserve"> </w:t>
      </w:r>
    </w:p>
    <w:p w:rsidRDefault="00A52F03" w:rsidP="00A52F03" w:rsidR="00A52F03">
      <w:pPr>
        <w:ind w:firstLine="708"/>
        <w:jc w:val="both"/>
      </w:pPr>
      <w:r>
        <w:t>Prijedlog je podnesen temeljem odredbe članka 110. stavka 1. Stečajnog zakona (Narodne novine broj 71/15,</w:t>
      </w:r>
      <w:r w:rsidR="00882F98">
        <w:t xml:space="preserve"> 104/17,</w:t>
      </w:r>
      <w:r>
        <w:t xml:space="preserve"> dalje u tekstu: SZ-a). U prijedlogu predlagatelj navodi da na dan 1. lipnja 2016. godine dužnik u Očevidniku redoslijeda osnova za plaćanje ima evidentirane neizvršene osnove za plaćanje u neprekinutom razdoblju od 120 dana u ukupnom iznosu od 114.943,16 kn, te da dužnik ima jednog zaposlenog. </w:t>
      </w:r>
    </w:p>
    <w:p w:rsidRDefault="00A52F03" w:rsidP="00A52F03" w:rsidR="00A52F03">
      <w:pPr>
        <w:ind w:firstLine="708"/>
        <w:jc w:val="both"/>
      </w:pPr>
    </w:p>
    <w:p w:rsidRDefault="00A52F03" w:rsidP="00A52F03" w:rsidR="00A52F03">
      <w:pPr>
        <w:ind w:firstLine="708"/>
        <w:jc w:val="both"/>
      </w:pPr>
      <w:r>
        <w:t xml:space="preserve">Rješenjem ovog suda posl.br. 4 St-4764/16 od 13. ožujka 2017. godine pokrenut je prethodni postupak radi utvrđivanja pretpostavki za otvaranje stečajnoga postupka nad </w:t>
      </w:r>
      <w:r>
        <w:lastRenderedPageBreak/>
        <w:t>dužnikom, a ujedno je sud zaključkom naredio dužniku da u roku od 8 dana dostavi sudu popis imovine i obveza dužnika sukladno čl. 17. st. 1. SZ-a, te je ujedno određeno ročište radi očitovanja o prijedlogu za otvaranje stečajnoga postupka za dan 31. svibnja 2017. godine.</w:t>
      </w:r>
    </w:p>
    <w:p w:rsidRDefault="00A52F03" w:rsidP="00A52F03" w:rsidR="00A52F03">
      <w:pPr>
        <w:ind w:firstLine="708"/>
        <w:jc w:val="both"/>
      </w:pPr>
    </w:p>
    <w:p w:rsidRDefault="00A52F03" w:rsidP="00A52F03" w:rsidR="00A52F03">
      <w:pPr>
        <w:ind w:firstLine="708"/>
        <w:jc w:val="both"/>
      </w:pPr>
      <w:r>
        <w:t xml:space="preserve">Podneskom od 14. ožujka 2017. godine FINA je izvijestila sud da ostaje kod prijedloga za otvaranje stečajnog postupka. </w:t>
      </w:r>
    </w:p>
    <w:p w:rsidRDefault="00A52F03" w:rsidP="00A52F03" w:rsidR="00A52F03">
      <w:pPr>
        <w:ind w:firstLine="708"/>
        <w:jc w:val="both"/>
      </w:pPr>
    </w:p>
    <w:p w:rsidRDefault="00A52F03" w:rsidP="00A52F03" w:rsidR="00A52F03">
      <w:pPr>
        <w:ind w:firstLine="708"/>
        <w:jc w:val="both"/>
      </w:pPr>
      <w:r>
        <w:t>Podneskom od 21. ožujka 2017. godine Raiffeisenbank Austria d.d. je dostavila na spis Izvješće o solventnosti (BON2) za transakcijski račun dužnika kod te banke (list 11 spisa), uvidom u koji je utvrđeno da je na dan 21. ožujka 2017. godine evidentiran iznos blokade od 99.048,91 kn te 412 dana neprekidne blokade.</w:t>
      </w:r>
    </w:p>
    <w:p w:rsidRDefault="00A52F03" w:rsidP="00A52F03" w:rsidR="00A52F03">
      <w:pPr>
        <w:ind w:firstLine="708"/>
        <w:jc w:val="both"/>
      </w:pPr>
    </w:p>
    <w:p w:rsidRDefault="00A52F03" w:rsidP="00A52F03" w:rsidR="00A52F03">
      <w:pPr>
        <w:ind w:firstLine="708"/>
        <w:jc w:val="both"/>
      </w:pPr>
      <w:r>
        <w:t>Na ročište radi očitovanja o prijedlogu za otvaranje stečajnoga postupka od 31. svibnja 2017. godine, niti na ročište radi rasprave o pretpostavkama za otvaranje stečajnog postupka od 28. rujna 2017. godine, nisu pristupili niti predlagatelj, niti dužnik, niti zakonski zastupnik dužnika, a niti je dužnik postupio po zaključku suda od 13. ožujka 2017. godine da dostavi sudu popis imovine i obveza dužnika.</w:t>
      </w:r>
    </w:p>
    <w:p w:rsidRDefault="00A52F03" w:rsidP="00A52F03" w:rsidR="00A52F03">
      <w:pPr>
        <w:ind w:firstLine="708"/>
        <w:jc w:val="both"/>
      </w:pPr>
    </w:p>
    <w:p w:rsidRDefault="00A52F03" w:rsidP="00A52F03" w:rsidR="00A52F03">
      <w:pPr>
        <w:ind w:firstLine="708"/>
        <w:jc w:val="both"/>
      </w:pPr>
      <w:r>
        <w:t xml:space="preserve">Sud je zaključkom od 1. lipnja 2017. godine zatražio od javnih tijela koja vode evidenciju o određenoj vrsti imovine dostavu podataka iz njihovih službenih evidencija o tome da li je dužnik evidentiran kao vlasnik imovine. </w:t>
      </w:r>
    </w:p>
    <w:p w:rsidRDefault="00A52F03" w:rsidP="00A52F03" w:rsidR="00A52F03">
      <w:pPr>
        <w:ind w:firstLine="708"/>
        <w:jc w:val="both"/>
      </w:pPr>
    </w:p>
    <w:p w:rsidRDefault="00A52F03" w:rsidP="00A52F03" w:rsidR="00A52F03">
      <w:pPr>
        <w:ind w:firstLine="708"/>
        <w:jc w:val="both"/>
      </w:pPr>
      <w:r>
        <w:t>Uvidom u pribavljene podatke iz informacijskog sustava zemljišnih knjiga (list 16 i 17 spisa) o vlasništvu dužnika na nekretninama, utvrđeno je da dužnik u zemljišnim knjigama nije evidentiran kao vlasnik nekretnine. Uvidom u obavijest Hrvatske agencije za civilno zrakoplovstvo 8. lipnja 2017. godine (list 22 spisa) utvrđeno je da dužnik nije registriran kao vlasnik zrakoplova. Uvidom u obavijest Ministarstva mora, prometa i infrastrukture od 8. lipnja 2017. godine (list 23 spisa) utvrđeno je da dužnik nije upisan kao vlasnik nijednog broda, brodice, jahte, čamca, plutajućeg objekta, nepomičnog odobalnog objekta, broda u gradnji, plutajućeg objekta u gradnji, niti nepomičnog odobalnog objekta u gradnji. Uvidom u obavijest Središnjeg klirinško depozitarnog društva d.d. od 20. lipnja 2017. godine (list 24 spisa) utvrđeno je da u sustavu SKDD d.d. ne postoji račun nematerijaliziranih vrijednosnih papira dužnika. Uvidom u uvjerenje Državne geodetske uprave od 12. lipnja 2017. godine (list 25 spisa) utvrđeno je da dužnik nije upisan u katastarski operat.</w:t>
      </w:r>
    </w:p>
    <w:p w:rsidRDefault="00A52F03" w:rsidP="00A52F03" w:rsidR="00A52F03">
      <w:pPr>
        <w:ind w:firstLine="708"/>
        <w:jc w:val="both"/>
      </w:pPr>
    </w:p>
    <w:p w:rsidRDefault="00A52F03" w:rsidP="00A52F03" w:rsidR="00A52F03">
      <w:pPr>
        <w:ind w:firstLine="708"/>
        <w:jc w:val="both"/>
      </w:pPr>
      <w:r>
        <w:t>Uvidom u uvjerenje MUP-a, PU Zagrebačka od 1. srpnja 2017. godine (list 26 spisa) utvrđeno je da je dužnik evidentiran kao vlasnik vozila marke Zastava Yugo 45 Junior, godina proizvodnje 1990., broj šasije VX1145A0000961678, reg. oznaka ZG8706I, odjavljeno 25. rujna 2003. godine.</w:t>
      </w:r>
    </w:p>
    <w:p w:rsidRDefault="00A52F03" w:rsidP="00A52F03" w:rsidR="00A52F03">
      <w:pPr>
        <w:ind w:firstLine="708"/>
        <w:jc w:val="both"/>
      </w:pPr>
      <w:r>
        <w:t xml:space="preserve"> </w:t>
      </w:r>
    </w:p>
    <w:p w:rsidRDefault="00A52F03" w:rsidP="00A52F03" w:rsidR="00A52F03">
      <w:pPr>
        <w:ind w:firstLine="708"/>
        <w:jc w:val="both"/>
      </w:pPr>
      <w:r>
        <w:t>FINA je dostavila u spis potvrdu o blokadi računa i novčanih sredstava dužnika od 6. lipnja 2017. godine (list 21 spisa), uvidom u koju je utvrđeno da je na dan izdavanja potvrde na računu dužnika evidentirano 489 dana neprekidne blokade, a nepodmirene obveze evidentirane u Očevidniku redoslijeda osnova za plaćanje iznose 100.360,95 kn.</w:t>
      </w:r>
    </w:p>
    <w:p w:rsidRDefault="00A52F03" w:rsidP="00A52F03" w:rsidR="00A52F03">
      <w:pPr>
        <w:ind w:firstLine="708"/>
        <w:jc w:val="both"/>
      </w:pPr>
    </w:p>
    <w:p w:rsidRDefault="00063CEB" w:rsidP="00A52F03"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882F98" w:rsidP="00063CEB" w:rsidR="00063CEB">
      <w:pPr>
        <w:ind w:firstLine="708"/>
        <w:jc w:val="both"/>
      </w:pPr>
      <w:r w:rsidRPr="00882F98">
        <w:t>Dakle, iz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B3694">
        <w:t>4</w:t>
      </w:r>
      <w:r w:rsidR="00D30745">
        <w:t>764</w:t>
      </w:r>
      <w:r w:rsidR="005555FF">
        <w:t>/16</w:t>
      </w:r>
      <w:r w:rsidRPr="00692A21">
        <w:t xml:space="preserve"> od </w:t>
      </w:r>
      <w:r w:rsidR="00D30745">
        <w:t>28. rujna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D30745" w:rsidP="00D30745" w:rsidR="00D30745">
      <w:pPr>
        <w:ind w:firstLine="708"/>
        <w:jc w:val="both"/>
      </w:pPr>
      <w:r>
        <w:t xml:space="preserve">Prema tome, iz dostupnih podataka u spisu proizlazi da dužnik u vlasništvu nema niti nepokretne imovine niti pokretne imovine koja bi činila stečajnu masu i koja bi bila dovoljna za namirenje troškova ovog postupka. Iz pribavljenih podataka proizlazi da je dužnik kod MUP-a evidentiran kao vlasnik vozila marke Zastava Yugo, ali riječ je o vozilu proizvedenom 1990. godine koje je odjavljeno 2003. godine, dakle, upitno je da li ta pokretnina uopće još i postoji te da li ju dužnik ima u svojem posjedu, a sve i da postoji, evidentno je riječ o imovini gotovo nikakve tržišne vrijednosti, jer je riječ o automobilu starom 27 godina. </w:t>
      </w:r>
    </w:p>
    <w:p w:rsidRDefault="00D30745" w:rsidP="00D30745" w:rsidR="00D30745">
      <w:pPr>
        <w:ind w:firstLine="708"/>
        <w:jc w:val="both"/>
      </w:pPr>
      <w:r>
        <w:t xml:space="preserve"> </w:t>
      </w:r>
    </w:p>
    <w:p w:rsidRDefault="00D30745" w:rsidP="00D30745" w:rsidR="001D683D">
      <w:pPr>
        <w:ind w:firstLine="708"/>
        <w:jc w:val="both"/>
      </w:pPr>
      <w:r>
        <w:t>Dakle, sud je utvrdio da dužnik nema imovine koja bi bila dovoljna za pokriće troškova postupka. Naime, predvidivi troškovi stečajnog postupka za razdoblje od 6 mjeseci iznose minimalno 26.130,00 kn, a čine ih trošak nagrade stečajnom upravitelju u bruto iznosu od 8.000,00 kn, trošak knjigovodstva u iznosu od 9.000,00 kn (1.500,00 kn x 6 mjeseci), trošak procjene vrijednosti vozila dužnika po ovlaštenom sudskom vještaku u iznosu od 3.000,00 kn, trošak arhiviranja dužnikove dokumentacije u iznosu od 4.000,00 kn, razni materijalni troškovi u iznosu od 1.600,00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w:t>
      </w:r>
    </w:p>
    <w:p w:rsidRDefault="00D30745" w:rsidP="00D30745" w:rsidR="00D30745">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lastRenderedPageBreak/>
        <w:t xml:space="preserve">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30745">
        <w:t>24. siječnja 2018</w:t>
      </w:r>
      <w:r w:rsidRPr="00692A21">
        <w:t>. godine nije uplaćen predujam za pokriće troškova stečajnog postupka, na plaćanje kojeg su pozvani vjerovnici rješenje</w:t>
      </w:r>
      <w:r w:rsidR="00667114" w:rsidRPr="00692A21">
        <w:t>m</w:t>
      </w:r>
      <w:r w:rsidRPr="00692A21">
        <w:t xml:space="preserve"> od </w:t>
      </w:r>
      <w:r w:rsidR="00D30745">
        <w:t>28. rujna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30745">
        <w:t>28. rujna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30745">
        <w:t>24.siječnja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C97">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B3694">
      <w:t>4</w:t>
    </w:r>
    <w:r w:rsidR="006804BD">
      <w:t>764</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31287"/>
    <w:rsid w:val="00164B97"/>
    <w:rsid w:val="00174993"/>
    <w:rsid w:val="001A044D"/>
    <w:rsid w:val="001A178B"/>
    <w:rsid w:val="001A24B8"/>
    <w:rsid w:val="001D564F"/>
    <w:rsid w:val="001D683D"/>
    <w:rsid w:val="001F26D6"/>
    <w:rsid w:val="00212940"/>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04BD"/>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29F8"/>
    <w:rsid w:val="00CB155B"/>
    <w:rsid w:val="00CB739D"/>
    <w:rsid w:val="00CE03D0"/>
    <w:rsid w:val="00CF05EC"/>
    <w:rsid w:val="00D24094"/>
    <w:rsid w:val="00D30745"/>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E26DAE"/>
    <w:rsid w:val="00E55186"/>
    <w:rsid w:val="00E57778"/>
    <w:rsid w:val="00E6366C"/>
    <w:rsid w:val="00E71F9A"/>
    <w:rsid w:val="00E90C97"/>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90C97"/>
    <w:rPr>
      <w:color w:val="808080"/>
      <w:bdr w:space="0" w:sz="0" w:color="auto" w:val="none"/>
      <w:shd w:fill="auto" w:color="auto" w:val="clear"/>
    </w:rPr>
  </w:style>
  <w:style w:customStyle="true" w:styleId="eSPISCCParagraphDefaultFont" w:type="character">
    <w:name w:val="eSPIS_CC_Paragraph Default Font"/>
    <w:basedOn w:val="Zadanifontodlomka"/>
    <w:rsid w:val="00E90C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C97"/>
    <w:rPr>
      <w:bdr w:space="0" w:sz="0" w:color="auto" w:val="none"/>
      <w:shd w:fill="FFFFCC" w:color="auto" w:val="clear"/>
      <w:lang w:val="hr-HR"/>
    </w:rPr>
  </w:style>
  <w:style w:customStyle="true" w:styleId="PozadinaSvijetloCrvena" w:type="character">
    <w:name w:val="Pozadina_SvijetloCrvena"/>
    <w:basedOn w:val="eSPISCCParagraphDefaultFont"/>
    <w:rsid w:val="00E90C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C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90C97"/>
    <w:rPr>
      <w:color w:val="808080"/>
      <w:bdr w:color="auto" w:space="0" w:sz="0" w:val="none"/>
      <w:shd w:color="auto" w:fill="auto" w:val="clear"/>
    </w:rPr>
  </w:style>
  <w:style w:customStyle="1" w:styleId="eSPISCCParagraphDefaultFont" w:type="character">
    <w:name w:val="eSPIS_CC_Paragraph Default Font"/>
    <w:basedOn w:val="Zadanifontodlomka"/>
    <w:rsid w:val="00E90C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C97"/>
    <w:rPr>
      <w:bdr w:color="auto" w:space="0" w:sz="0" w:val="none"/>
      <w:shd w:color="auto" w:fill="FFFFCC" w:val="clear"/>
      <w:lang w:val="hr-HR"/>
    </w:rPr>
  </w:style>
  <w:style w:customStyle="1" w:styleId="PozadinaSvijetloCrvena" w:type="character">
    <w:name w:val="Pozadina_SvijetloCrvena"/>
    <w:basedOn w:val="eSPISCCParagraphDefaultFont"/>
    <w:rsid w:val="00E90C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C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4764</izvorni_sadrzaj>
    <derivirana_varijabla naziv="DomainObject.Predmet.Broj_1">4764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St-4764/2016</izvorni_sadrzaj>
    <derivirana_varijabla naziv="DomainObject.Predmet.OznakaBroj_1">St-4764/2016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SEKVOJA-ZG d.o.o. zastupanog po punomoćniku Sonja Medić</izvorni_sadrzaj>
    <derivirana_varijabla naziv="DomainObject.Predmet.ProtustrankaFormated_1">  SEKVOJA-ZG d.o.o. zastupanog po punomoćniku Sonja Medić</derivirana_varijabla>
  </DomainObject.Predmet.ProtustrankaFormated>
  <DomainObject.Predmet.ProtustrankaFormatedOIB>
    <izvorni_sadrzaj>  SEKVOJA-ZG d.o.o., OIB 38644836092 zastupanog po punomoćniku Sonja Medić</izvorni_sadrzaj>
    <derivirana_varijabla naziv="DomainObject.Predmet.ProtustrankaFormatedOIB_1">  SEKVOJA-ZG d.o.o., OIB 38644836092 zastupanog po punomoćniku Sonja Medić</derivirana_varijabla>
  </DomainObject.Predmet.ProtustrankaFormatedOIB>
  <DomainObject.Predmet.ProtustrankaFormatedWithAdress>
    <izvorni_sadrzaj> SEKVOJA-ZG d.o.o., Savska Opatovina 110/1, 10000 Zagreb zastupanog po punomoćniku Sonja Medić</izvorni_sadrzaj>
    <derivirana_varijabla naziv="DomainObject.Predmet.ProtustrankaFormatedWithAdress_1"> SEKVOJA-ZG d.o.o., Savska Opatovina 110/1, 10000 Zagreb zastupanog po punomoćniku Sonja Medić</derivirana_varijabla>
  </DomainObject.Predmet.ProtustrankaFormatedWithAdress>
  <DomainObject.Predmet.ProtustrankaFormatedWithAdressOIB>
    <izvorni_sadrzaj> SEKVOJA-ZG d.o.o., OIB 38644836092, Savska Opatovina 110/1, 10000 Zagreb zastupanog po punomoćniku Sonja Medić</izvorni_sadrzaj>
    <derivirana_varijabla naziv="DomainObject.Predmet.ProtustrankaFormatedWithAdressOIB_1"> SEKVOJA-ZG d.o.o., OIB 38644836092, Savska Opatovina 110/1, 10000 Zagreb zastupanog po punomoćniku Sonja Medić</derivirana_varijabla>
  </DomainObject.Predmet.ProtustrankaFormatedWithAdressOIB>
  <DomainObject.Predmet.ProtustrankaWithAdress>
    <izvorni_sadrzaj>SEKVOJA-ZG d.o.o. Savska Opatovina 110/1, 10000 Zagreb</izvorni_sadrzaj>
    <derivirana_varijabla naziv="DomainObject.Predmet.ProtustrankaWithAdress_1">SEKVOJA-ZG d.o.o. Savska Opatovina 110/1, 10000 Zagreb</derivirana_varijabla>
  </DomainObject.Predmet.ProtustrankaWithAdress>
  <DomainObject.Predmet.ProtustrankaWithAdressOIB>
    <izvorni_sadrzaj>SEKVOJA-ZG d.o.o., OIB 38644836092, Savska Opatovina 110/1, 10000 Zagreb</izvorni_sadrzaj>
    <derivirana_varijabla naziv="DomainObject.Predmet.ProtustrankaWithAdressOIB_1">SEKVOJA-ZG d.o.o., OIB 38644836092, Savska Opatovina 110/1, 10000 Zagreb</derivirana_varijabla>
  </DomainObject.Predmet.ProtustrankaWithAdressOIB>
  <DomainObject.Predmet.ProtustrankaNazivFormated>
    <izvorni_sadrzaj>SEKVOJA-ZG d.o.o.</izvorni_sadrzaj>
    <derivirana_varijabla naziv="DomainObject.Predmet.ProtustrankaNazivFormated_1">SEKVOJA-ZG d.o.o.</derivirana_varijabla>
  </DomainObject.Predmet.ProtustrankaNazivFormated>
  <DomainObject.Predmet.ProtustrankaNazivFormatedOIB>
    <izvorni_sadrzaj>SEKVOJA-ZG d.o.o., OIB 38644836092</izvorni_sadrzaj>
    <derivirana_varijabla naziv="DomainObject.Predmet.ProtustrankaNazivFormatedOIB_1">SEKVOJA-ZG d.o.o., OIB 38644836092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SEKVOJA-ZG d.o.o. zastupanog po punomoćniku Sonja Medić</item>
    </izvorni_sadrzaj>
    <derivirana_varijabla naziv="DomainObject.Predmet.ProtuStrankaListFormated_1">
      <item>SEKVOJA-ZG d.o.o. zastupanog po punomoćniku Sonja Medić</item>
    </derivirana_varijabla>
  </DomainObject.Predmet.ProtuStrankaListFormated>
  <DomainObject.Predmet.ProtuStrankaListFormatedOIB>
    <izvorni_sadrzaj>
      <item>SEKVOJA-ZG d.o.o., OIB 38644836092 zastupanog po punomoćniku Sonja Medić</item>
    </izvorni_sadrzaj>
    <derivirana_varijabla naziv="DomainObject.Predmet.ProtuStrankaListFormatedOIB_1">
      <item>SEKVOJA-ZG d.o.o., OIB 38644836092 zastupanog po punomoćniku Sonja Medić</item>
    </derivirana_varijabla>
  </DomainObject.Predmet.ProtuStrankaListFormatedOIB>
  <DomainObject.Predmet.ProtuStrankaListFormatedWithAdress>
    <izvorni_sadrzaj>
      <item>SEKVOJA-ZG d.o.o., Savska Opatovina 110/1, 10000 Zagreb zastupanog po punomoćniku Sonja Medić</item>
    </izvorni_sadrzaj>
    <derivirana_varijabla naziv="DomainObject.Predmet.ProtuStrankaListFormatedWithAdress_1">
      <item>SEKVOJA-ZG d.o.o., Savska Opatovina 110/1, 10000 Zagreb zastupanog po punomoćniku Sonja Medić</item>
    </derivirana_varijabla>
  </DomainObject.Predmet.ProtuStrankaListFormatedWithAdress>
  <DomainObject.Predmet.ProtuStrankaListFormatedWithAdressOIB>
    <izvorni_sadrzaj>
      <item>SEKVOJA-ZG d.o.o., OIB 38644836092, Savska Opatovina 110/1, 10000 Zagreb zastupanog po punomoćniku Sonja Medić</item>
    </izvorni_sadrzaj>
    <derivirana_varijabla naziv="DomainObject.Predmet.ProtuStrankaListFormatedWithAdressOIB_1">
      <item>SEKVOJA-ZG d.o.o., OIB 38644836092, Savska Opatovina 110/1, 10000 Zagreb zastupanog po punomoćniku Sonja Medić</item>
    </derivirana_varijabla>
  </DomainObject.Predmet.ProtuStrankaListFormatedWithAdressOIB>
  <DomainObject.Predmet.ProtuStrankaListNazivFormated>
    <izvorni_sadrzaj>
      <item>SEKVOJA-ZG d.o.o.</item>
    </izvorni_sadrzaj>
    <derivirana_varijabla naziv="DomainObject.Predmet.ProtuStrankaListNazivFormated_1">
      <item>SEKVOJA-ZG d.o.o.</item>
    </derivirana_varijabla>
  </DomainObject.Predmet.ProtuStrankaListNazivFormated>
  <DomainObject.Predmet.ProtuStrankaListNazivFormatedOIB>
    <izvorni_sadrzaj>
      <item>SEKVOJA-ZG d.o.o., OIB 38644836092</item>
    </izvorni_sadrzaj>
    <derivirana_varijabla naziv="DomainObject.Predmet.ProtuStrankaListNazivFormatedOIB_1">
      <item>SEKVOJA-ZG d.o.o., OIB 38644836092</item>
    </derivirana_varijabla>
  </DomainObject.Predmet.ProtuStrankaListNazivFormatedOIB>
  <DomainObject.Predmet.OstaliListFormated>
    <izvorni_sadrzaj>
      <item>Sonja Medić punomoćnik sudionika u postupku SEKVOJA-ZG d.o.o.</item>
    </izvorni_sadrzaj>
    <derivirana_varijabla naziv="DomainObject.Predmet.OstaliListFormated_1">
      <item>Sonja Medić punomoćnik sudionika u postupku SEKVOJA-ZG d.o.o.</item>
    </derivirana_varijabla>
  </DomainObject.Predmet.OstaliListFormated>
  <DomainObject.Predmet.OstaliListFormatedOIB>
    <izvorni_sadrzaj>
      <item>Sonja Medić, OIB 84650217054 punomoćnik sudionika u postupku SEKVOJA-ZG d.o.o.</item>
    </izvorni_sadrzaj>
    <derivirana_varijabla naziv="DomainObject.Predmet.OstaliListFormatedOIB_1">
      <item>Sonja Medić, OIB 84650217054 punomoćnik sudionika u postupku SEKVOJA-ZG d.o.o.</item>
    </derivirana_varijabla>
  </DomainObject.Predmet.OstaliListFormatedOIB>
  <DomainObject.Predmet.OstaliListFormatedWithAdress>
    <izvorni_sadrzaj>
      <item>Sonja Medić, Srebrnjak 59, 10000 Zagreb punomoćnik sudionika u postupku SEKVOJA-ZG d.o.o.</item>
    </izvorni_sadrzaj>
    <derivirana_varijabla naziv="DomainObject.Predmet.OstaliListFormatedWithAdress_1">
      <item>Sonja Medić, Srebrnjak 59, 10000 Zagreb punomoćnik sudionika u postupku SEKVOJA-ZG d.o.o.</item>
    </derivirana_varijabla>
  </DomainObject.Predmet.OstaliListFormatedWithAdress>
  <DomainObject.Predmet.OstaliListFormatedWithAdressOIB>
    <izvorni_sadrzaj>
      <item>Sonja Medić, OIB 84650217054, Srebrnjak 59, 10000 Zagreb punomoćnik sudionika u postupku SEKVOJA-ZG d.o.o.</item>
    </izvorni_sadrzaj>
    <derivirana_varijabla naziv="DomainObject.Predmet.OstaliListFormatedWithAdressOIB_1">
      <item>Sonja Medić, OIB 84650217054, Srebrnjak 59, 10000 Zagreb punomoćnik sudionika u postupku SEKVOJA-ZG d.o.o.</item>
    </derivirana_varijabla>
  </DomainObject.Predmet.OstaliListFormatedWithAdressOIB>
  <DomainObject.Predmet.OstaliListNazivFormated>
    <izvorni_sadrzaj>
      <item>Sonja Medić</item>
    </izvorni_sadrzaj>
    <derivirana_varijabla naziv="DomainObject.Predmet.OstaliListNazivFormated_1">
      <item>Sonja Medić</item>
    </derivirana_varijabla>
  </DomainObject.Predmet.OstaliListNazivFormated>
  <DomainObject.Predmet.OstaliListNazivFormatedOIB>
    <izvorni_sadrzaj>
      <item>Sonja Medić, OIB 84650217054</item>
    </izvorni_sadrzaj>
    <derivirana_varijabla naziv="DomainObject.Predmet.OstaliListNazivFormatedOIB_1">
      <item>Sonja Medić, OIB 84650217054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SEKVOJA-ZG d.o.o.</izvorni_sadrzaj>
    <derivirana_varijabla naziv="DomainObject.Predmet.ProtustrankaIDrugi_1">SEKVOJA-ZG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SEKVOJA-ZG d.o.o., OIB 38644836092, Savska Opatovina 110/1, 10000 Zagreb</izvorni_sadrzaj>
    <derivirana_varijabla naziv="DomainObject.Predmet.ProtustrankaIDrugiAdressOIB_1">SEKVOJA-ZG d.o.o., OIB 38644836092, Savska Opatovina 110/1,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SEKVOJA-ZG d.o.o.</item>
      <item>Sonja Medić</item>
    </izvorni_sadrzaj>
    <derivirana_varijabla naziv="DomainObject.Predmet.SudioniciListNaziv_1">
      <item>FINA Regionalni centar Zagreb</item>
      <item>SEKVOJA-ZG d.o.o.</item>
      <item>Sonja Medić</item>
    </derivirana_varijabla>
  </DomainObject.Predmet.SudioniciListNaziv>
  <DomainObject.Predmet.SudioniciListAdressOIB>
    <izvorni_sadrzaj>
      <item>FINA Regionalni centar Zagreb, OIB 85821130368, Trg svibanjskih žrtava 1995. 1,10000 Zagreb</item>
      <item>SEKVOJA-ZG d.o.o., OIB 38644836092, Savska Opatovina 110/1,10000 Zagreb</item>
      <item>Sonja Medić, OIB 84650217054, Srebrnjak 59,10000 Zagreb</item>
    </izvorni_sadrzaj>
    <derivirana_varijabla naziv="DomainObject.Predmet.SudioniciListAdressOIB_1">
      <item>FINA Regionalni centar Zagreb, OIB 85821130368, Trg svibanjskih žrtava 1995. 1,10000 Zagreb</item>
      <item>SEKVOJA-ZG d.o.o., OIB 38644836092, Savska Opatovina 110/1,10000 Zagreb</item>
      <item>Sonja Medić, OIB 84650217054, Srebrnjak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38644836092</item>
      <item>, OIB 84650217054</item>
    </izvorni_sadrzaj>
    <derivirana_varijabla naziv="DomainObject.Predmet.SudioniciListNazivOIB_1">
      <item>, OIB 85821130368</item>
      <item>, OIB 38644836092</item>
      <item>, OIB 84650217054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1583</properties:Words>
  <properties:Characters>8838</properties:Characters>
  <properties:Lines>176</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2018-01-24T10:45:00Z</dcterms:created>
  <dc:creator>Korisnik</dc:creator>
  <cp:lastModifiedBy>Renata Klokočki</cp:lastModifiedBy>
  <cp:lastPrinted>2018-01-24T11:10:00Z</cp:lastPrinted>
  <dcterms:modified xmlns:xsi="http://www.w3.org/2001/XMLSchema-instance" xsi:type="dcterms:W3CDTF">2018-01-24T11:11:00Z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