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482488">
                    <w:rPr>
                      <w:sz w:val="22"/>
                      <w:szCs w:val="22"/>
                    </w:rPr>
                    <w:t>18. St-503/18-5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3b9462a" w14:paraId="3b9462a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482488">
        <w:t>FINE ELECTUS jednostavno društvo s ograničenom odgovornošću za usluge, Zagreb, Ivane Brlić Mažuranić 9, MBS: 080887043, OIB: 96144163409</w:t>
      </w:r>
      <w:r w:rsidR="0069459D">
        <w:t xml:space="preserve">, </w:t>
      </w:r>
      <w:r w:rsidR="00B54459">
        <w:t xml:space="preserve"> </w:t>
      </w:r>
      <w:r w:rsidR="000979AA">
        <w:t xml:space="preserve">  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482488">
        <w:t>FINE ELECTUS jednostavno društvo s ograničenom odgovornošću za usluge, Zagreb, Ivane Brlić Mažuranić 9, MBS: 080887043, OIB: 96144163409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482488" w:rsidR="00482488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482488" w:rsidRPr="00B03FBD">
        <w:t xml:space="preserve">David Jakovljević, </w:t>
      </w:r>
      <w:r w:rsidR="00482488">
        <w:t>Zagreb, Trg Nikole Šubića Zrinskog 10</w:t>
      </w:r>
      <w:r w:rsidR="00482488" w:rsidRPr="00B03FBD">
        <w:t>, OIB</w:t>
      </w:r>
      <w:r w:rsidR="00482488">
        <w:t>:</w:t>
      </w:r>
      <w:r w:rsidR="00482488" w:rsidRPr="00B03FBD">
        <w:t xml:space="preserve"> 63014812654</w:t>
      </w:r>
    </w:p>
    <w:p w:rsidRDefault="004E5FC6" w:rsidP="00482488" w:rsidR="004E5FC6" w:rsidRPr="00482488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482488">
        <w:t>FINE ELECTUS jednostavno društvo s ograničenom odgovornošću za usluge, Zagreb, Ivane Brlić Mažuranić 9, MBS: 080887043, OIB: 96144163409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482488">
        <w:rPr>
          <w:bCs/>
        </w:rPr>
        <w:t>11</w:t>
      </w:r>
      <w:r w:rsidR="000C1B37">
        <w:rPr>
          <w:bCs/>
        </w:rPr>
        <w:t xml:space="preserve">. </w:t>
      </w:r>
      <w:r w:rsidR="00482488">
        <w:rPr>
          <w:bCs/>
        </w:rPr>
        <w:t>prosinca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C1B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C1B37">
        <w:rPr>
          <w:bCs/>
        </w:rPr>
        <w:t xml:space="preserve"> </w:t>
      </w:r>
      <w:proofErr w:type="spellStart"/>
      <w:r w:rsidR="000C1B37">
        <w:rPr>
          <w:bCs/>
        </w:rPr>
        <w:t>Ur.broj</w:t>
      </w:r>
      <w:proofErr w:type="spellEnd"/>
      <w:r w:rsidR="000C1B37">
        <w:rPr>
          <w:bCs/>
        </w:rPr>
        <w:t>: 04-06-17</w:t>
      </w:r>
      <w:r w:rsidR="005B7B60">
        <w:rPr>
          <w:bCs/>
        </w:rPr>
        <w:t>-</w:t>
      </w:r>
      <w:r w:rsidR="00482488">
        <w:rPr>
          <w:bCs/>
        </w:rPr>
        <w:t>6030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C1B37">
        <w:rPr>
          <w:bCs/>
        </w:rPr>
        <w:t xml:space="preserve">8. </w:t>
      </w:r>
      <w:r w:rsidR="00482488">
        <w:rPr>
          <w:bCs/>
        </w:rPr>
        <w:t>prosinca</w:t>
      </w:r>
      <w:r w:rsidR="000C1B37">
        <w:rPr>
          <w:bCs/>
        </w:rPr>
        <w:t xml:space="preserve">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482488">
        <w:t>FINE ELECTUS jednostavno društvo s ograničenom odgovornošću za usluge, Zagreb, Ivane Brlić Mažuranić 9, MBS: 080887043, OIB: 96144163409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48248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St-503/18-5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C1B37">
        <w:t>5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ova pod poslovnim brojem St-503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82488"/>
    <w:rsid w:val="004E5FC6"/>
    <w:rsid w:val="005260B0"/>
    <w:rsid w:val="005334A7"/>
    <w:rsid w:val="005442B2"/>
    <w:rsid w:val="0056523D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FINE ELECTUS j.d.o.o.</izvorni_sadrzaj>
    <derivirana_varijabla naziv="DomainObject.Predmet.ProtustrankaFormated_1">  FINE ELECTUS j.d.o.o.</derivirana_varijabla>
  </DomainObject.Predmet.ProtustrankaFormated>
  <DomainObject.Predmet.ProtustrankaFormatedOIB>
    <izvorni_sadrzaj>  FINE ELECTUS j.d.o.o., OIB 96144163409</izvorni_sadrzaj>
    <derivirana_varijabla naziv="DomainObject.Predmet.ProtustrankaFormatedOIB_1">  FINE ELECTUS j.d.o.o., OIB 96144163409</derivirana_varijabla>
  </DomainObject.Predmet.ProtustrankaFormatedOIB>
  <DomainObject.Predmet.ProtustrankaFormatedWithAdress>
    <izvorni_sadrzaj> FINE ELECTUS j.d.o.o., Ivane Brlić Mažuranić 9, 10000 Zagreb</izvorni_sadrzaj>
    <derivirana_varijabla naziv="DomainObject.Predmet.ProtustrankaFormatedWithAdress_1"> FINE ELECTUS j.d.o.o., Ivane Brlić Mažuranić 9, 10000 Zagreb</derivirana_varijabla>
  </DomainObject.Predmet.ProtustrankaFormatedWithAdress>
  <DomainObject.Predmet.ProtustrankaFormatedWithAdressOIB>
    <izvorni_sadrzaj> FINE ELECTUS j.d.o.o., OIB 96144163409, Ivane Brlić Mažuranić 9, 10000 Zagreb</izvorni_sadrzaj>
    <derivirana_varijabla naziv="DomainObject.Predmet.ProtustrankaFormatedWithAdressOIB_1"> FINE ELECTUS j.d.o.o., OIB 96144163409, Ivane Brlić Mažuranić 9, 10000 Zagreb</derivirana_varijabla>
  </DomainObject.Predmet.ProtustrankaFormatedWithAdressOIB>
  <DomainObject.Predmet.ProtustrankaWithAdress>
    <izvorni_sadrzaj>FINE ELECTUS j.d.o.o. Ivane Brlić Mažuranić 9, 10000 Zagreb</izvorni_sadrzaj>
    <derivirana_varijabla naziv="DomainObject.Predmet.ProtustrankaWithAdress_1">FINE ELECTUS j.d.o.o. Ivane Brlić Mažuranić 9, 10000 Zagreb</derivirana_varijabla>
  </DomainObject.Predmet.ProtustrankaWithAdress>
  <DomainObject.Predmet.ProtustrankaWithAdressOIB>
    <izvorni_sadrzaj>FINE ELECTUS j.d.o.o., OIB 96144163409, Ivane Brlić Mažuranić 9, 10000 Zagreb</izvorni_sadrzaj>
    <derivirana_varijabla naziv="DomainObject.Predmet.ProtustrankaWithAdressOIB_1">FINE ELECTUS j.d.o.o., OIB 96144163409, Ivane Brlić Mažuranić 9, 10000 Zagreb</derivirana_varijabla>
  </DomainObject.Predmet.ProtustrankaWithAdressOIB>
  <DomainObject.Predmet.ProtustrankaNazivFormated>
    <izvorni_sadrzaj>FINE ELECTUS j.d.o.o.</izvorni_sadrzaj>
    <derivirana_varijabla naziv="DomainObject.Predmet.ProtustrankaNazivFormated_1">FINE ELECTUS j.d.o.o.</derivirana_varijabla>
  </DomainObject.Predmet.ProtustrankaNazivFormated>
  <DomainObject.Predmet.ProtustrankaNazivFormatedOIB>
    <izvorni_sadrzaj>FINE ELECTUS j.d.o.o., OIB 96144163409</izvorni_sadrzaj>
    <derivirana_varijabla naziv="DomainObject.Predmet.ProtustrankaNazivFormatedOIB_1">FINE ELECTUS j.d.o.o., OIB 96144163409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ELECTUS j.d.o.o.</item>
    </izvorni_sadrzaj>
    <derivirana_varijabla naziv="DomainObject.Predmet.ProtuStrankaListFormated_1">
      <item>FINE ELECTUS j.d.o.o.</item>
    </derivirana_varijabla>
  </DomainObject.Predmet.ProtuStrankaListFormated>
  <DomainObject.Predmet.ProtuStrankaListFormatedOIB>
    <izvorni_sadrzaj>
      <item>FINE ELECTUS j.d.o.o., OIB 96144163409</item>
    </izvorni_sadrzaj>
    <derivirana_varijabla naziv="DomainObject.Predmet.ProtuStrankaListFormatedOIB_1">
      <item>FINE ELECTUS j.d.o.o., OIB 96144163409</item>
    </derivirana_varijabla>
  </DomainObject.Predmet.ProtuStrankaListFormatedOIB>
  <DomainObject.Predmet.ProtuStrankaListFormatedWithAdress>
    <izvorni_sadrzaj>
      <item>FINE ELECTUS j.d.o.o., Ivane Brlić Mažuranić 9, 10000 Zagreb</item>
    </izvorni_sadrzaj>
    <derivirana_varijabla naziv="DomainObject.Predmet.ProtuStrankaListFormatedWithAdress_1">
      <item>FINE ELECTUS j.d.o.o., Ivane Brlić Mažuranić 9, 10000 Zagreb</item>
    </derivirana_varijabla>
  </DomainObject.Predmet.ProtuStrankaListFormatedWithAdress>
  <DomainObject.Predmet.ProtuStrankaListFormatedWithAdressOIB>
    <izvorni_sadrzaj>
      <item>FINE ELECTUS j.d.o.o., OIB 96144163409, Ivane Brlić Mažuranić 9, 10000 Zagreb</item>
    </izvorni_sadrzaj>
    <derivirana_varijabla naziv="DomainObject.Predmet.ProtuStrankaListFormatedWithAdressOIB_1">
      <item>FINE ELECTUS j.d.o.o., OIB 96144163409, Ivane Brlić Mažuranić 9, 10000 Zagreb</item>
    </derivirana_varijabla>
  </DomainObject.Predmet.ProtuStrankaListFormatedWithAdressOIB>
  <DomainObject.Predmet.ProtuStrankaListNazivFormated>
    <izvorni_sadrzaj>
      <item>FINE ELECTUS j.d.o.o.</item>
    </izvorni_sadrzaj>
    <derivirana_varijabla naziv="DomainObject.Predmet.ProtuStrankaListNazivFormated_1">
      <item>FINE ELECTUS j.d.o.o.</item>
    </derivirana_varijabla>
  </DomainObject.Predmet.ProtuStrankaListNazivFormated>
  <DomainObject.Predmet.ProtuStrankaListNazivFormatedOIB>
    <izvorni_sadrzaj>
      <item>FINE ELECTUS j.d.o.o., OIB 96144163409</item>
    </izvorni_sadrzaj>
    <derivirana_varijabla naziv="DomainObject.Predmet.ProtuStrankaListNazivFormatedOIB_1">
      <item>FINE ELECTUS j.d.o.o., OIB 96144163409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ELECTUS j.d.o.o.</izvorni_sadrzaj>
    <derivirana_varijabla naziv="DomainObject.Predmet.ProtustrankaIDrugi_1">FINE ELECTUS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ELECTUS j.d.o.o., OIB 96144163409, Ivane Brlić Mažuranić 9, 10000 Zagreb</izvorni_sadrzaj>
    <derivirana_varijabla naziv="DomainObject.Predmet.ProtustrankaIDrugiAdressOIB_1">FINE ELECTUS j.d.o.o., OIB 96144163409, Ivane Brlić Mažuranić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ELECTUS j.d.o.o.</item>
      <item>FINA Regionalni centar Zagreb</item>
    </izvorni_sadrzaj>
    <derivirana_varijabla naziv="DomainObject.Predmet.SudioniciListNaziv_1">
      <item>FINE ELECTUS j.d.o.o.</item>
      <item>FINA Regionalni centar Zagreb</item>
    </derivirana_varijabla>
  </DomainObject.Predmet.SudioniciListNaziv>
  <DomainObject.Predmet.SudioniciListAdressOIB>
    <izvorni_sadrzaj>
      <item>FINE ELECTUS j.d.o.o., OIB 96144163409, Ivane Brlić Mažuranić 9,10000 Zagreb</item>
      <item>FINA Regionalni centar Zagreb, OIB 85821130368, Trg svibanjskih žrtava 1995. 1,10000 Zagreb</item>
    </izvorni_sadrzaj>
    <derivirana_varijabla naziv="DomainObject.Predmet.SudioniciListAdressOIB_1">
      <item>FINE ELECTUS j.d.o.o., OIB 96144163409, Ivane Brlić Mažuranić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96144163409</item>
      <item>, OIB 85821130368</item>
    </izvorni_sadrzaj>
    <derivirana_varijabla naziv="DomainObject.Predmet.SudioniciListNazivOIB_1">
      <item>, OIB 96144163409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23EA4-FBA6-4254-AD71-B200B4E44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3346</properties:Characters>
  <properties:Lines>100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2019-01-17T11:00:00Z</dcterms:created>
  <dc:creator>Snježana Andrijanić</dc:creator>
  <cp:lastModifiedBy>Gordana Harc</cp:lastModifiedBy>
  <cp:lastPrinted>2019-01-17T11:00:00Z</cp:lastPrinted>
  <dcterms:modified xmlns:xsi="http://www.w3.org/2001/XMLSchema-instance" xsi:type="dcterms:W3CDTF">2019-01-17T11:04:00Z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St-503-18-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