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46039" w14:paraId="0446039"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8B758C">
        <w:rPr>
          <w:b/>
        </w:rPr>
        <w:t>1</w:t>
      </w:r>
      <w:r w:rsidR="002A3EC7">
        <w:rPr>
          <w:b/>
        </w:rPr>
        <w:t>229</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2A3EC7" w:rsidRPr="002A3EC7">
        <w:t xml:space="preserve">SOLIN BRODOGRADNJA društvo s ograničenom odgovornošću za brodogradnju i trgovinu, </w:t>
      </w:r>
      <w:proofErr w:type="spellStart"/>
      <w:r w:rsidR="002A3EC7" w:rsidRPr="002A3EC7">
        <w:t>Ljubitovica</w:t>
      </w:r>
      <w:proofErr w:type="spellEnd"/>
      <w:r w:rsidR="002A3EC7" w:rsidRPr="002A3EC7">
        <w:t xml:space="preserve">, </w:t>
      </w:r>
      <w:proofErr w:type="spellStart"/>
      <w:r w:rsidR="002A3EC7" w:rsidRPr="002A3EC7">
        <w:t>Rapići</w:t>
      </w:r>
      <w:proofErr w:type="spellEnd"/>
      <w:r w:rsidR="002A3EC7" w:rsidRPr="002A3EC7">
        <w:t xml:space="preserve"> 12/a MBS: 060236953, OIB: 27876766259</w:t>
      </w:r>
      <w:r w:rsidRPr="00815E32">
        <w:t xml:space="preserve">, dana </w:t>
      </w:r>
      <w:r w:rsidR="00637F37">
        <w:t>07. kolovoz</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8B758C">
        <w:rPr>
          <w:b/>
        </w:rPr>
        <w:t>1</w:t>
      </w:r>
      <w:r w:rsidR="00637F37">
        <w:rPr>
          <w:b/>
        </w:rPr>
        <w:t>8</w:t>
      </w:r>
      <w:r w:rsidR="00585D1B">
        <w:rPr>
          <w:b/>
        </w:rPr>
        <w:t xml:space="preserve">. </w:t>
      </w:r>
      <w:r w:rsidR="00637F37">
        <w:rPr>
          <w:b/>
        </w:rPr>
        <w:t>kolovoz</w:t>
      </w:r>
      <w:r w:rsidR="00585D1B">
        <w:rPr>
          <w:b/>
        </w:rPr>
        <w:t>a 2017</w:t>
      </w:r>
      <w:r w:rsidRPr="004730D7">
        <w:rPr>
          <w:b/>
        </w:rPr>
        <w:t xml:space="preserve">. u </w:t>
      </w:r>
      <w:r w:rsidR="004730D7" w:rsidRPr="004730D7">
        <w:rPr>
          <w:b/>
        </w:rPr>
        <w:t>1</w:t>
      </w:r>
      <w:r w:rsidR="00637F37">
        <w:rPr>
          <w:b/>
        </w:rPr>
        <w:t>0</w:t>
      </w:r>
      <w:r w:rsidRPr="004730D7">
        <w:rPr>
          <w:b/>
        </w:rPr>
        <w:t>.</w:t>
      </w:r>
      <w:r w:rsidR="002A3EC7">
        <w:rPr>
          <w:b/>
        </w:rPr>
        <w:t>0</w:t>
      </w:r>
      <w:r w:rsidR="008B758C">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privremeni stečajni upravitelj</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637F37">
        <w:rPr>
          <w:b/>
        </w:rPr>
        <w:t>07</w:t>
      </w:r>
      <w:r w:rsidR="00585D1B" w:rsidRPr="00585D1B">
        <w:rPr>
          <w:b/>
        </w:rPr>
        <w:t xml:space="preserve">. </w:t>
      </w:r>
      <w:r w:rsidR="00637F37">
        <w:rPr>
          <w:b/>
        </w:rPr>
        <w:t>kolovoz</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DF41E8" w:rsidP="00206CCD" w:rsidR="00DF41E8">
      <w:pPr>
        <w:jc w:val="both"/>
      </w:pPr>
      <w:r>
        <w:t xml:space="preserve">- privremeni </w:t>
      </w:r>
      <w:proofErr w:type="spellStart"/>
      <w:r>
        <w:t>steč</w:t>
      </w:r>
      <w:proofErr w:type="spellEnd"/>
      <w:r>
        <w:t xml:space="preserve">. </w:t>
      </w:r>
      <w:proofErr w:type="spellStart"/>
      <w:r>
        <w:t>up</w:t>
      </w:r>
      <w:proofErr w:type="spellEnd"/>
      <w:r>
        <w:t>. Marko Lonac</w:t>
      </w: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0A5"/>
    <w:rsid w:val="005B0E46"/>
    <w:rsid w:val="005B261E"/>
    <w:rsid w:val="005D094A"/>
    <w:rsid w:val="005F3A24"/>
    <w:rsid w:val="00637F37"/>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SOLIN BRODOGRADNJA društvo s ograničenom odgovornošću za brodogradnju i trgovinu</izvorni_sadrzaj>
    <derivirana_varijabla naziv="DomainObject.Predmet.ProtustrankaFormated_1">  SOLIN BRODOGRADNJA društvo s ograničenom odgovornošću za brodogradnju i trgovinu</derivirana_varijabla>
  </DomainObject.Predmet.ProtustrankaFormated>
  <DomainObject.Predmet.ProtustrankaFormatedOIB>
    <izvorni_sadrzaj>  SOLIN BRODOGRADNJA društvo s ograničenom odgovornošću za brodogradnju i trgovinu, OIB 27876766259</izvorni_sadrzaj>
    <derivirana_varijabla naziv="DomainObject.Predmet.ProtustrankaFormatedOIB_1">  SOLIN BRODOGRADNJA društvo s ograničenom odgovornošću za brodogradnju i trgovinu, OIB 27876766259</derivirana_varijabla>
  </DomainObject.Predmet.ProtustrankaFormatedOIB>
  <DomainObject.Predmet.ProtustrankaFormatedWithAdress>
    <izvorni_sadrzaj> SOLIN BRODOGRADNJA društvo s ograničenom odgovornošću za brodogradnju i trgovinu, Rapići 12/a, 21201 Ljubitovica</izvorni_sadrzaj>
    <derivirana_varijabla naziv="DomainObject.Predmet.ProtustrankaFormatedWithAdress_1"> SOLIN BRODOGRADNJA društvo s ograničenom odgovornošću za brodogradnju i trgovinu, Rapići 12/a, 21201 Ljubitovica</derivirana_varijabla>
  </DomainObject.Predmet.ProtustrankaFormatedWithAdress>
  <DomainObject.Predmet.ProtustrankaFormatedWithAdressOIB>
    <izvorni_sadrzaj> SOLIN BRODOGRADNJA društvo s ograničenom odgovornošću za brodogradnju i trgovinu, OIB 27876766259, Rapići 12/a, 21201 Ljubitovica</izvorni_sadrzaj>
    <derivirana_varijabla naziv="DomainObject.Predmet.ProtustrankaFormatedWithAdressOIB_1"> SOLIN BRODOGRADNJA društvo s ograničenom odgovornošću za brodogradnju i trgovinu, OIB 27876766259, Rapići 12/a, 21201 Ljubitovica</derivirana_varijabla>
  </DomainObject.Predmet.ProtustrankaFormatedWithAdressOIB>
  <DomainObject.Predmet.ProtustrankaWithAdress>
    <izvorni_sadrzaj>SOLIN BRODOGRADNJA društvo s ograničenom odgovornošću za brodogradnju i trgovinu Rapići 12/a, 21201 Ljubitovica</izvorni_sadrzaj>
    <derivirana_varijabla naziv="DomainObject.Predmet.ProtustrankaWithAdress_1">SOLIN BRODOGRADNJA društvo s ograničenom odgovornošću za brodogradnju i trgovinu Rapići 12/a, 21201 Ljubitovica</derivirana_varijabla>
  </DomainObject.Predmet.ProtustrankaWithAdress>
  <DomainObject.Predmet.ProtustrankaWithAdressOIB>
    <izvorni_sadrzaj>SOLIN BRODOGRADNJA društvo s ograničenom odgovornošću za brodogradnju i trgovinu, OIB 27876766259, Rapići 12/a, 21201 Ljubitovica</izvorni_sadrzaj>
    <derivirana_varijabla naziv="DomainObject.Predmet.ProtustrankaWithAdressOIB_1">SOLIN BRODOGRADNJA društvo s ograničenom odgovornošću za brodogradnju i trgovinu, OIB 27876766259, Rapići 12/a, 21201 Ljubitovica</derivirana_varijabla>
  </DomainObject.Predmet.ProtustrankaWithAdressOIB>
  <DomainObject.Predmet.ProtustrankaNazivFormated>
    <izvorni_sadrzaj>SOLIN BRODOGRADNJA društvo s ograničenom odgovornošću za brodogradnju i trgovinu</izvorni_sadrzaj>
    <derivirana_varijabla naziv="DomainObject.Predmet.ProtustrankaNazivFormated_1">SOLIN BRODOGRADNJA društvo s ograničenom odgovornošću za brodogradnju i trgovinu</derivirana_varijabla>
  </DomainObject.Predmet.ProtustrankaNazivFormated>
  <DomainObject.Predmet.ProtustrankaNazivFormatedOIB>
    <izvorni_sadrzaj>SOLIN BRODOGRADNJA društvo s ograničenom odgovornošću za brodogradnju i trgovinu, OIB 27876766259</izvorni_sadrzaj>
    <derivirana_varijabla naziv="DomainObject.Predmet.ProtustrankaNazivFormatedOIB_1">SOLIN BRODOGRADNJA društvo s ograničenom odgovornošću za brodogradnju i trgovinu, OIB 27876766259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6704900.36</izvorni_sadrzaj>
    <derivirana_varijabla naziv="DomainObject.Predmet.TrenutnaVrijednost_1">6704900.36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SOLIN BRODOGRADNJA društvo s ograničenom odgovornošću za brodogradnju i trgovinu</item>
    </izvorni_sadrzaj>
    <derivirana_varijabla naziv="DomainObject.Predmet.ProtuStrankaListFormated_1">
      <item>SOLIN BRODOGRADNJA društvo s ograničenom odgovornošću za brodogradnju i trgovinu</item>
    </derivirana_varijabla>
  </DomainObject.Predmet.ProtuStrankaListFormated>
  <DomainObject.Predmet.ProtuStrankaListFormatedOIB>
    <izvorni_sadrzaj>
      <item>SOLIN BRODOGRADNJA društvo s ograničenom odgovornošću za brodogradnju i trgovinu, OIB 27876766259</item>
    </izvorni_sadrzaj>
    <derivirana_varijabla naziv="DomainObject.Predmet.ProtuStrankaListFormatedOIB_1">
      <item>SOLIN BRODOGRADNJA društvo s ograničenom odgovornošću za brodogradnju i trgovinu, OIB 27876766259</item>
    </derivirana_varijabla>
  </DomainObject.Predmet.ProtuStrankaListFormatedOIB>
  <DomainObject.Predmet.ProtuStrankaListFormatedWithAdress>
    <izvorni_sadrzaj>
      <item>SOLIN BRODOGRADNJA društvo s ograničenom odgovornošću za brodogradnju i trgovinu, Rapići 12/a, 21201 Ljubitovica</item>
    </izvorni_sadrzaj>
    <derivirana_varijabla naziv="DomainObject.Predmet.ProtuStrankaListFormatedWithAdress_1">
      <item>SOLIN BRODOGRADNJA društvo s ograničenom odgovornošću za brodogradnju i trgovinu, Rapići 12/a, 21201 Ljubitovica</item>
    </derivirana_varijabla>
  </DomainObject.Predmet.ProtuStrankaListFormatedWithAdress>
  <DomainObject.Predmet.ProtuStrankaListFormatedWithAdressOIB>
    <izvorni_sadrzaj>
      <item>SOLIN BRODOGRADNJA društvo s ograničenom odgovornošću za brodogradnju i trgovinu, OIB 27876766259, Rapići 12/a, 21201 Ljubitovica</item>
    </izvorni_sadrzaj>
    <derivirana_varijabla naziv="DomainObject.Predmet.ProtuStrankaListFormatedWithAdressOIB_1">
      <item>SOLIN BRODOGRADNJA društvo s ograničenom odgovornošću za brodogradnju i trgovinu, OIB 27876766259, Rapići 12/a, 21201 Ljubitovica</item>
    </derivirana_varijabla>
  </DomainObject.Predmet.ProtuStrankaListFormatedWithAdressOIB>
  <DomainObject.Predmet.ProtuStrankaListNazivFormated>
    <izvorni_sadrzaj>
      <item>SOLIN BRODOGRADNJA društvo s ograničenom odgovornošću za brodogradnju i trgovinu</item>
    </izvorni_sadrzaj>
    <derivirana_varijabla naziv="DomainObject.Predmet.ProtuStrankaListNazivFormated_1">
      <item>SOLIN BRODOGRADNJA društvo s ograničenom odgovornošću za brodogradnju i trgovinu</item>
    </derivirana_varijabla>
  </DomainObject.Predmet.ProtuStrankaListNazivFormated>
  <DomainObject.Predmet.ProtuStrankaListNazivFormatedOIB>
    <izvorni_sadrzaj>
      <item>SOLIN BRODOGRADNJA društvo s ograničenom odgovornošću za brodogradnju i trgovinu, OIB 27876766259</item>
    </izvorni_sadrzaj>
    <derivirana_varijabla naziv="DomainObject.Predmet.ProtuStrankaListNazivFormatedOIB_1">
      <item>SOLIN BRODOGRADNJA društvo s ograničenom odgovornošću za brodogradnju i trgovinu, OIB 27876766259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SOLIN BRODOGRADNJA društvo s ograničenom odgovornošću za brodogradnju i trgovinu</izvorni_sadrzaj>
    <derivirana_varijabla naziv="DomainObject.Predmet.ProtustrankaIDrugi_1">SOLIN BRODOGRADNJA društvo s ograničenom odgovornošću za brodogradnju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SOLIN BRODOGRADNJA društvo s ograničenom odgovornošću za brodogradnju i trgovinu, OIB 27876766259, Rapići 12/a, 21201 Ljubitovica</izvorni_sadrzaj>
    <derivirana_varijabla naziv="DomainObject.Predmet.ProtustrankaIDrugiAdressOIB_1">SOLIN BRODOGRADNJA društvo s ograničenom odgovornošću za brodogradnju i trgovinu, OIB 27876766259, Rapići 12/a, 21201 Ljubitovica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SOLIN BRODOGRADNJA društvo s ograničenom odgovornošću za brodogradnju i trgovinu</item>
      <item>FINANCIJSKA AGENCIJA, RC SPLIT</item>
    </izvorni_sadrzaj>
    <derivirana_varijabla naziv="DomainObject.Predmet.SudioniciListNaziv_1">
      <item>SOLIN BRODOGRADNJA društvo s ograničenom odgovornošću za brodogradnju i trgovinu</item>
      <item>FINANCIJSKA AGENCIJA, RC SPLIT</item>
    </derivirana_varijabla>
  </DomainObject.Predmet.SudioniciListNaziv>
  <DomainObject.Predmet.SudioniciListAdressOIB>
    <izvorni_sadrzaj>
      <item>SOLIN BRODOGRADNJA društvo s ograničenom odgovornošću za brodogradnju i trgovinu, OIB 27876766259, Rapići 12/a,21201 Ljubitovica</item>
      <item>FINANCIJSKA AGENCIJA, RC SPLIT, OIB 85821130368, Mažuranićevo šetalište 24 b,21000 Split</item>
    </izvorni_sadrzaj>
    <derivirana_varijabla naziv="DomainObject.Predmet.SudioniciListAdressOIB_1">
      <item>SOLIN BRODOGRADNJA društvo s ograničenom odgovornošću za brodogradnju i trgovinu, OIB 27876766259, Rapići 12/a,21201 Ljubitovica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27876766259</item>
      <item>, OIB 85821130368</item>
    </izvorni_sadrzaj>
    <derivirana_varijabla naziv="DomainObject.Predmet.SudioniciListNazivOIB_1">
      <item>, OIB 27876766259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259</properties:Words>
  <properties:Characters>1285</properties:Characters>
  <properties:Lines>46</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2017-08-07T10:56:00Z</dcterms:created>
  <dc:creator>RH-TDU</dc:creator>
  <cp:lastModifiedBy>Katarina Franković</cp:lastModifiedBy>
  <cp:lastPrinted>2017-08-07T10:57:00Z</cp:lastPrinted>
  <dcterms:modified xmlns:xsi="http://www.w3.org/2001/XMLSchema-instance" xsi:type="dcterms:W3CDTF">2017-08-07T10:58:00Z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