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243d" w14:paraId="7c2243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AB7B4A">
        <w:t xml:space="preserve">KLAS PROMET </w:t>
      </w:r>
      <w:proofErr w:type="spellStart"/>
      <w:r w:rsidR="00AB7B4A">
        <w:t>d.o.o</w:t>
      </w:r>
      <w:proofErr w:type="spellEnd"/>
      <w:r w:rsidR="00AB7B4A">
        <w:t xml:space="preserve">., </w:t>
      </w:r>
      <w:proofErr w:type="spellStart"/>
      <w:r w:rsidR="00AB7B4A">
        <w:t>Miroslava</w:t>
      </w:r>
      <w:proofErr w:type="spellEnd"/>
      <w:r w:rsidR="00AB7B4A">
        <w:t xml:space="preserve"> </w:t>
      </w:r>
      <w:proofErr w:type="spellStart"/>
      <w:r w:rsidR="00AB7B4A">
        <w:t>Krleže</w:t>
      </w:r>
      <w:proofErr w:type="spellEnd"/>
      <w:r w:rsidR="00AB7B4A">
        <w:t xml:space="preserve"> 22, Split, OIB: </w:t>
      </w:r>
      <w:r w:rsidR="00AB7B4A" w:rsidRPr="00AB7B4A">
        <w:t>59885046256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B7B4A">
        <w:t xml:space="preserve">KLAS PROMET </w:t>
      </w:r>
      <w:proofErr w:type="spellStart"/>
      <w:r w:rsidR="00AB7B4A">
        <w:t>d.o.o</w:t>
      </w:r>
      <w:proofErr w:type="spellEnd"/>
      <w:r w:rsidR="00AB7B4A">
        <w:t xml:space="preserve">., </w:t>
      </w:r>
      <w:proofErr w:type="spellStart"/>
      <w:r w:rsidR="00AB7B4A">
        <w:t>Miroslava</w:t>
      </w:r>
      <w:proofErr w:type="spellEnd"/>
      <w:r w:rsidR="00AB7B4A">
        <w:t xml:space="preserve"> </w:t>
      </w:r>
      <w:proofErr w:type="spellStart"/>
      <w:r w:rsidR="00AB7B4A">
        <w:t>Krleže</w:t>
      </w:r>
      <w:proofErr w:type="spellEnd"/>
      <w:r w:rsidR="00AB7B4A">
        <w:t xml:space="preserve"> 22, Split, OIB: </w:t>
      </w:r>
      <w:r w:rsidR="00AB7B4A" w:rsidRPr="00AB7B4A">
        <w:t>59885046256</w:t>
      </w:r>
      <w:r w:rsidR="00AB7B4A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B7B4A">
        <w:rPr>
          <w:lang w:val="hr-HR"/>
        </w:rPr>
        <w:t>08. rujna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B7B4A">
        <w:rPr>
          <w:lang w:val="hr-HR"/>
        </w:rPr>
        <w:t>13.185,00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851CB" w:rsidR="00473132">
    <w:pPr>
      <w:pStyle w:val="Zaglavlje"/>
      <w:jc w:val="center"/>
    </w:pPr>
  </w:p>
  <w:p w:rsidRDefault="00B851C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AB7B4A">
      <w:t>1771/2016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AB7B4A"/>
    <w:rsid w:val="00B12DB9"/>
    <w:rsid w:val="00B157B2"/>
    <w:rsid w:val="00B45E79"/>
    <w:rsid w:val="00B7506F"/>
    <w:rsid w:val="00B851CB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St-1771/2016</izvorni_sadrzaj>
    <derivirana_varijabla naziv="DomainObject.Predmet.OznakaBroj_1">St-1771/2016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KLAS PROMET d.o.o. za proizvodnju, trgovinu i poslovne usluge</izvorni_sadrzaj>
    <derivirana_varijabla naziv="DomainObject.Predmet.ProtustrankaFormated_1">  KLAS PROMET d.o.o. za proizvodnju, trgovinu i poslovne usluge</derivirana_varijabla>
  </DomainObject.Predmet.ProtustrankaFormated>
  <DomainObject.Predmet.ProtustrankaFormatedOIB>
    <izvorni_sadrzaj>  KLAS PROMET d.o.o. za proizvodnju, trgovinu i poslovne usluge, OIB 59885046256</izvorni_sadrzaj>
    <derivirana_varijabla naziv="DomainObject.Predmet.ProtustrankaFormatedOIB_1">  KLAS PROMET d.o.o. za proizvodnju, trgovinu i poslovne usluge, OIB 59885046256</derivirana_varijabla>
  </DomainObject.Predmet.ProtustrankaFormatedOIB>
  <DomainObject.Predmet.ProtustrankaFormatedWithAdress>
    <izvorni_sadrzaj> KLAS PROMET d.o.o. za proizvodnju, trgovinu i poslovne usluge, Miroslava Krleže 22, 21000 Split</izvorni_sadrzaj>
    <derivirana_varijabla naziv="DomainObject.Predmet.ProtustrankaFormatedWithAdress_1"> KLAS PROMET d.o.o. za proizvodnju, trgovinu i poslovne usluge, Miroslava Krleže 22, 21000 Split</derivirana_varijabla>
  </DomainObject.Predmet.ProtustrankaFormatedWithAdress>
  <DomainObject.Predmet.ProtustrankaFormatedWithAdressOIB>
    <izvorni_sadrzaj> KLAS PROMET d.o.o. za proizvodnju, trgovinu i poslovne usluge, OIB 59885046256, Miroslava Krleže 22, 21000 Split</izvorni_sadrzaj>
    <derivirana_varijabla naziv="DomainObject.Predmet.ProtustrankaFormatedWithAdressOIB_1"> KLAS PROMET d.o.o. za proizvodnju, trgovinu i poslovne usluge, OIB 59885046256, Miroslava Krleže 22, 21000 Split</derivirana_varijabla>
  </DomainObject.Predmet.ProtustrankaFormatedWithAdressOIB>
  <DomainObject.Predmet.ProtustrankaWithAdress>
    <izvorni_sadrzaj>KLAS PROMET d.o.o. za proizvodnju, trgovinu i poslovne usluge Miroslava Krleže 22, 21000 Split</izvorni_sadrzaj>
    <derivirana_varijabla naziv="DomainObject.Predmet.ProtustrankaWithAdress_1">KLAS PROMET d.o.o. za proizvodnju, trgovinu i poslovne usluge Miroslava Krleže 22, 21000 Split</derivirana_varijabla>
  </DomainObject.Predmet.ProtustrankaWithAdress>
  <DomainObject.Predmet.ProtustrankaWithAdressOIB>
    <izvorni_sadrzaj>KLAS PROMET d.o.o. za proizvodnju, trgovinu i poslovne usluge, OIB 59885046256, Miroslava Krleže 22, 21000 Split</izvorni_sadrzaj>
    <derivirana_varijabla naziv="DomainObject.Predmet.ProtustrankaWithAdressOIB_1">KLAS PROMET d.o.o. za proizvodnju, trgovinu i poslovne usluge, OIB 59885046256, Miroslava Krleže 22, 21000 Split</derivirana_varijabla>
  </DomainObject.Predmet.ProtustrankaWithAdressOIB>
  <DomainObject.Predmet.ProtustrankaNazivFormated>
    <izvorni_sadrzaj>KLAS PROMET d.o.o. za proizvodnju, trgovinu i poslovne usluge</izvorni_sadrzaj>
    <derivirana_varijabla naziv="DomainObject.Predmet.ProtustrankaNazivFormated_1">KLAS PROMET d.o.o. za proizvodnju, trgovinu i poslovne usluge</derivirana_varijabla>
  </DomainObject.Predmet.ProtustrankaNazivFormated>
  <DomainObject.Predmet.ProtustrankaNazivFormatedOIB>
    <izvorni_sadrzaj>KLAS PROMET d.o.o. za proizvodnju, trgovinu i poslovne usluge, OIB 59885046256</izvorni_sadrzaj>
    <derivirana_varijabla naziv="DomainObject.Predmet.ProtustrankaNazivFormatedOIB_1">KLAS PROMET d.o.o. za proizvodnju, trgovinu i poslovne usluge, OIB 59885046256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13185.00</izvorni_sadrzaj>
    <derivirana_varijabla naziv="DomainObject.Predmet.TrenutnaVrijednost_1">13185.00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KLAS PROMET d.o.o. za proizvodnju, trgovinu i poslovne usluge</item>
    </izvorni_sadrzaj>
    <derivirana_varijabla naziv="DomainObject.Predmet.ProtuStrankaListFormated_1">
      <item>KLAS PROMET d.o.o. za proizvodnju, trgovinu i poslovne usluge</item>
    </derivirana_varijabla>
  </DomainObject.Predmet.ProtuStrankaListFormated>
  <DomainObject.Predmet.ProtuStrankaListFormatedOIB>
    <izvorni_sadrzaj>
      <item>KLAS PROMET d.o.o. za proizvodnju, trgovinu i poslovne usluge, OIB 59885046256</item>
    </izvorni_sadrzaj>
    <derivirana_varijabla naziv="DomainObject.Predmet.ProtuStrankaListFormatedOIB_1">
      <item>KLAS PROMET d.o.o. za proizvodnju, trgovinu i poslovne usluge, OIB 59885046256</item>
    </derivirana_varijabla>
  </DomainObject.Predmet.ProtuStrankaListFormatedOIB>
  <DomainObject.Predmet.ProtuStrankaListFormatedWithAdress>
    <izvorni_sadrzaj>
      <item>KLAS PROMET d.o.o. za proizvodnju, trgovinu i poslovne usluge, Miroslava Krleže 22, 21000 Split</item>
    </izvorni_sadrzaj>
    <derivirana_varijabla naziv="DomainObject.Predmet.ProtuStrankaListFormatedWithAdress_1">
      <item>KLAS PROMET d.o.o. za proizvodnju, trgovinu i poslovne usluge, Miroslava Krleže 22, 21000 Split</item>
    </derivirana_varijabla>
  </DomainObject.Predmet.ProtuStrankaListFormatedWithAdress>
  <DomainObject.Predmet.ProtuStrankaListFormatedWithAdressOIB>
    <izvorni_sadrzaj>
      <item>KLAS PROMET d.o.o. za proizvodnju, trgovinu i poslovne usluge, OIB 59885046256, Miroslava Krleže 22, 21000 Split</item>
    </izvorni_sadrzaj>
    <derivirana_varijabla naziv="DomainObject.Predmet.ProtuStrankaListFormatedWithAdressOIB_1">
      <item>KLAS PROMET d.o.o. za proizvodnju, trgovinu i poslovne usluge, OIB 59885046256, Miroslava Krleže 22, 21000 Split</item>
    </derivirana_varijabla>
  </DomainObject.Predmet.ProtuStrankaListFormatedWithAdressOIB>
  <DomainObject.Predmet.ProtuStrankaListNazivFormated>
    <izvorni_sadrzaj>
      <item>KLAS PROMET d.o.o. za proizvodnju, trgovinu i poslovne usluge</item>
    </izvorni_sadrzaj>
    <derivirana_varijabla naziv="DomainObject.Predmet.ProtuStrankaListNazivFormated_1">
      <item>KLAS PROMET d.o.o. za proizvodnju, trgovinu i poslovne usluge</item>
    </derivirana_varijabla>
  </DomainObject.Predmet.ProtuStrankaListNazivFormated>
  <DomainObject.Predmet.ProtuStrankaListNazivFormatedOIB>
    <izvorni_sadrzaj>
      <item>KLAS PROMET d.o.o. za proizvodnju, trgovinu i poslovne usluge, OIB 59885046256</item>
    </izvorni_sadrzaj>
    <derivirana_varijabla naziv="DomainObject.Predmet.ProtuStrankaListNazivFormatedOIB_1">
      <item>KLAS PROMET d.o.o. za proizvodnju, trgovinu i poslovne usluge, OIB 59885046256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KLAS PROMET d.o.o. za proizvodnju, trgovinu i poslovne usluge</izvorni_sadrzaj>
    <derivirana_varijabla naziv="DomainObject.Predmet.ProtustrankaIDrugi_1">KLAS PROMET d.o.o. za proizvodnju,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KLAS PROMET d.o.o. za proizvodnju, trgovinu i poslovne usluge, OIB 59885046256, Miroslava Krleže 22, 21000 Split</izvorni_sadrzaj>
    <derivirana_varijabla naziv="DomainObject.Predmet.ProtustrankaIDrugiAdressOIB_1">KLAS PROMET d.o.o. za proizvodnju, trgovinu i poslovne usluge, OIB 59885046256, Miroslava Krleže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KLAS PROMET d.o.o. za proizvodnju, trgovinu i poslovne usluge</item>
      <item>FINANCIJSKA AGENCIJA, RC SPLIT</item>
    </izvorni_sadrzaj>
    <derivirana_varijabla naziv="DomainObject.Predmet.SudioniciListNaziv_1">
      <item>KLAS PROMET d.o.o. za proizvodnju, trgovinu i poslovne usluge</item>
      <item>FINANCIJSKA AGENCIJA, RC SPLIT</item>
    </derivirana_varijabla>
  </DomainObject.Predmet.SudioniciListNaziv>
  <DomainObject.Predmet.SudioniciListAdressOIB>
    <izvorni_sadrzaj>
      <item>KLAS PROMET d.o.o. za proizvodnju, trgovinu i poslovne usluge, OIB 59885046256, Miroslava Krleže 22,21000 Split</item>
      <item>FINANCIJSKA AGENCIJA, RC SPLIT, OIB 85821130368, Mažuranićevo šetalište 24 b,21000 Split</item>
    </izvorni_sadrzaj>
    <derivirana_varijabla naziv="DomainObject.Predmet.SudioniciListAdressOIB_1">
      <item>KLAS PROMET d.o.o. za proizvodnju, trgovinu i poslovne usluge, OIB 59885046256, Miroslava Krleže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59885046256</item>
      <item>, OIB 85821130368</item>
    </izvorni_sadrzaj>
    <derivirana_varijabla naziv="DomainObject.Predmet.SudioniciListNazivOIB_1">
      <item>, OIB 59885046256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1754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2017-03-02T10:57:00Z</cp:lastPrinted>
  <dcterms:modified xmlns:xsi="http://www.w3.org/2001/XMLSchema-instance" xsi:type="dcterms:W3CDTF">2017-03-02T12:36:00Z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