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f36f" w14:paraId="914f36f" w:rsidRDefault="00C24084" w:rsidP="00A27295" w:rsidR="004B741D">
      <w:pPr>
        <w:jc w:val="right"/>
        <w15:collapsed w:val="false"/>
      </w:pPr>
      <w:r>
        <w:t xml:space="preserve">6 </w:t>
      </w:r>
      <w:r w:rsidR="00DD2365">
        <w:t>Broj: St-</w:t>
      </w:r>
      <w:r w:rsidR="001C75AA">
        <w:t>69</w:t>
      </w:r>
      <w:r w:rsidR="00F27F6F">
        <w:t>/18-</w:t>
      </w:r>
      <w:r w:rsidR="001C75AA">
        <w:t>1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1C75AA">
        <w:t>RH MF Porezna uprava zastupani po ŽDO Osijek</w:t>
      </w:r>
      <w:r w:rsidR="00FB6D1F">
        <w:t xml:space="preserve"> za otvaranje stečajnog postupka nad dužnikom</w:t>
      </w:r>
      <w:r w:rsidR="00104779">
        <w:t xml:space="preserve"> </w:t>
      </w:r>
      <w:r w:rsidR="001C75AA" w:rsidRPr="001C75AA">
        <w:rPr>
          <w:b/>
        </w:rPr>
        <w:t xml:space="preserve">Braniteljska zadruga DONJI GRAD za poljoprivredu, proizvodnju hrane i pića, trgovinu i ugostiteljstvo, Osijek, </w:t>
      </w:r>
      <w:proofErr w:type="spellStart"/>
      <w:r w:rsidR="001C75AA" w:rsidRPr="001C75AA">
        <w:rPr>
          <w:b/>
        </w:rPr>
        <w:t>Cvjetkova</w:t>
      </w:r>
      <w:proofErr w:type="spellEnd"/>
      <w:r w:rsidR="001C75AA" w:rsidRPr="001C75AA">
        <w:rPr>
          <w:b/>
        </w:rPr>
        <w:t xml:space="preserve"> 66A, MBS: 030107338, OIB: 13143805544</w:t>
      </w:r>
      <w:r w:rsidR="0072710A">
        <w:t xml:space="preserve">, </w:t>
      </w:r>
      <w:r w:rsidR="003B4C28">
        <w:t xml:space="preserve">dana </w:t>
      </w:r>
      <w:r w:rsidR="001C75AA">
        <w:t>22</w:t>
      </w:r>
      <w:r w:rsidR="00F4441C">
        <w:t>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5153E" w:rsidR="00A55821">
      <w:pPr>
        <w:numPr>
          <w:ilvl w:val="0"/>
          <w:numId w:val="10"/>
        </w:numPr>
        <w:ind w:firstLine="720" w:left="0"/>
        <w:jc w:val="both"/>
      </w:pPr>
      <w:r>
        <w:t>Poziva</w:t>
      </w:r>
      <w:r w:rsidR="005E5D90">
        <w:t xml:space="preserve"> se </w:t>
      </w:r>
      <w:r w:rsidR="001C75AA">
        <w:t xml:space="preserve">upravitelj zadruge Vladimir </w:t>
      </w:r>
      <w:proofErr w:type="spellStart"/>
      <w:r w:rsidR="001C75AA">
        <w:t>Flačer</w:t>
      </w:r>
      <w:proofErr w:type="spellEnd"/>
      <w:r w:rsidR="001C75AA">
        <w:t xml:space="preserve">, Osijek, </w:t>
      </w:r>
      <w:proofErr w:type="spellStart"/>
      <w:r w:rsidR="001C75AA">
        <w:t>Cvjetkova</w:t>
      </w:r>
      <w:proofErr w:type="spellEnd"/>
      <w:r w:rsidR="001C75AA">
        <w:t xml:space="preserve"> 66/A, OIB 13611253725</w:t>
      </w:r>
      <w:r w:rsidR="00DC051C">
        <w:t xml:space="preserve"> </w:t>
      </w:r>
      <w:r w:rsidR="002A6867">
        <w:t xml:space="preserve">da u roku od 8 dana od dana primitka ovog zaključka </w:t>
      </w:r>
      <w:r w:rsidR="00A55821">
        <w:t>preda sudu, pozivom na gornji broj predmeta, pisano izvješće o financijsko-gospodarskom stanju dužnika u 2 primjerka.</w:t>
      </w:r>
    </w:p>
    <w:p w:rsidRDefault="001C75AA" w:rsidP="001C75AA" w:rsidR="001C75AA">
      <w:pPr>
        <w:ind w:left="720"/>
        <w:jc w:val="both"/>
      </w:pPr>
    </w:p>
    <w:p w:rsidRDefault="001C75AA" w:rsidP="00833ACB" w:rsidR="002A6867">
      <w:pPr>
        <w:ind w:firstLine="720"/>
        <w:jc w:val="both"/>
      </w:pPr>
      <w:r>
        <w:t>2</w:t>
      </w:r>
      <w:r w:rsidR="00A55821">
        <w:t xml:space="preserve">. </w:t>
      </w:r>
      <w:r w:rsidR="00A55821">
        <w:tab/>
        <w:t xml:space="preserve">Ukoliko </w:t>
      </w:r>
      <w:r>
        <w:t xml:space="preserve">upravitelj zadruge Vladimir </w:t>
      </w:r>
      <w:proofErr w:type="spellStart"/>
      <w:r>
        <w:t>Flačer</w:t>
      </w:r>
      <w:proofErr w:type="spellEnd"/>
      <w:r>
        <w:t xml:space="preserve">, Osijek, </w:t>
      </w:r>
      <w:proofErr w:type="spellStart"/>
      <w:r>
        <w:t>Cvjetkova</w:t>
      </w:r>
      <w:proofErr w:type="spellEnd"/>
      <w:r>
        <w:t xml:space="preserve"> 66/A, OIB 13611253725 </w:t>
      </w:r>
      <w:r w:rsidR="002A6867">
        <w:t>ne postup</w:t>
      </w:r>
      <w:r w:rsidR="0085153E">
        <w:t>i</w:t>
      </w:r>
      <w:r w:rsidR="00A55821">
        <w:t xml:space="preserve"> po točki </w:t>
      </w:r>
      <w:r>
        <w:t>1</w:t>
      </w:r>
      <w:r w:rsidR="00A55821">
        <w:t xml:space="preserve">. ovoga zaključka odgovara vjerovnicima osobno za naknadu štete koju </w:t>
      </w:r>
      <w:r w:rsidR="002A6867">
        <w:t>im</w:t>
      </w:r>
      <w:r w:rsidR="0085153E">
        <w:t xml:space="preserve"> je</w:t>
      </w:r>
      <w:r w:rsidR="00A55821">
        <w:t xml:space="preserve"> prouzroči</w:t>
      </w:r>
      <w:r w:rsidR="0085153E">
        <w:t>o</w:t>
      </w:r>
      <w:r w:rsidR="00A55821"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1C75AA" w:rsidP="002A6867" w:rsidR="00A55821">
      <w:pPr>
        <w:ind w:firstLine="720"/>
        <w:jc w:val="both"/>
      </w:pPr>
      <w:r>
        <w:t>3</w:t>
      </w:r>
      <w:r w:rsidR="00A55821">
        <w:t>.</w:t>
      </w:r>
      <w:r w:rsidR="00A55821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="00A55821">
        <w:t>prokazni</w:t>
      </w:r>
      <w:proofErr w:type="spellEnd"/>
      <w:r w:rsidR="00A55821">
        <w:t xml:space="preserve"> popis imovine).</w:t>
      </w:r>
    </w:p>
    <w:p w:rsidRDefault="00F4441C" w:rsidP="001C75AA" w:rsidR="00F4441C">
      <w:pPr>
        <w:jc w:val="both"/>
      </w:pPr>
    </w:p>
    <w:p w:rsidRDefault="001C75AA" w:rsidP="00A55821" w:rsidR="00A55821">
      <w:pPr>
        <w:ind w:firstLine="720"/>
        <w:jc w:val="both"/>
      </w:pPr>
      <w:r>
        <w:t>4</w:t>
      </w:r>
      <w:r w:rsidR="00A55821">
        <w:t xml:space="preserve">. </w:t>
      </w:r>
      <w:r w:rsidR="00A55821">
        <w:tab/>
        <w:t>Za davanje neistinitog ili nepotpunog popisa imovine i obveza (</w:t>
      </w:r>
      <w:proofErr w:type="spellStart"/>
      <w:r w:rsidR="00A55821">
        <w:t>prokazni</w:t>
      </w:r>
      <w:proofErr w:type="spellEnd"/>
      <w:r w:rsidR="00A55821">
        <w:t xml:space="preserve"> popis imovine), dužnik odgovara kao za davanje lažnoga iskaza u postupku pred sudom (čl. 17 st. 3 SZ).</w:t>
      </w: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1C75AA" w:rsidR="001C75AA">
      <w:pPr>
        <w:jc w:val="right"/>
      </w:pPr>
      <w:r>
        <w:t>6 Broj: St-69/18-13</w:t>
      </w: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A55821" w:rsidR="001C75AA">
      <w:pPr>
        <w:ind w:firstLine="720"/>
        <w:jc w:val="both"/>
      </w:pPr>
    </w:p>
    <w:p w:rsidRDefault="001C75AA" w:rsidP="00833ACB" w:rsidR="00833ACB">
      <w:pPr>
        <w:pStyle w:val="Tijeloteksta"/>
        <w:ind w:firstLine="708"/>
        <w:rPr>
          <w:bCs/>
        </w:rPr>
      </w:pPr>
      <w:r>
        <w:t>5</w:t>
      </w:r>
      <w:r w:rsidR="00833ACB">
        <w:t xml:space="preserve">. Poziva </w:t>
      </w:r>
      <w:r>
        <w:t xml:space="preserve">upravitelj zadruge Vladimir </w:t>
      </w:r>
      <w:proofErr w:type="spellStart"/>
      <w:r>
        <w:t>Flačer</w:t>
      </w:r>
      <w:proofErr w:type="spellEnd"/>
      <w:r>
        <w:t xml:space="preserve">, Osijek, </w:t>
      </w:r>
      <w:proofErr w:type="spellStart"/>
      <w:r>
        <w:t>Cvjetkova</w:t>
      </w:r>
      <w:proofErr w:type="spellEnd"/>
      <w:r>
        <w:t xml:space="preserve"> 66/A, OIB 13611253725</w:t>
      </w:r>
      <w:r w:rsidR="00833ACB"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C75AA">
        <w:t>22</w:t>
      </w:r>
      <w:r w:rsidR="00F4441C">
        <w:t>. ožujka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1C75AA" w:rsidP="0085153E" w:rsidR="001C75AA">
      <w:pPr>
        <w:numPr>
          <w:ilvl w:val="0"/>
          <w:numId w:val="6"/>
        </w:numPr>
        <w:jc w:val="both"/>
      </w:pPr>
      <w:r>
        <w:t xml:space="preserve">upravitelj zadruge Vladimir </w:t>
      </w:r>
      <w:proofErr w:type="spellStart"/>
      <w:r>
        <w:t>Flačer</w:t>
      </w:r>
      <w:proofErr w:type="spellEnd"/>
      <w:r>
        <w:t xml:space="preserve">, Osijek, </w:t>
      </w:r>
      <w:proofErr w:type="spellStart"/>
      <w:r>
        <w:t>Cvjetkova</w:t>
      </w:r>
      <w:proofErr w:type="spellEnd"/>
      <w:r>
        <w:t xml:space="preserve"> 66/A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1C75AA">
        <w:t>27</w:t>
      </w:r>
      <w:r w:rsidR="00F4441C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473FE5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F0B" w:rsidR="00965F0B">
      <w:r>
        <w:separator/>
      </w:r>
    </w:p>
  </w:endnote>
  <w:endnote w:id="0" w:type="continuationSeparator">
    <w:p w:rsidRDefault="00965F0B" w:rsidR="00965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F0B" w:rsidR="00965F0B">
      <w:r>
        <w:separator/>
      </w:r>
    </w:p>
  </w:footnote>
  <w:footnote w:id="0" w:type="continuationSeparator">
    <w:p w:rsidRDefault="00965F0B" w:rsidR="00965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3FE5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04779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C75AA"/>
    <w:rsid w:val="001E4E15"/>
    <w:rsid w:val="001E75FC"/>
    <w:rsid w:val="002142C7"/>
    <w:rsid w:val="0021564C"/>
    <w:rsid w:val="00215870"/>
    <w:rsid w:val="00223C8E"/>
    <w:rsid w:val="00252C63"/>
    <w:rsid w:val="00255E1A"/>
    <w:rsid w:val="00272B6E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73FE5"/>
    <w:rsid w:val="004806AD"/>
    <w:rsid w:val="0049303E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1DF3"/>
    <w:rsid w:val="006826C2"/>
    <w:rsid w:val="006837ED"/>
    <w:rsid w:val="006A1557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5447"/>
    <w:rsid w:val="00965F0B"/>
    <w:rsid w:val="009677D2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5AE4"/>
    <w:rsid w:val="00A91ED3"/>
    <w:rsid w:val="00A96A2B"/>
    <w:rsid w:val="00AB56F9"/>
    <w:rsid w:val="00AD24AA"/>
    <w:rsid w:val="00AD76C3"/>
    <w:rsid w:val="00AF3C84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051C"/>
    <w:rsid w:val="00DC7BF5"/>
    <w:rsid w:val="00DD2365"/>
    <w:rsid w:val="00DE2549"/>
    <w:rsid w:val="00DE3087"/>
    <w:rsid w:val="00DE58F9"/>
    <w:rsid w:val="00E1321F"/>
    <w:rsid w:val="00E16539"/>
    <w:rsid w:val="00E33E37"/>
    <w:rsid w:val="00E430E2"/>
    <w:rsid w:val="00E55AA4"/>
    <w:rsid w:val="00E73CF8"/>
    <w:rsid w:val="00E81B4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441C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3F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3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3F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3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DONJI GRAD za poljoprivredu, proizvodnju hrane i pića, trgovinu i ugostiteljstvo</izvorni_sadrzaj>
    <derivirana_varijabla naziv="DomainObject.Predmet.ProtustrankaFormated_1">  Braniteljska zadruga DONJI GRAD za poljoprivredu, proizvodnju hrane i pića, trgovinu i ugostiteljstvo</derivirana_varijabla>
  </DomainObject.Predmet.ProtustrankaFormated>
  <DomainObject.Predmet.ProtustrankaFormatedOIB>
    <izvorni_sadrzaj>  Braniteljska zadruga DONJI GRAD za poljoprivredu, proizvodnju hrane i pića, trgovinu i ugostiteljstvo, OIB 13143805544</izvorni_sadrzaj>
    <derivirana_varijabla naziv="DomainObject.Predmet.ProtustrankaFormatedOIB_1">  Braniteljska zadruga DONJI GRAD za poljoprivredu, proizvodnju hrane i pića, trgovinu i ugostiteljstvo, OIB 13143805544</derivirana_varijabla>
  </DomainObject.Predmet.ProtustrankaFormatedOIB>
  <DomainObject.Predmet.ProtustrankaFormatedWithAdress>
    <izvorni_sadrzaj> Braniteljska zadruga DONJI GRAD za poljoprivredu, proizvodnju hrane i pića, trgovinu i ugostiteljstvo, Cvjetkova 66 A, 31000 Osijek</izvorni_sadrzaj>
    <derivirana_varijabla naziv="DomainObject.Predmet.ProtustrankaFormatedWithAdress_1"> Braniteljska zadruga DONJI GRAD za poljoprivredu, proizvodnju hrane i pića, trgovinu i ugostiteljstvo, Cvjetkova 66 A, 31000 Osijek</derivirana_varijabla>
  </DomainObject.Predmet.ProtustrankaFormatedWithAdress>
  <DomainObject.Predmet.ProtustrankaFormatedWithAdressOIB>
    <izvorni_sadrzaj> Braniteljska zadruga DONJI GRAD za poljoprivredu, proizvodnju hrane i pića, trgovinu i ugostiteljstvo, OIB 13143805544, Cvjetkova 66 A, 31000 Osijek</izvorni_sadrzaj>
    <derivirana_varijabla naziv="DomainObject.Predmet.ProtustrankaFormatedWithAdressOIB_1"> Braniteljska zadruga DONJI GRAD za poljoprivredu, proizvodnju hrane i pića, trgovinu i ugostiteljstvo, OIB 13143805544, Cvjetkova 66 A, 31000 Osijek</derivirana_varijabla>
  </DomainObject.Predmet.ProtustrankaFormatedWithAdressOIB>
  <DomainObject.Predmet.ProtustrankaWithAdress>
    <izvorni_sadrzaj>Braniteljska zadruga DONJI GRAD za poljoprivredu, proizvodnju hrane i pića, trgovinu i ugostiteljstvo Cvjetkova 66 A, 31000 Osijek</izvorni_sadrzaj>
    <derivirana_varijabla naziv="DomainObject.Predmet.ProtustrankaWithAdress_1">Braniteljska zadruga DONJI GRAD za poljoprivredu, proizvodnju hrane i pića, trgovinu i ugostiteljstvo Cvjetkova 66 A, 31000 Osijek</derivirana_varijabla>
  </DomainObject.Predmet.ProtustrankaWithAdress>
  <DomainObject.Predmet.ProtustrankaWithAdressOIB>
    <izvorni_sadrzaj>Braniteljska zadruga DONJI GRAD za poljoprivredu, proizvodnju hrane i pića, trgovinu i ugostiteljstvo, OIB 13143805544, Cvjetkova 66 A, 31000 Osijek</izvorni_sadrzaj>
    <derivirana_varijabla naziv="DomainObject.Predmet.ProtustrankaWithAdressOIB_1">Braniteljska zadruga DONJI GRAD za poljoprivredu, proizvodnju hrane i pića, trgovinu i ugostiteljstvo, OIB 13143805544, Cvjetkova 66 A, 31000 Osijek</derivirana_varijabla>
  </DomainObject.Predmet.ProtustrankaWithAdressOIB>
  <DomainObject.Predmet.ProtustrankaNazivFormated>
    <izvorni_sadrzaj>Braniteljska zadruga DONJI GRAD za poljoprivredu, proizvodnju hrane i pića, trgovinu i ugostiteljstvo</izvorni_sadrzaj>
    <derivirana_varijabla naziv="DomainObject.Predmet.ProtustrankaNazivFormated_1">Braniteljska zadruga DONJI GRAD za poljoprivredu, proizvodnju hrane i pića, trgovinu i ugostiteljstvo</derivirana_varijabla>
  </DomainObject.Predmet.ProtustrankaNazivFormated>
  <DomainObject.Predmet.ProtustrankaNazivFormatedOIB>
    <izvorni_sadrzaj>Braniteljska zadruga DONJI GRAD za poljoprivredu, proizvodnju hrane i pića, trgovinu i ugostiteljstvo, OIB 13143805544</izvorni_sadrzaj>
    <derivirana_varijabla naziv="DomainObject.Predmet.ProtustrankaNazivFormatedOIB_1">Braniteljska zadruga DONJI GRAD za poljoprivredu, proizvodnju hrane i pića, trgovinu i ugostiteljstvo, OIB 13143805544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Braniteljska zadruga DONJI GRAD za poljoprivredu, proizvodnju hrane i pića, trgovinu i ugostiteljstvo</item>
    </izvorni_sadrzaj>
    <derivirana_varijabla naziv="DomainObject.Predmet.ProtuStrankaListFormated_1">
      <item>Braniteljska zadruga DONJI GRAD za poljoprivredu, proizvodnju hrane i pića, trgovinu i ugostiteljstvo</item>
    </derivirana_varijabla>
  </DomainObject.Predmet.ProtuStrankaListFormated>
  <DomainObject.Predmet.ProtuStrankaListFormatedOIB>
    <izvorni_sadrzaj>
      <item>Braniteljska zadruga DONJI GRAD za poljoprivredu, proizvodnju hrane i pića, trgovinu i ugostiteljstvo, OIB 13143805544</item>
    </izvorni_sadrzaj>
    <derivirana_varijabla naziv="DomainObject.Predmet.ProtuStrankaListFormatedOIB_1">
      <item>Braniteljska zadruga DONJI GRAD za poljoprivredu, proizvodnju hrane i pića, trgovinu i ugostiteljstvo, OIB 13143805544</item>
    </derivirana_varijabla>
  </DomainObject.Predmet.ProtuStrankaListFormatedOIB>
  <DomainObject.Predmet.ProtuStrankaListFormatedWithAdress>
    <izvorni_sadrzaj>
      <item>Braniteljska zadruga DONJI GRAD za poljoprivredu, proizvodnju hrane i pića, trgovinu i ugostiteljstvo, Cvjetkova 66 A, 31000 Osijek</item>
    </izvorni_sadrzaj>
    <derivirana_varijabla naziv="DomainObject.Predmet.ProtuStrankaListFormatedWithAdress_1">
      <item>Braniteljska zadruga DONJI GRAD za poljoprivredu, proizvodnju hrane i pića, trgovinu i ugostiteljstvo, Cvjetkova 66 A, 31000 Osijek</item>
    </derivirana_varijabla>
  </DomainObject.Predmet.ProtuStrankaListFormatedWithAdress>
  <DomainObject.Predmet.ProtuStrankaListFormatedWithAdressOIB>
    <izvorni_sadrzaj>
      <item>Braniteljska zadruga DONJI GRAD za poljoprivredu, proizvodnju hrane i pića, trgovinu i ugostiteljstvo, OIB 13143805544, Cvjetkova 66 A, 31000 Osijek</item>
    </izvorni_sadrzaj>
    <derivirana_varijabla naziv="DomainObject.Predmet.ProtuStrankaListFormatedWithAdressOIB_1">
      <item>Braniteljska zadruga DONJI GRAD za poljoprivredu, proizvodnju hrane i pića, trgovinu i ugostiteljstvo, OIB 13143805544, Cvjetkova 66 A, 31000 Osijek</item>
    </derivirana_varijabla>
  </DomainObject.Predmet.ProtuStrankaListFormatedWithAdressOIB>
  <DomainObject.Predmet.ProtuStrankaListNazivFormated>
    <izvorni_sadrzaj>
      <item>Braniteljska zadruga DONJI GRAD za poljoprivredu, proizvodnju hrane i pića, trgovinu i ugostiteljstvo</item>
    </izvorni_sadrzaj>
    <derivirana_varijabla naziv="DomainObject.Predmet.ProtuStrankaListNazivFormated_1">
      <item>Braniteljska zadruga DONJI GRAD za poljoprivredu, proizvodnju hrane i pića, trgovinu i ugostiteljstvo</item>
    </derivirana_varijabla>
  </DomainObject.Predmet.ProtuStrankaListNazivFormated>
  <DomainObject.Predmet.ProtuStrankaListNazivFormatedOIB>
    <izvorni_sadrzaj>
      <item>Braniteljska zadruga DONJI GRAD za poljoprivredu, proizvodnju hrane i pića, trgovinu i ugostiteljstvo, OIB 13143805544</item>
    </izvorni_sadrzaj>
    <derivirana_varijabla naziv="DomainObject.Predmet.ProtuStrankaListNazivFormatedOIB_1">
      <item>Braniteljska zadruga DONJI GRAD za poljoprivredu, proizvodnju hrane i pića, trgovinu i ugostiteljstvo, OIB 13143805544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Braniteljska zadruga DONJI GRAD za poljoprivredu, proizvodnju hrane i pića, trgovinu i ugostiteljstvo</izvorni_sadrzaj>
    <derivirana_varijabla naziv="DomainObject.Predmet.ProtustrankaIDrugi_1">Braniteljska zadruga DONJI GRAD za poljoprivredu, proizvodnju hrane i pića,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Braniteljska zadruga DONJI GRAD za poljoprivredu, proizvodnju hrane i pića, trgovinu i ugostiteljstvo, OIB 13143805544, Cvjetkova 66 A, 31000 Osijek</izvorni_sadrzaj>
    <derivirana_varijabla naziv="DomainObject.Predmet.ProtustrankaIDrugiAdressOIB_1">Braniteljska zadruga DONJI GRAD za poljoprivredu, proizvodnju hrane i pića, trgovinu i ugostiteljstvo, OIB 13143805544, Cvjetkova 66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DONJI GRAD za poljoprivredu, proizvodnju hrane i pića, trgovinu i ugostiteljstvo</item>
      <item>RH MF POREZNA UPRAVA</item>
    </izvorni_sadrzaj>
    <derivirana_varijabla naziv="DomainObject.Predmet.SudioniciListNaziv_1">
      <item>Braniteljska zadruga DONJI GRAD za poljoprivredu, proizvodnju hrane i pića, trgovinu i ugostiteljstvo</item>
      <item>RH MF POREZNA UPRAVA</item>
    </derivirana_varijabla>
  </DomainObject.Predmet.SudioniciListNaziv>
  <DomainObject.Predmet.SudioniciListAdressOIB>
    <izvorni_sadrzaj>
      <item>Braniteljska zadruga DONJI GRAD za poljoprivredu, proizvodnju hrane i pića, trgovinu i ugostiteljstvo, OIB 13143805544, Cvjetkova 66 A,31000 Osijek</item>
      <item>RH MF POREZNA UPRAVA, OIB 18683136487</item>
    </izvorni_sadrzaj>
    <derivirana_varijabla naziv="DomainObject.Predmet.SudioniciListAdressOIB_1">
      <item>Braniteljska zadruga DONJI GRAD za poljoprivredu, proizvodnju hrane i pića, trgovinu i ugostiteljstvo, OIB 13143805544, Cvjetkova 66 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13143805544</item>
      <item>, OIB 18683136487</item>
    </izvorni_sadrzaj>
    <derivirana_varijabla naziv="DomainObject.Predmet.SudioniciListNazivOIB_1">
      <item>, OIB 13143805544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0BCCC-D2F3-4CF7-B2B1-6F42CB039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347</properties:Words>
  <properties:Characters>1737</properties:Characters>
  <properties:Lines>124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2018-03-22T10:25:00Z</dcterms:created>
  <dc:creator>hermanj</dc:creator>
  <cp:lastModifiedBy>Danijela Sekulić</cp:lastModifiedBy>
  <cp:lastPrinted>2018-03-22T10:24:00Z</cp:lastPrinted>
  <dcterms:modified xmlns:xsi="http://www.w3.org/2001/XMLSchema-instance" xsi:type="dcterms:W3CDTF">2018-03-22T10:26:00Z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