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074a" w14:paraId="044074a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857E27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4F40E1" w:rsidRPr="004F40E1">
        <w:rPr>
          <w:b/>
        </w:rPr>
        <w:t>ZA LJEPŠI DOM j.d.o.o. za građevinarstvo</w:t>
      </w:r>
      <w:r w:rsidR="004D755B" w:rsidRPr="00FC2C90">
        <w:rPr>
          <w:b/>
        </w:rPr>
        <w:t xml:space="preserve">, </w:t>
      </w:r>
      <w:r w:rsidR="004F40E1" w:rsidRPr="004F40E1">
        <w:rPr>
          <w:b/>
        </w:rPr>
        <w:t>Lug</w:t>
      </w:r>
      <w:r w:rsidR="006879D4" w:rsidRPr="006879D4">
        <w:rPr>
          <w:b/>
        </w:rPr>
        <w:t xml:space="preserve">, </w:t>
      </w:r>
      <w:proofErr w:type="spellStart"/>
      <w:r w:rsidR="004F40E1" w:rsidRPr="004F40E1">
        <w:rPr>
          <w:b/>
        </w:rPr>
        <w:t>Petefi</w:t>
      </w:r>
      <w:proofErr w:type="spellEnd"/>
      <w:r w:rsidR="004F40E1" w:rsidRPr="004F40E1">
        <w:rPr>
          <w:b/>
        </w:rPr>
        <w:t xml:space="preserve"> Šandora 81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4F40E1" w:rsidRPr="004F40E1">
        <w:rPr>
          <w:b/>
        </w:rPr>
        <w:t>030146703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4F40E1" w:rsidRPr="004F40E1">
        <w:rPr>
          <w:b/>
        </w:rPr>
        <w:t>39930065364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12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F101EC" w:rsidP="00582538" w:rsidR="00F101EC" w:rsidRPr="00F101EC">
      <w:pPr>
        <w:jc w:val="both"/>
        <w:rPr>
          <w:b/>
        </w:rPr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4F40E1" w:rsidP="00582538" w:rsidR="008C4A50">
      <w:pPr>
        <w:ind w:left="360"/>
        <w:jc w:val="both"/>
      </w:pPr>
      <w:r>
        <w:t xml:space="preserve">        </w:t>
      </w:r>
      <w:r w:rsidR="008C4A50" w:rsidRPr="00426317">
        <w:t xml:space="preserve">                                     </w:t>
      </w:r>
    </w:p>
    <w:p w:rsidRDefault="0075487C" w:rsidP="00582538" w:rsidR="0075487C" w:rsidRPr="00426317">
      <w:pPr>
        <w:ind w:left="360"/>
        <w:jc w:val="both"/>
      </w:pPr>
    </w:p>
    <w:p w:rsidRDefault="008C4A50" w:rsidP="006731CA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>OTVARA SE stečajni postupak nad dužnikom</w:t>
      </w:r>
      <w:r w:rsidRPr="00426317">
        <w:t xml:space="preserve"> </w:t>
      </w:r>
      <w:r w:rsidR="004F40E1">
        <w:rPr>
          <w:b/>
        </w:rPr>
        <w:t xml:space="preserve">ZA LJEPŠI DOM j.d.o.o. za građevinarstvo, Lug, </w:t>
      </w:r>
      <w:proofErr w:type="spellStart"/>
      <w:r w:rsidR="004F40E1">
        <w:rPr>
          <w:b/>
        </w:rPr>
        <w:t>Petefi</w:t>
      </w:r>
      <w:proofErr w:type="spellEnd"/>
      <w:r w:rsidR="004F40E1">
        <w:rPr>
          <w:b/>
        </w:rPr>
        <w:t xml:space="preserve"> Šandora 81, MBS: 030146703, OIB: 39930065364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D44679" w:rsidP="00D44679" w:rsidR="00D44679">
      <w:pPr>
        <w:pStyle w:val="Odlomakpopisa"/>
        <w:numPr>
          <w:ilvl w:val="0"/>
          <w:numId w:val="5"/>
        </w:numPr>
        <w:jc w:val="both"/>
      </w:pPr>
      <w:r w:rsidRPr="001F21E8">
        <w:t xml:space="preserve">Za stečajnog upravitelja imenuje se </w:t>
      </w:r>
      <w:r>
        <w:t xml:space="preserve">Mladen </w:t>
      </w:r>
      <w:proofErr w:type="spellStart"/>
      <w:r>
        <w:t>Beljo</w:t>
      </w:r>
      <w:proofErr w:type="spellEnd"/>
      <w:r>
        <w:t>, Vinkovci, Antuna Mihanovića 1, OIB: 76591147167</w:t>
      </w:r>
      <w:r w:rsidRPr="001F21E8">
        <w:t>.</w:t>
      </w:r>
    </w:p>
    <w:p w:rsidRDefault="00D44679" w:rsidP="00D44679" w:rsidR="00D44679">
      <w:pPr>
        <w:pStyle w:val="Odlomakpopisa"/>
      </w:pPr>
    </w:p>
    <w:p w:rsidRDefault="00D44679" w:rsidP="00D44679" w:rsidR="00D44679" w:rsidRPr="001F21E8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4F40E1">
        <w:rPr>
          <w:b/>
        </w:rPr>
        <w:t xml:space="preserve">ZA LJEPŠI DOM j.d.o.o. za građevinarstvo, Lug, </w:t>
      </w:r>
      <w:proofErr w:type="spellStart"/>
      <w:r w:rsidR="004F40E1">
        <w:rPr>
          <w:b/>
        </w:rPr>
        <w:t>Petefi</w:t>
      </w:r>
      <w:proofErr w:type="spellEnd"/>
      <w:r w:rsidR="004F40E1">
        <w:rPr>
          <w:b/>
        </w:rPr>
        <w:t xml:space="preserve"> Šandora 81, MBS: 030146703, OIB: 39930065364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4F40E1" w:rsidR="00C16ED2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F101EC" w:rsidP="00C16ED2" w:rsidR="00F101EC">
      <w:pPr>
        <w:jc w:val="both"/>
        <w:rPr>
          <w:bCs/>
        </w:rPr>
      </w:pPr>
    </w:p>
    <w:p w:rsidRDefault="0075487C" w:rsidP="00C16ED2" w:rsidR="0075487C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4F40E1">
        <w:t>02. rujna</w:t>
      </w:r>
      <w:r w:rsidRPr="00426317">
        <w:t xml:space="preserve"> 2016. zahtjev ovom sudu za provedbu skraćenog stečajnog postupka nad dužnikom </w:t>
      </w:r>
      <w:r w:rsidR="004F40E1">
        <w:rPr>
          <w:b/>
        </w:rPr>
        <w:t xml:space="preserve">ZA LJEPŠI DOM j.d.o.o. za građevinarstvo, Lug, </w:t>
      </w:r>
      <w:proofErr w:type="spellStart"/>
      <w:r w:rsidR="004F40E1">
        <w:rPr>
          <w:b/>
        </w:rPr>
        <w:t>Petefi</w:t>
      </w:r>
      <w:proofErr w:type="spellEnd"/>
      <w:r w:rsidR="004F40E1">
        <w:rPr>
          <w:b/>
        </w:rPr>
        <w:t xml:space="preserve"> Šandora 81, MBS: 030146703, OIB: 39930065364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 xml:space="preserve">Sukladno odredbi čl. 428. Stečajnog zakona  ("Narodne novine" br. 71/15. u daljnjem tekstu SZ-a) sud će provesti skraćeni stečajni postupak nad pravnom osobom ako su ispunjene slijedeće pretpostavke: 1. ako nema zaposlenih, 2. ako u očevidniku redoslijeda osnova za </w:t>
      </w:r>
      <w:r w:rsidRPr="00426317">
        <w:rPr>
          <w:bCs/>
        </w:rPr>
        <w:lastRenderedPageBreak/>
        <w:t>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9C5E36">
        <w:t>1</w:t>
      </w:r>
      <w:r w:rsidR="008D7B94">
        <w:t>4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7D7533">
        <w:t>2204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12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FC1" w:rsidP="00FD0D3C" w:rsidR="00606FC1">
      <w:r>
        <w:separator/>
      </w:r>
    </w:p>
  </w:endnote>
  <w:endnote w:id="0" w:type="continuationSeparator">
    <w:p w:rsidRDefault="00606FC1" w:rsidP="00FD0D3C" w:rsidR="00606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FC1" w:rsidP="00FD0D3C" w:rsidR="00606FC1">
      <w:r>
        <w:separator/>
      </w:r>
    </w:p>
  </w:footnote>
  <w:footnote w:id="0" w:type="continuationSeparator">
    <w:p w:rsidRDefault="00606FC1" w:rsidP="00FD0D3C" w:rsidR="00606F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FC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2D432E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781F35" w:rsidP="00781F35" w:rsidR="00781F35">
    <w:pPr>
      <w:pStyle w:val="Zaglavlje"/>
      <w:jc w:val="right"/>
    </w:pPr>
    <w:r w:rsidRPr="00552F4F">
      <w:t>3 St-</w:t>
    </w:r>
    <w:r w:rsidR="004F40E1">
      <w:t>2204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4F40E1">
      <w:t>2204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37B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D432E"/>
    <w:rsid w:val="002E3FA7"/>
    <w:rsid w:val="002F7DCA"/>
    <w:rsid w:val="00310D5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4F40E1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5ED5"/>
    <w:rsid w:val="005A2702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06FC1"/>
    <w:rsid w:val="00617B3C"/>
    <w:rsid w:val="00623C71"/>
    <w:rsid w:val="00634A00"/>
    <w:rsid w:val="00642B53"/>
    <w:rsid w:val="0065408A"/>
    <w:rsid w:val="00656BD6"/>
    <w:rsid w:val="006731CA"/>
    <w:rsid w:val="006879D4"/>
    <w:rsid w:val="006923A0"/>
    <w:rsid w:val="006969F2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5487C"/>
    <w:rsid w:val="00763366"/>
    <w:rsid w:val="007711C6"/>
    <w:rsid w:val="00781F35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D7533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57E27"/>
    <w:rsid w:val="00862BB7"/>
    <w:rsid w:val="00862C08"/>
    <w:rsid w:val="008954D0"/>
    <w:rsid w:val="008C4A50"/>
    <w:rsid w:val="008D7B94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4679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4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4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2204</izvorni_sadrzaj>
    <derivirana_varijabla naziv="DomainObject.Predmet.Broj_1">2204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St-2204/2016</izvorni_sadrzaj>
    <derivirana_varijabla naziv="DomainObject.Predmet.OznakaBroj_1">St-2204/2016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 LJEPŠI DOM j.d.o.o. za građevinarstvo</izvorni_sadrzaj>
    <derivirana_varijabla naziv="DomainObject.Predmet.ProtustrankaFormated_1">  ZA LJEPŠI DOM j.d.o.o. za građevinarstvo</derivirana_varijabla>
  </DomainObject.Predmet.ProtustrankaFormated>
  <DomainObject.Predmet.ProtustrankaFormatedOIB>
    <izvorni_sadrzaj>  ZA LJEPŠI DOM j.d.o.o. za građevinarstvo, OIB 39930065364</izvorni_sadrzaj>
    <derivirana_varijabla naziv="DomainObject.Predmet.ProtustrankaFormatedOIB_1">  ZA LJEPŠI DOM j.d.o.o. za građevinarstvo, OIB 39930065364</derivirana_varijabla>
  </DomainObject.Predmet.ProtustrankaFormatedOIB>
  <DomainObject.Predmet.ProtustrankaFormatedWithAdress>
    <izvorni_sadrzaj> ZA LJEPŠI DOM j.d.o.o. za građevinarstvo, Petefi Šandora 81, 31328 Lug</izvorni_sadrzaj>
    <derivirana_varijabla naziv="DomainObject.Predmet.ProtustrankaFormatedWithAdress_1"> ZA LJEPŠI DOM j.d.o.o. za građevinarstvo, Petefi Šandora 81, 31328 Lug</derivirana_varijabla>
  </DomainObject.Predmet.ProtustrankaFormatedWithAdress>
  <DomainObject.Predmet.ProtustrankaFormatedWithAdressOIB>
    <izvorni_sadrzaj> ZA LJEPŠI DOM j.d.o.o. za građevinarstvo, OIB 39930065364, Petefi Šandora 81, 31328 Lug</izvorni_sadrzaj>
    <derivirana_varijabla naziv="DomainObject.Predmet.ProtustrankaFormatedWithAdressOIB_1"> ZA LJEPŠI DOM j.d.o.o. za građevinarstvo, OIB 39930065364, Petefi Šandora 81, 31328 Lug</derivirana_varijabla>
  </DomainObject.Predmet.ProtustrankaFormatedWithAdressOIB>
  <DomainObject.Predmet.ProtustrankaWithAdress>
    <izvorni_sadrzaj>ZA LJEPŠI DOM j.d.o.o. za građevinarstvo Petefi Šandora 81, 31328 Lug</izvorni_sadrzaj>
    <derivirana_varijabla naziv="DomainObject.Predmet.ProtustrankaWithAdress_1">ZA LJEPŠI DOM j.d.o.o. za građevinarstvo Petefi Šandora 81, 31328 Lug</derivirana_varijabla>
  </DomainObject.Predmet.ProtustrankaWithAdress>
  <DomainObject.Predmet.ProtustrankaWithAdressOIB>
    <izvorni_sadrzaj>ZA LJEPŠI DOM j.d.o.o. za građevinarstvo, OIB 39930065364, Petefi Šandora 81, 31328 Lug</izvorni_sadrzaj>
    <derivirana_varijabla naziv="DomainObject.Predmet.ProtustrankaWithAdressOIB_1">ZA LJEPŠI DOM j.d.o.o. za građevinarstvo, OIB 39930065364, Petefi Šandora 81, 31328 Lug</derivirana_varijabla>
  </DomainObject.Predmet.ProtustrankaWithAdressOIB>
  <DomainObject.Predmet.ProtustrankaNazivFormated>
    <izvorni_sadrzaj>ZA LJEPŠI DOM j.d.o.o. za građevinarstvo</izvorni_sadrzaj>
    <derivirana_varijabla naziv="DomainObject.Predmet.ProtustrankaNazivFormated_1">ZA LJEPŠI DOM j.d.o.o. za građevinarstvo</derivirana_varijabla>
  </DomainObject.Predmet.ProtustrankaNazivFormated>
  <DomainObject.Predmet.ProtustrankaNazivFormatedOIB>
    <izvorni_sadrzaj>ZA LJEPŠI DOM j.d.o.o. za građevinarstvo, OIB 39930065364</izvorni_sadrzaj>
    <derivirana_varijabla naziv="DomainObject.Predmet.ProtustrankaNazivFormatedOIB_1">ZA LJEPŠI DOM j.d.o.o. za građevinarstvo, OIB 39930065364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 LJEPŠI DOM j.d.o.o. za građevinarstvo</item>
    </izvorni_sadrzaj>
    <derivirana_varijabla naziv="DomainObject.Predmet.ProtuStrankaListFormated_1">
      <item>ZA LJEPŠI DOM j.d.o.o. za građevinarstvo</item>
    </derivirana_varijabla>
  </DomainObject.Predmet.ProtuStrankaListFormated>
  <DomainObject.Predmet.ProtuStrankaListFormatedOIB>
    <izvorni_sadrzaj>
      <item>ZA LJEPŠI DOM j.d.o.o. za građevinarstvo, OIB 39930065364</item>
    </izvorni_sadrzaj>
    <derivirana_varijabla naziv="DomainObject.Predmet.ProtuStrankaListFormatedOIB_1">
      <item>ZA LJEPŠI DOM j.d.o.o. za građevinarstvo, OIB 39930065364</item>
    </derivirana_varijabla>
  </DomainObject.Predmet.ProtuStrankaListFormatedOIB>
  <DomainObject.Predmet.ProtuStrankaListFormatedWithAdress>
    <izvorni_sadrzaj>
      <item>ZA LJEPŠI DOM j.d.o.o. za građevinarstvo, Petefi Šandora 81, 31328 Lug</item>
    </izvorni_sadrzaj>
    <derivirana_varijabla naziv="DomainObject.Predmet.ProtuStrankaListFormatedWithAdress_1">
      <item>ZA LJEPŠI DOM j.d.o.o. za građevinarstvo, Petefi Šandora 81, 31328 Lug</item>
    </derivirana_varijabla>
  </DomainObject.Predmet.ProtuStrankaListFormatedWithAdress>
  <DomainObject.Predmet.ProtuStrankaListFormatedWithAdressOIB>
    <izvorni_sadrzaj>
      <item>ZA LJEPŠI DOM j.d.o.o. za građevinarstvo, OIB 39930065364, Petefi Šandora 81, 31328 Lug</item>
    </izvorni_sadrzaj>
    <derivirana_varijabla naziv="DomainObject.Predmet.ProtuStrankaListFormatedWithAdressOIB_1">
      <item>ZA LJEPŠI DOM j.d.o.o. za građevinarstvo, OIB 39930065364, Petefi Šandora 81, 31328 Lug</item>
    </derivirana_varijabla>
  </DomainObject.Predmet.ProtuStrankaListFormatedWithAdressOIB>
  <DomainObject.Predmet.ProtuStrankaListNazivFormated>
    <izvorni_sadrzaj>
      <item>ZA LJEPŠI DOM j.d.o.o. za građevinarstvo</item>
    </izvorni_sadrzaj>
    <derivirana_varijabla naziv="DomainObject.Predmet.ProtuStrankaListNazivFormated_1">
      <item>ZA LJEPŠI DOM j.d.o.o. za građevinarstvo</item>
    </derivirana_varijabla>
  </DomainObject.Predmet.ProtuStrankaListNazivFormated>
  <DomainObject.Predmet.ProtuStrankaListNazivFormatedOIB>
    <izvorni_sadrzaj>
      <item>ZA LJEPŠI DOM j.d.o.o. za građevinarstvo, OIB 39930065364</item>
    </izvorni_sadrzaj>
    <derivirana_varijabla naziv="DomainObject.Predmet.ProtuStrankaListNazivFormatedOIB_1">
      <item>ZA LJEPŠI DOM j.d.o.o. za građevinarstvo, OIB 39930065364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 LJEPŠI DOM j.d.o.o. za građevinarstvo</izvorni_sadrzaj>
    <derivirana_varijabla naziv="DomainObject.Predmet.ProtustrankaIDrugi_1">ZA LJEPŠI DOM j.d.o.o.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 LJEPŠI DOM j.d.o.o. za građevinarstvo, OIB 39930065364, Petefi Šandora 81, 31328 Lug</izvorni_sadrzaj>
    <derivirana_varijabla naziv="DomainObject.Predmet.ProtustrankaIDrugiAdressOIB_1">ZA LJEPŠI DOM j.d.o.o. za građevinarstvo, OIB 39930065364, Petefi Šandora 81, 31328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 LJEPŠI DOM j.d.o.o. za građevinarstvo</item>
    </izvorni_sadrzaj>
    <derivirana_varijabla naziv="DomainObject.Predmet.SudioniciListNaziv_1">
      <item>FINA RC OSIJEK</item>
      <item>ZA LJEPŠI DOM j.d.o.o. za građevinarstvo</item>
    </derivirana_varijabla>
  </DomainObject.Predmet.SudioniciListNaziv>
  <DomainObject.Predmet.SudioniciListAdressOIB>
    <izvorni_sadrzaj>
      <item>FINA RC OSIJEK, OIB 85821130368</item>
      <item>ZA LJEPŠI DOM j.d.o.o. za građevinarstvo, OIB 39930065364, Petefi Šandora 81,31328 Lug</item>
    </izvorni_sadrzaj>
    <derivirana_varijabla naziv="DomainObject.Predmet.SudioniciListAdressOIB_1">
      <item>FINA RC OSIJEK, OIB 85821130368</item>
      <item>ZA LJEPŠI DOM j.d.o.o. za građevinarstvo, OIB 39930065364, Petefi Šandora 81,31328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39930065364</item>
    </izvorni_sadrzaj>
    <derivirana_varijabla naziv="DomainObject.Predmet.SudioniciListNazivOIB_1">
      <item>, OIB 85821130368</item>
      <item>, OIB 39930065364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F4568-775B-41BF-847D-A0CCBD0E0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2618</properties:Characters>
  <properties:Lines>91</properties:Lines>
  <properties:Paragraphs>29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2016-12-12T08:31:00Z</dcterms:modified>
  <cp:revision>565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