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e6cc5c" w14:paraId="9e6cc5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874F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C874F9">
              <w:t>527/17-10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C874F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874F9" w:rsidR="0004207D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74F9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C874F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C874F9" w:rsidRPr="00C874F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C874F9" w:rsidRPr="00C874F9">
        <w:rPr>
          <w:rFonts w:hAnsi="Times New Roman" w:ascii="Times New Roman"/>
          <w:sz w:val="24"/>
          <w:szCs w:val="24"/>
        </w:rPr>
        <w:t>u povodu zahtjeva Financijske agencije Regionalni centar Zagreb, Podružnica Varaždin, Augusta Cesarca 2, Varaždin, za pokretanje skraćenog stečajnog postupka protiv dužnika TOMAŠEK TUNING j.d.o.o., Varaždin, Ulica Frana Galovića 29, OIB: 22993371990, kojeg zastupaju punomoćnici odvjetnici iz Odvjetničkog društva Slunjski i Rudnički j.t.d iz Varaždina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C874F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</w:t>
      </w:r>
      <w:r w:rsidR="004E362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ožujka</w:t>
      </w:r>
      <w:r w:rsid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4A504B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4A504B" w:rsidRP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74F9" w:rsidRPr="00C874F9">
        <w:rPr>
          <w:rFonts w:hAnsi="Times New Roman" w:ascii="Times New Roman"/>
          <w:sz w:val="24"/>
          <w:szCs w:val="24"/>
        </w:rPr>
        <w:t>TOMAŠEK TUNING j.d.o.o., Varaždin, Ulica Frana Galovića 29, OIB: 22993371990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874F9" w:rsidP="00C874F9" w:rsidR="00C874F9" w:rsidRPr="00C874F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na ročištu održanom kod ovoga suda 13. ožujka 2018</w:t>
      </w: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predao je u spis</w:t>
      </w: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 xml:space="preserve"> 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12. ožujka 2018</w:t>
      </w: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874F9" w:rsidP="00C874F9" w:rsidR="00C874F9" w:rsidRPr="00C874F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74F9" w:rsidP="00C874F9" w:rsidR="00C874F9" w:rsidRPr="00C874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Narodne novine broj 71/15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</w:t>
      </w: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 xml:space="preserve">) odlučiti kao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izreci</w:t>
      </w:r>
      <w:r w:rsidRPr="00C874F9">
        <w:rPr>
          <w:rFonts w:eastAsia="Times New Roman" w:hAnsi="Times New Roman" w:ascii="Times New Roman"/>
          <w:sz w:val="24"/>
          <w:szCs w:val="24"/>
          <w:lang w:eastAsia="hr-HR"/>
        </w:rPr>
        <w:t xml:space="preserve">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C874F9">
        <w:rPr>
          <w:rFonts w:hAnsi="Times New Roman" w:ascii="Times New Roman"/>
          <w:sz w:val="24"/>
          <w:szCs w:val="24"/>
        </w:rPr>
        <w:t>13</w:t>
      </w:r>
      <w:r w:rsidR="004E3624">
        <w:rPr>
          <w:rFonts w:hAnsi="Times New Roman" w:ascii="Times New Roman"/>
          <w:sz w:val="24"/>
          <w:szCs w:val="24"/>
        </w:rPr>
        <w:t>. ožujka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E3624" w:rsidP="0056514C" w:rsidR="004E362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60652B" w:rsidR="0060652B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60652B" w:rsidP="00C36D4C" w:rsidR="0060652B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Dužnik,</w:t>
      </w:r>
      <w:r w:rsidRPr="0060652B">
        <w:rPr>
          <w:rFonts w:eastAsia="Times New Roman" w:hAnsi="Times New Roman" w:ascii="Times New Roman"/>
          <w:sz w:val="24"/>
          <w:szCs w:val="24"/>
          <w:lang w:eastAsia="hr-HR"/>
        </w:rPr>
        <w:t xml:space="preserve"> kojeg zastupaju punomoćnici odvjetnici iz Odvjetničkog društva Slunjski i Rudnički j.t.d iz Varaždina, Kratka 2/I,</w:t>
      </w:r>
    </w:p>
    <w:p w:rsidRDefault="0060652B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Direktorica dužnika,</w:t>
      </w:r>
      <w:r w:rsidRPr="0060652B">
        <w:rPr>
          <w:rFonts w:eastAsia="Times New Roman" w:hAnsi="Times New Roman" w:ascii="Times New Roman"/>
          <w:sz w:val="24"/>
          <w:szCs w:val="24"/>
          <w:lang w:eastAsia="hr-HR"/>
        </w:rPr>
        <w:t xml:space="preserve"> Marina Habdija, Varaždin, Ulica Frana Galovića 29,</w:t>
      </w:r>
    </w:p>
    <w:p w:rsidRDefault="004A1F3E" w:rsidP="004A1F3E" w:rsidR="004A1F3E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2,</w:t>
      </w:r>
    </w:p>
    <w:p w:rsidRDefault="004A504B" w:rsidP="00956CA8" w:rsidR="004A504B" w:rsidRPr="004A1F3E">
      <w:pPr>
        <w:widowControl w:val="false"/>
        <w:suppressAutoHyphens/>
        <w:spacing w:lineRule="auto" w:line="240" w:after="0"/>
        <w:ind w:left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227" w:rsidP="00501147" w:rsidR="00A02227">
      <w:pPr>
        <w:spacing w:lineRule="auto" w:line="240" w:after="0"/>
      </w:pPr>
      <w:r>
        <w:separator/>
      </w:r>
    </w:p>
  </w:endnote>
  <w:endnote w:id="0" w:type="continuationSeparator">
    <w:p w:rsidRDefault="00A02227" w:rsidP="00501147" w:rsidR="00A022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227" w:rsidP="00501147" w:rsidR="00A02227">
      <w:pPr>
        <w:spacing w:lineRule="auto" w:line="240" w:after="0"/>
      </w:pPr>
      <w:r>
        <w:separator/>
      </w:r>
    </w:p>
  </w:footnote>
  <w:footnote w:id="0" w:type="continuationSeparator">
    <w:p w:rsidRDefault="00A02227" w:rsidP="00501147" w:rsidR="00A022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17EFC">
      <w:rPr>
        <w:rFonts w:hAnsi="Times New Roman" w:ascii="Times New Roman"/>
        <w:noProof/>
        <w:sz w:val="24"/>
        <w:szCs w:val="24"/>
      </w:rPr>
      <w:t>Poslovni broj: 5 St-527/17-10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17EF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17EFC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444A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4E3624"/>
    <w:rsid w:val="00501147"/>
    <w:rsid w:val="00526420"/>
    <w:rsid w:val="0056514C"/>
    <w:rsid w:val="005E1D89"/>
    <w:rsid w:val="005F633B"/>
    <w:rsid w:val="0060652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02227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76E7"/>
    <w:rsid w:val="00C23011"/>
    <w:rsid w:val="00C36D4C"/>
    <w:rsid w:val="00C470B6"/>
    <w:rsid w:val="00C50709"/>
    <w:rsid w:val="00C6063C"/>
    <w:rsid w:val="00C874F9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E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E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412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TOMAŠEK TUNING jednostavno društvo s ograničenom odgovornošću za programiranje i servis auto elektronike zastupanog po punomoćniku Marina Habdija; ODVJETNIČKO DRUŠTVO SLUNJSKI I RUDNIČKI j.t.d.</izvorni_sadrzaj>
    <derivirana_varijabla naziv="DomainObject.Predmet.ProtustrankaFormated_1">  TOMAŠEK TUNING jednostavno društvo s ograničenom odgovornošću za programiranje i servis auto elektronike zastupanog po punomoćniku Marina Habdija; ODVJETNIČKO DRUŠTVO SLUNJSKI I RUDNIČKI j.t.d.</derivirana_varijabla>
  </DomainObject.Predmet.ProtustrankaFormated>
  <DomainObject.Predmet.ProtustrankaFormatedOIB>
    <izvorni_sadrzaj>  TOMAŠEK TUNING jednostavno društvo s ograničenom odgovornošću za programiranje i servis auto elektronike, OIB 22993371990 zastupanog po punomoćniku Marina Habdija; ODVJETNIČKO DRUŠTVO SLUNJSKI I RUDNIČKI j.t.d.</izvorni_sadrzaj>
    <derivirana_varijabla naziv="DomainObject.Predmet.ProtustrankaFormatedOIB_1">  TOMAŠEK TUNING jednostavno društvo s ograničenom odgovornošću za programiranje i servis auto elektronike, OIB 22993371990 zastupanog po punomoćniku Marina Habdija; ODVJETNIČKO DRUŠTVO SLUNJSKI I RUDNIČKI j.t.d.</derivirana_varijabla>
  </DomainObject.Predmet.ProtustrankaFormatedOIB>
  <DomainObject.Predmet.ProtustrankaFormatedWithAdress>
    <izvorni_sadrzaj> TOMAŠEK TUNING jednostavno društvo s ograničenom odgovornošću za programiranje i servis auto elektronike, Ulica Frana Galovića 29, 42000 Varaždin zastupanog po punomoćniku Marina Habdija; ODVJETNIČKO DRUŠTVO SLUNJSKI I RUDNIČKI j.t.d.</izvorni_sadrzaj>
    <derivirana_varijabla naziv="DomainObject.Predmet.ProtustrankaFormatedWithAdress_1"> TOMAŠEK TUNING jednostavno društvo s ograničenom odgovornošću za programiranje i servis auto elektronike, Ulica Frana Galovića 29, 42000 Varaždin zastupanog po punomoćniku Marina Habdija; ODVJETNIČKO DRUŠTVO SLUNJSKI I RUDNIČKI j.t.d.</derivirana_varijabla>
  </DomainObject.Predmet.ProtustrankaFormatedWithAdress>
  <DomainObject.Predmet.ProtustrankaFormatedWithAdressOIB>
    <izvorni_sadrzaj> TOMAŠEK TUNING jednostavno društvo s ograničenom odgovornošću za programiranje i servis auto elektronike, OIB 22993371990, Ulica Frana Galovića 29, 42000 Varaždin zastupanog po punomoćniku Marina Habdija; ODVJETNIČKO DRUŠTVO SLUNJSKI I RUDNIČKI j.t.d.</izvorni_sadrzaj>
    <derivirana_varijabla naziv="DomainObject.Predmet.ProtustrankaFormatedWithAdressOIB_1"> TOMAŠEK TUNING jednostavno društvo s ograničenom odgovornošću za programiranje i servis auto elektronike, OIB 22993371990, Ulica Frana Galovića 29, 42000 Varaždin zastupanog po punomoćniku Marina Habdija; ODVJETNIČKO DRUŠTVO SLUNJSKI I RUDNIČKI j.t.d.</derivirana_varijabla>
  </DomainObject.Predmet.ProtustrankaFormatedWithAdressOIB>
  <DomainObject.Predmet.ProtustrankaWithAdress>
    <izvorni_sadrzaj>TOMAŠEK TUNING jednostavno društvo s ograničenom odgovornošću za programiranje i servis auto elektronike Ulica Frana Galovića 29, 42000 Varaždin</izvorni_sadrzaj>
    <derivirana_varijabla naziv="DomainObject.Predmet.ProtustrankaWithAdress_1">TOMAŠEK TUNING jednostavno društvo s ograničenom odgovornošću za programiranje i servis auto elektronike Ulica Frana Galovića 29, 42000 Varaždin</derivirana_varijabla>
  </DomainObject.Predmet.ProtustrankaWithAdress>
  <DomainObject.Predmet.ProtustrankaWith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WithAdressOIB_1">TOMAŠEK TUNING jednostavno društvo s ograničenom odgovornošću za programiranje i servis auto elektronike, OIB 22993371990, Ulica Frana Galovića 29, 42000 Varaždin</derivirana_varijabla>
  </DomainObject.Predmet.ProtustrankaWithAdressOIB>
  <DomainObject.Predmet.ProtustrankaNazivFormated>
    <izvorni_sadrzaj>TOMAŠEK TUNING jednostavno društvo s ograničenom odgovornošću za programiranje i servis auto elektronike</izvorni_sadrzaj>
    <derivirana_varijabla naziv="DomainObject.Predmet.ProtustrankaNazivFormated_1">TOMAŠEK TUNING jednostavno društvo s ograničenom odgovornošću za programiranje i servis auto elektronike</derivirana_varijabla>
  </DomainObject.Predmet.ProtustrankaNazivFormated>
  <DomainObject.Predmet.ProtustrankaNazivFormatedOIB>
    <izvorni_sadrzaj>TOMAŠEK TUNING jednostavno društvo s ograničenom odgovornošću za programiranje i servis auto elektronike, OIB 22993371990</izvorni_sadrzaj>
    <derivirana_varijabla naziv="DomainObject.Predmet.ProtustrankaNazivFormatedOIB_1">TOMAŠEK TUNING jednostavno društvo s ograničenom odgovornošću za programiranje i servis auto elektronike, OIB 22993371990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14942.26</izvorni_sadrzaj>
    <derivirana_varijabla naziv="DomainObject.Predmet.TrenutnaVrijednost_1">14942.26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TOMAŠEK TUNING jednostavno društvo s ograničenom odgovornošću za programiranje i servis auto elektronike zastupanog po punomoćniku Marina Habdija; ODVJETNIČKO DRUŠTVO SLUNJSKI I RUDNIČKI j.t.d.</item>
    </izvorni_sadrzaj>
    <derivirana_varijabla naziv="DomainObject.Predmet.ProtuStrankaListFormated_1">
      <item>TOMAŠEK TUNING jednostavno društvo s ograničenom odgovornošću za programiranje i servis auto elektronike zastupanog po punomoćniku Marina Habdija; ODVJETNIČKO DRUŠTVO SLUNJSKI I RUDNIČKI j.t.d.</item>
    </derivirana_varijabla>
  </DomainObject.Predmet.ProtuStrankaListFormated>
  <DomainObject.Predmet.ProtuStrankaListFormatedOIB>
    <izvorni_sadrzaj>
      <item>TOMAŠEK TUNING jednostavno društvo s ograničenom odgovornošću za programiranje i servis auto elektronike, OIB 22993371990 zastupanog po punomoćniku Marina Habdija; ODVJETNIČKO DRUŠTVO SLUNJSKI I RUDNIČKI j.t.d.</item>
    </izvorni_sadrzaj>
    <derivirana_varijabla naziv="DomainObject.Predmet.ProtuStrankaListFormatedOIB_1">
      <item>TOMAŠEK TUNING jednostavno društvo s ograničenom odgovornošću za programiranje i servis auto elektronike, OIB 22993371990 zastupanog po punomoćniku Marina Habdija; ODVJETNIČKO DRUŠTVO SLUNJSKI I RUDNIČKI j.t.d.</item>
    </derivirana_varijabla>
  </DomainObject.Predmet.ProtuStrankaListFormatedOIB>
  <DomainObject.Predmet.ProtuStrankaListFormatedWithAdress>
    <izvorni_sadrzaj>
      <item>TOMAŠEK TUNING jednostavno društvo s ograničenom odgovornošću za programiranje i servis auto elektronike, Ulica Frana Galovića 29, 42000 Varaždin zastupanog po punomoćniku Marina Habdija; ODVJETNIČKO DRUŠTVO SLUNJSKI I RUDNIČKI j.t.d.</item>
    </izvorni_sadrzaj>
    <derivirana_varijabla naziv="DomainObject.Predmet.ProtuStrankaListFormatedWithAdress_1">
      <item>TOMAŠEK TUNING jednostavno društvo s ograničenom odgovornošću za programiranje i servis auto elektronike, Ulica Frana Galovića 29, 42000 Varaždin zastupanog po punomoćniku Marina Habdija; ODVJETNIČKO DRUŠTVO SLUNJSKI I RUDNIČKI j.t.d.</item>
    </derivirana_varijabla>
  </DomainObject.Predmet.ProtuStrankaListFormatedWithAdress>
  <DomainObject.Predmet.ProtuStrankaListFormatedWithAdressOIB>
    <izvorni_sadrzaj>
      <item>TOMAŠEK TUNING jednostavno društvo s ograničenom odgovornošću za programiranje i servis auto elektronike, OIB 22993371990, Ulica Frana Galovića 29, 42000 Varaždin zastupanog po punomoćniku Marina Habdija; ODVJETNIČKO DRUŠTVO SLUNJSKI I RUDNIČKI j.t.d.</item>
    </izvorni_sadrzaj>
    <derivirana_varijabla naziv="DomainObject.Predmet.ProtuStrankaListFormatedWithAdressOIB_1">
      <item>TOMAŠEK TUNING jednostavno društvo s ograničenom odgovornošću za programiranje i servis auto elektronike, OIB 22993371990, Ulica Frana Galovića 29, 42000 Varaždin zastupanog po punomoćniku Marina Habdija; ODVJETNIČKO DRUŠTVO SLUNJSKI I RUDNIČKI j.t.d.</item>
    </derivirana_varijabla>
  </DomainObject.Predmet.ProtuStrankaListFormatedWithAdressOIB>
  <DomainObject.Predmet.ProtuStrankaListNazivFormated>
    <izvorni_sadrzaj>
      <item>TOMAŠEK TUNING jednostavno društvo s ograničenom odgovornošću za programiranje i servis auto elektronike</item>
    </izvorni_sadrzaj>
    <derivirana_varijabla naziv="DomainObject.Predmet.ProtuStrankaListNazivFormated_1">
      <item>TOMAŠEK TUNING jednostavno društvo s ograničenom odgovornošću za programiranje i servis auto elektronike</item>
    </derivirana_varijabla>
  </DomainObject.Predmet.ProtuStrankaListNazivFormated>
  <DomainObject.Predmet.ProtuStrankaListNazivFormatedOIB>
    <izvorni_sadrzaj>
      <item>TOMAŠEK TUNING jednostavno društvo s ograničenom odgovornošću za programiranje i servis auto elektronike, OIB 22993371990</item>
    </izvorni_sadrzaj>
    <derivirana_varijabla naziv="DomainObject.Predmet.ProtuStrankaListNazivFormatedOIB_1">
      <item>TOMAŠEK TUNING jednostavno društvo s ograničenom odgovornošću za programiranje i servis auto elektronike, OIB 22993371990</item>
    </derivirana_varijabla>
  </DomainObject.Predmet.ProtuStrankaListNazivFormatedOIB>
  <DomainObject.Predmet.OstaliListFormated>
    <izvorni_sadrzaj>
      <item>Sudski registar</item>
      <item>Marina Habdija punomoćnik sudionika u postupku TOMAŠEK TUNING jednostavno društvo s ograničenom odgovornošću za programiranje i servis auto elektronike</item>
      <item>ODVJETNIČKO DRUŠTVO SLUNJSKI I RUDNIČKI j.t.d. punomoćnik sudionika u postupku TOMAŠEK TUNING jednostavno društvo s ograničenom odgovornošću za programiranje i servis auto elektronike</item>
    </izvorni_sadrzaj>
    <derivirana_varijabla naziv="DomainObject.Predmet.OstaliListFormated_1">
      <item>Sudski registar</item>
      <item>Marina Habdija punomoćnik sudionika u postupku TOMAŠEK TUNING jednostavno društvo s ograničenom odgovornošću za programiranje i servis auto elektronike</item>
      <item>ODVJETNIČKO DRUŠTVO SLUNJSKI I RUDNIČKI j.t.d. punomoćnik sudionika u postupku TOMAŠEK TUNING jednostavno društvo s ograničenom odgovornošću za programiranje i servis auto elektronike</item>
    </derivirana_varijabla>
  </DomainObject.Predmet.OstaliListFormated>
  <DomainObject.Predmet.OstaliListFormatedOIB>
    <izvorni_sadrzaj>
      <item>Sudski registar</item>
      <item>Marina Habdija, OIB 30484793945 punomoćnik sudionika u postupku TOMAŠEK TUNING jednostavno društvo s ograničenom odgovornošću za programiranje i servis auto elektronike</item>
      <item>ODVJETNIČKO DRUŠTVO SLUNJSKI I RUDNIČKI j.t.d. punomoćnik sudionika u postupku TOMAŠEK TUNING jednostavno društvo s ograničenom odgovornošću za programiranje i servis auto elektronike</item>
    </izvorni_sadrzaj>
    <derivirana_varijabla naziv="DomainObject.Predmet.OstaliListFormatedOIB_1">
      <item>Sudski registar</item>
      <item>Marina Habdija, OIB 30484793945 punomoćnik sudionika u postupku TOMAŠEK TUNING jednostavno društvo s ograničenom odgovornošću za programiranje i servis auto elektronike</item>
      <item>ODVJETNIČKO DRUŠTVO SLUNJSKI I RUDNIČKI j.t.d. punomoćnik sudionika u postupku TOMAŠEK TUNING jednostavno društvo s ograničenom odgovornošću za programiranje i servis auto elektronike</item>
    </derivirana_varijabla>
  </DomainObject.Predmet.OstaliListFormatedOIB>
  <DomainObject.Predmet.OstaliListFormatedWithAdress>
    <izvorni_sadrzaj>
      <item>Sudski registar</item>
      <item>Marina Habdija, Frana Galovića 29, 42000 Varaždin punomoćnik sudionika u postupku TOMAŠEK TUNING jednostavno društvo s ograničenom odgovornošću za programiranje i servis auto elektronike</item>
      <item>ODVJETNIČKO DRUŠTVO SLUNJSKI I RUDNIČKI j.t.d., Kratka 2/I, 42000 Varaždin punomoćnik sudionika u postupku TOMAŠEK TUNING jednostavno društvo s ograničenom odgovornošću za programiranje i servis auto elektronike</item>
    </izvorni_sadrzaj>
    <derivirana_varijabla naziv="DomainObject.Predmet.OstaliListFormatedWithAdress_1">
      <item>Sudski registar</item>
      <item>Marina Habdija, Frana Galovića 29, 42000 Varaždin punomoćnik sudionika u postupku TOMAŠEK TUNING jednostavno društvo s ograničenom odgovornošću za programiranje i servis auto elektronike</item>
      <item>ODVJETNIČKO DRUŠTVO SLUNJSKI I RUDNIČKI j.t.d., Kratka 2/I, 42000 Varaždin punomoćnik sudionika u postupku TOMAŠEK TUNING jednostavno društvo s ograničenom odgovornošću za programiranje i servis auto elektronike</item>
    </derivirana_varijabla>
  </DomainObject.Predmet.OstaliListFormatedWithAdress>
  <DomainObject.Predmet.OstaliListFormatedWithAdressOIB>
    <izvorni_sadrzaj>
      <item>Sudski registar</item>
      <item>Marina Habdija, OIB 30484793945, Frana Galovića 29, 42000 Varaždin punomoćnik sudionika u postupku TOMAŠEK TUNING jednostavno društvo s ograničenom odgovornošću za programiranje i servis auto elektronike</item>
      <item>ODVJETNIČKO DRUŠTVO SLUNJSKI I RUDNIČKI j.t.d., Kratka 2/I, 42000 Varaždin punomoćnik sudionika u postupku TOMAŠEK TUNING jednostavno društvo s ograničenom odgovornošću za programiranje i servis auto elektronike</item>
    </izvorni_sadrzaj>
    <derivirana_varijabla naziv="DomainObject.Predmet.OstaliListFormatedWithAdressOIB_1">
      <item>Sudski registar</item>
      <item>Marina Habdija, OIB 30484793945, Frana Galovića 29, 42000 Varaždin punomoćnik sudionika u postupku TOMAŠEK TUNING jednostavno društvo s ograničenom odgovornošću za programiranje i servis auto elektronike</item>
      <item>ODVJETNIČKO DRUŠTVO SLUNJSKI I RUDNIČKI j.t.d., Kratka 2/I, 42000 Varaždin punomoćnik sudionika u postupku TOMAŠEK TUNING jednostavno društvo s ograničenom odgovornošću za programiranje i servis auto elektronike</item>
    </derivirana_varijabla>
  </DomainObject.Predmet.OstaliListFormatedWithAdressOIB>
  <DomainObject.Predmet.OstaliListNazivFormated>
    <izvorni_sadrzaj>
      <item>Sudski registar</item>
      <item>Marina Habdija</item>
      <item>ODVJETNIČKO DRUŠTVO SLUNJSKI I RUDNIČKI j.t.d.</item>
    </izvorni_sadrzaj>
    <derivirana_varijabla naziv="DomainObject.Predmet.OstaliListNazivFormated_1">
      <item>Sudski registar</item>
      <item>Marina Habdija</item>
      <item>ODVJETNIČKO DRUŠTVO SLUNJSKI I RUDNIČKI j.t.d.</item>
    </derivirana_varijabla>
  </DomainObject.Predmet.OstaliListNazivFormated>
  <DomainObject.Predmet.OstaliListNazivFormatedOIB>
    <izvorni_sadrzaj>
      <item>Sudski registar</item>
      <item>Marina Habdija, OIB 30484793945</item>
      <item>ODVJETNIČKO DRUŠTVO SLUNJSKI I RUDNIČKI j.t.d.</item>
    </izvorni_sadrzaj>
    <derivirana_varijabla naziv="DomainObject.Predmet.OstaliListNazivFormatedOIB_1">
      <item>Sudski registar</item>
      <item>Marina Habdija, OIB 30484793945</item>
      <item>ODVJETNIČKO DRUŠTVO SLUNJSKI I RUDNIČKI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TOMAŠEK TUNING jednostavno društvo s ograničenom odgovornošću za programiranje i servis auto elektronike</izvorni_sadrzaj>
    <derivirana_varijabla naziv="DomainObject.Predmet.ProtustrankaIDrugi_1">TOMAŠEK TUNING jednostavno društvo s ograničenom odgovornošću za programiranje i servis auto elektronike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IDrugiAdressOIB_1">TOMAŠEK TUNING jednostavno društvo s ograničenom odgovornošću za programiranje i servis auto elektronike, OIB 22993371990, Ulica Frana Galovića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TOMAŠEK TUNING jednostavno društvo s ograničenom odgovornošću za programiranje i servis auto elektronike</item>
      <item>Sudski registar</item>
      <item>Marina Habdija</item>
      <item>ODVJETNIČKO DRUŠTVO SLUNJSKI I RUDNIČKI j.t.d.</item>
    </izvorni_sadrzaj>
    <derivirana_varijabla naziv="DomainObject.Predmet.SudioniciListNaziv_1">
      <item>Financijska agencija</item>
      <item>TOMAŠEK TUNING jednostavno društvo s ograničenom odgovornošću za programiranje i servis auto elektronike</item>
      <item>Sudski registar</item>
      <item>Marina Habdija</item>
      <item>ODVJETNIČKO DRUŠTVO SLUNJSKI I RUDNIČKI j.t.d.</item>
    </derivirana_varijabla>
  </DomainObject.Predmet.SudioniciListNaziv>
  <DomainObject.Predmet.SudioniciListAdressOIB>
    <izvorni_sadrzaj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  <item>ODVJETNIČKO DRUŠTVO SLUNJSKI I RUDNIČKI j.t.d., Kratka 2/I,42000 Varaždin</item>
    </izvorni_sadrzaj>
    <derivirana_varijabla naziv="DomainObject.Predmet.SudioniciListAdressOIB_1"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Marina Habdija, OIB 30484793945, Frana Galovića 29,42000 Varaždin</item>
      <item>ODVJETNIČKO DRUŠTVO SLUNJSKI I RUDNIČKI j.t.d.,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22993371990</item>
      <item>, OIB null</item>
      <item>, OIB 30484793945</item>
      <item>, OIB null</item>
    </izvorni_sadrzaj>
    <derivirana_varijabla naziv="DomainObject.Predmet.SudioniciListNazivOIB_1">
      <item>, OIB 85821130368</item>
      <item>, OIB 22993371990</item>
      <item>, OIB null</item>
      <item>, OIB 30484793945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D0951-4AD0-434C-A829-D0B725E8F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2041</properties:Characters>
  <properties:Lines>73</properties:Lines>
  <properties:Paragraphs>24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2018-03-13T11:28:00Z</cp:lastPrinted>
  <dcterms:modified xmlns:xsi="http://www.w3.org/2001/XMLSchema-instance" xsi:type="dcterms:W3CDTF">2018-03-13T11:29:00Z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(ST-552-17-7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