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a46e" w14:paraId="c1fa46e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930D76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13268E">
        <w:rPr>
          <w:rFonts w:eastAsia="Times New Roman" w:hAnsi="Times New Roman" w:ascii="Times New Roman"/>
          <w:noProof/>
          <w:szCs w:val="20"/>
          <w:lang w:eastAsia="hr-HR"/>
        </w:rPr>
        <w:t>252</w:t>
      </w:r>
      <w:r w:rsidR="00363431">
        <w:rPr>
          <w:rFonts w:eastAsia="Times New Roman" w:hAnsi="Times New Roman" w:ascii="Times New Roman"/>
          <w:noProof/>
          <w:szCs w:val="20"/>
          <w:lang w:eastAsia="hr-HR"/>
        </w:rPr>
        <w:t>/16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13268E" w:rsidRPr="0013268E">
        <w:rPr>
          <w:rFonts w:hAnsi="Times New Roman" w:ascii="Times New Roman"/>
        </w:rPr>
        <w:t>DRAVINJSKI DOM-ZAGREB d.o.o., Zagreb, Božidara Magovca 79, OIB: 26628422560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3268E">
        <w:rPr>
          <w:rFonts w:eastAsia="Times New Roman" w:hAnsi="Times New Roman" w:ascii="Times New Roman"/>
          <w:noProof/>
          <w:szCs w:val="20"/>
          <w:lang w:eastAsia="hr-HR"/>
        </w:rPr>
        <w:t>23. srpnja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13268E" w:rsidRPr="0013268E">
        <w:rPr>
          <w:rFonts w:hAnsi="Times New Roman" w:ascii="Times New Roman"/>
        </w:rPr>
        <w:t>DRAVINJSKI DOM-ZAGREB d.o.o., Zagreb, Božidara Magovca 79, OIB: 26628422560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787D8B">
        <w:rPr>
          <w:rFonts w:hAnsi="Times New Roman" w:ascii="Times New Roman"/>
        </w:rPr>
        <w:t>6</w:t>
      </w:r>
      <w:r w:rsidR="0013268E">
        <w:rPr>
          <w:rFonts w:hAnsi="Times New Roman" w:ascii="Times New Roman"/>
        </w:rPr>
        <w:t>252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633DDB" w:rsidRPr="00633DDB">
        <w:rPr>
          <w:rFonts w:hAnsi="Times New Roman" w:ascii="Times New Roman"/>
        </w:rPr>
        <w:t xml:space="preserve">FINA-e od </w:t>
      </w:r>
      <w:r w:rsidR="00B82981">
        <w:rPr>
          <w:rFonts w:hAnsi="Times New Roman" w:ascii="Times New Roman"/>
        </w:rPr>
        <w:t>13</w:t>
      </w:r>
      <w:r w:rsidR="00633DDB" w:rsidRPr="00633DDB">
        <w:rPr>
          <w:rFonts w:hAnsi="Times New Roman" w:ascii="Times New Roman"/>
        </w:rPr>
        <w:t xml:space="preserve">. </w:t>
      </w:r>
      <w:r w:rsidR="00B82981">
        <w:rPr>
          <w:rFonts w:hAnsi="Times New Roman" w:ascii="Times New Roman"/>
        </w:rPr>
        <w:t>veljače</w:t>
      </w:r>
      <w:r w:rsidR="00633DDB" w:rsidRPr="00633DDB">
        <w:rPr>
          <w:rFonts w:hAnsi="Times New Roman" w:ascii="Times New Roman"/>
        </w:rPr>
        <w:t xml:space="preserve"> 201</w:t>
      </w:r>
      <w:r w:rsidR="00B82981">
        <w:rPr>
          <w:rFonts w:hAnsi="Times New Roman" w:ascii="Times New Roman"/>
        </w:rPr>
        <w:t>8</w:t>
      </w:r>
      <w:r w:rsidR="00633DDB" w:rsidRPr="00633DDB">
        <w:rPr>
          <w:rFonts w:hAnsi="Times New Roman" w:ascii="Times New Roman"/>
        </w:rPr>
        <w:t xml:space="preserve">. iz kojeg proizlazi da je na taj dan račun dužnika u blokadi za iznos od </w:t>
      </w:r>
      <w:r w:rsidR="00B82981">
        <w:rPr>
          <w:rFonts w:hAnsi="Times New Roman" w:ascii="Times New Roman"/>
        </w:rPr>
        <w:t>962.600,28</w:t>
      </w:r>
      <w:r w:rsidR="00633DDB" w:rsidRPr="00633DDB">
        <w:rPr>
          <w:rFonts w:hAnsi="Times New Roman" w:ascii="Times New Roman"/>
        </w:rPr>
        <w:t xml:space="preserve"> kn te da neprekidna blokada traje </w:t>
      </w:r>
      <w:r w:rsidR="00B82981">
        <w:rPr>
          <w:rFonts w:hAnsi="Times New Roman" w:ascii="Times New Roman"/>
        </w:rPr>
        <w:t>889</w:t>
      </w:r>
      <w:r w:rsidR="00633DDB" w:rsidRPr="00633DDB">
        <w:rPr>
          <w:rFonts w:hAnsi="Times New Roman" w:ascii="Times New Roman"/>
        </w:rPr>
        <w:t xml:space="preserve"> dana</w:t>
      </w:r>
      <w:r w:rsidR="000E5A0E">
        <w:rPr>
          <w:rFonts w:hAnsi="Times New Roman" w:ascii="Times New Roman"/>
        </w:rPr>
        <w:t xml:space="preserve">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B82981" w:rsidP="00B82981" w:rsidR="00B8298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</w:t>
      </w:r>
      <w:r w:rsidRPr="00B82981">
        <w:rPr>
          <w:rFonts w:hAnsi="Times New Roman" w:ascii="Times New Roman"/>
        </w:rPr>
        <w:t xml:space="preserve">potvrde SREDIŠNJE KLIRINIŠKO DEPOZITARNO DRUŠTVO d.d. Zagreb, Heinzelova ulica 62a/6, utvrđeno da dužnik evidentiran kao imatelj vrijednosnih papira </w:t>
      </w:r>
      <w:r w:rsidR="00CA569E">
        <w:rPr>
          <w:rFonts w:hAnsi="Times New Roman" w:ascii="Times New Roman"/>
        </w:rPr>
        <w:t>14 komada IGH-R-A zadnja tržišna vrijednost 168,00 kn po vrijednosnici.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3268E">
        <w:rPr>
          <w:rFonts w:hAnsi="Times New Roman" w:ascii="Times New Roman"/>
        </w:rPr>
        <w:t>23</w:t>
      </w:r>
      <w:r w:rsidR="00DA0C4A">
        <w:rPr>
          <w:rFonts w:hAnsi="Times New Roman" w:ascii="Times New Roman"/>
        </w:rPr>
        <w:t xml:space="preserve">. </w:t>
      </w:r>
      <w:r w:rsidR="0013268E">
        <w:rPr>
          <w:rFonts w:hAnsi="Times New Roman" w:ascii="Times New Roman"/>
        </w:rPr>
        <w:t>srpnja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BF615F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BF615F" w:rsidR="00BF615F" w:rsidRPr="00BF615F">
      <w:pPr>
        <w:rPr>
          <w:rFonts w:hAnsi="Times New Roman" w:ascii="Times New Roman"/>
        </w:rPr>
      </w:pPr>
      <w:r w:rsidRPr="00BF615F">
        <w:rPr>
          <w:rFonts w:hAnsi="Times New Roman" w:ascii="Times New Roman"/>
        </w:rPr>
        <w:t>Za točnost otpravka - ovlašteni službenik</w:t>
      </w:r>
    </w:p>
    <w:p w:rsidRDefault="00BF615F" w:rsidR="00BF615F" w:rsidRPr="00BF615F">
      <w:pPr>
        <w:rPr>
          <w:rFonts w:hAnsi="Times New Roman" w:ascii="Times New Roman"/>
        </w:rPr>
      </w:pPr>
      <w:r w:rsidRPr="00BF615F">
        <w:rPr>
          <w:rFonts w:hAnsi="Times New Roman" w:ascii="Times New Roman"/>
        </w:rPr>
        <w:tab/>
        <w:t xml:space="preserve">      Ivana Stampf</w:t>
      </w:r>
    </w:p>
    <w:p w:rsidRDefault="00BF615F" w:rsidP="001725CA" w:rsidR="00BF615F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15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930D76">
      <w:rPr>
        <w:rFonts w:hAnsi="Times New Roman" w:ascii="Times New Roman"/>
      </w:rPr>
      <w:t>6</w:t>
    </w:r>
    <w:r w:rsidR="0013268E">
      <w:rPr>
        <w:rFonts w:hAnsi="Times New Roman" w:ascii="Times New Roman"/>
      </w:rPr>
      <w:t>252</w:t>
    </w:r>
    <w:r w:rsidR="0036343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7721A"/>
    <w:rsid w:val="00091756"/>
    <w:rsid w:val="000E2398"/>
    <w:rsid w:val="000E5A0E"/>
    <w:rsid w:val="001001D5"/>
    <w:rsid w:val="0013268E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3431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5C742E"/>
    <w:rsid w:val="00633DDB"/>
    <w:rsid w:val="00635B9D"/>
    <w:rsid w:val="00665D5F"/>
    <w:rsid w:val="00694A32"/>
    <w:rsid w:val="006A451A"/>
    <w:rsid w:val="007035B4"/>
    <w:rsid w:val="00726CAA"/>
    <w:rsid w:val="00726DDA"/>
    <w:rsid w:val="00752751"/>
    <w:rsid w:val="0077109B"/>
    <w:rsid w:val="00772124"/>
    <w:rsid w:val="00787D8B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30D76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19FA"/>
    <w:rsid w:val="00B0422D"/>
    <w:rsid w:val="00B0574A"/>
    <w:rsid w:val="00B46CF5"/>
    <w:rsid w:val="00B52C3D"/>
    <w:rsid w:val="00B754F0"/>
    <w:rsid w:val="00B75C83"/>
    <w:rsid w:val="00B82981"/>
    <w:rsid w:val="00B87AEB"/>
    <w:rsid w:val="00B969B8"/>
    <w:rsid w:val="00BC41A7"/>
    <w:rsid w:val="00BC580B"/>
    <w:rsid w:val="00BC6B73"/>
    <w:rsid w:val="00BE6E3F"/>
    <w:rsid w:val="00BF615F"/>
    <w:rsid w:val="00BF6A77"/>
    <w:rsid w:val="00C049BA"/>
    <w:rsid w:val="00C123EA"/>
    <w:rsid w:val="00C3624C"/>
    <w:rsid w:val="00C73EA6"/>
    <w:rsid w:val="00C9757B"/>
    <w:rsid w:val="00C97AE9"/>
    <w:rsid w:val="00CA4F2A"/>
    <w:rsid w:val="00CA569E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6252</izvorni_sadrzaj>
    <derivirana_varijabla naziv="DomainObject.Predmet.Broj_1">6252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St-6252/2016</izvorni_sadrzaj>
    <derivirana_varijabla naziv="DomainObject.Predmet.OznakaBroj_1">St-6252/2016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DRAVINJSKI DOM - ZAGREB d.o.o.</izvorni_sadrzaj>
    <derivirana_varijabla naziv="DomainObject.Predmet.ProtustrankaFormated_1">  DRAVINJSKI DOM - ZAGREB d.o.o.</derivirana_varijabla>
  </DomainObject.Predmet.ProtustrankaFormated>
  <DomainObject.Predmet.ProtustrankaFormatedOIB>
    <izvorni_sadrzaj>  DRAVINJSKI DOM - ZAGREB d.o.o., OIB 26628422560</izvorni_sadrzaj>
    <derivirana_varijabla naziv="DomainObject.Predmet.ProtustrankaFormatedOIB_1">  DRAVINJSKI DOM - ZAGREB d.o.o., OIB 26628422560</derivirana_varijabla>
  </DomainObject.Predmet.ProtustrankaFormatedOIB>
  <DomainObject.Predmet.ProtustrankaFormatedWithAdress>
    <izvorni_sadrzaj> DRAVINJSKI DOM - ZAGREB d.o.o., Božidara Magovca 79, 10000 Zagreb</izvorni_sadrzaj>
    <derivirana_varijabla naziv="DomainObject.Predmet.ProtustrankaFormatedWithAdress_1"> DRAVINJSKI DOM - ZAGREB d.o.o., Božidara Magovca 79, 10000 Zagreb</derivirana_varijabla>
  </DomainObject.Predmet.ProtustrankaFormatedWithAdress>
  <DomainObject.Predmet.ProtustrankaFormatedWithAdressOIB>
    <izvorni_sadrzaj> DRAVINJSKI DOM - ZAGREB d.o.o., OIB 26628422560, Božidara Magovca 79, 10000 Zagreb</izvorni_sadrzaj>
    <derivirana_varijabla naziv="DomainObject.Predmet.ProtustrankaFormatedWithAdressOIB_1"> DRAVINJSKI DOM - ZAGREB d.o.o., OIB 26628422560, Božidara Magovca 79, 10000 Zagreb</derivirana_varijabla>
  </DomainObject.Predmet.ProtustrankaFormatedWithAdressOIB>
  <DomainObject.Predmet.ProtustrankaWithAdress>
    <izvorni_sadrzaj>DRAVINJSKI DOM - ZAGREB d.o.o. Božidara Magovca 79, 10000 Zagreb</izvorni_sadrzaj>
    <derivirana_varijabla naziv="DomainObject.Predmet.ProtustrankaWithAdress_1">DRAVINJSKI DOM - ZAGREB d.o.o. Božidara Magovca 79, 10000 Zagreb</derivirana_varijabla>
  </DomainObject.Predmet.ProtustrankaWithAdress>
  <DomainObject.Predmet.ProtustrankaWithAdressOIB>
    <izvorni_sadrzaj>DRAVINJSKI DOM - ZAGREB d.o.o., OIB 26628422560, Božidara Magovca 79, 10000 Zagreb</izvorni_sadrzaj>
    <derivirana_varijabla naziv="DomainObject.Predmet.ProtustrankaWithAdressOIB_1">DRAVINJSKI DOM - ZAGREB d.o.o., OIB 26628422560, Božidara Magovca 79, 10000 Zagreb</derivirana_varijabla>
  </DomainObject.Predmet.ProtustrankaWithAdressOIB>
  <DomainObject.Predmet.ProtustrankaNazivFormated>
    <izvorni_sadrzaj>DRAVINJSKI DOM - ZAGREB d.o.o.</izvorni_sadrzaj>
    <derivirana_varijabla naziv="DomainObject.Predmet.ProtustrankaNazivFormated_1">DRAVINJSKI DOM - ZAGREB d.o.o.</derivirana_varijabla>
  </DomainObject.Predmet.ProtustrankaNazivFormated>
  <DomainObject.Predmet.ProtustrankaNazivFormatedOIB>
    <izvorni_sadrzaj>DRAVINJSKI DOM - ZAGREB d.o.o., OIB 26628422560</izvorni_sadrzaj>
    <derivirana_varijabla naziv="DomainObject.Predmet.ProtustrankaNazivFormatedOIB_1">DRAVINJSKI DOM - ZAGREB d.o.o., OIB 26628422560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Zagreb, Avenija Dubrovnik 32, 10000 Zagreb</izvorni_sadrzaj>
    <derivirana_varijabla naziv="DomainObject.Predmet.StrankaFormatedWithAdress_1"> FINA Regionalni centar Zagreb, Trg svibanjskih žrtava 1995. 1, 10000 Zagreb; RH MF Porezna Uprava Zagreb,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Avenija Dubrovnik 32, 10000 Zagreb</izvorni_sadrzaj>
    <derivirana_varijabla naziv="DomainObject.Predmet.StrankaFormatedWithAdressOIB_1"> FINA Regionalni centar Zagreb, OIB 85821130368, Trg svibanjskih žrtava 1995. 1, 10000 Zagreb; RH MF Porezna Uprava Zagreb, OIB 18683136487, Avenija Dubrovnik 32, 10000 Zagreb</derivirana_varijabla>
  </DomainObject.Predmet.StrankaFormatedWithAdressOIB>
  <DomainObject.Predmet.StrankaWithAdress>
    <izvorni_sadrzaj>FINA Regionalni centar Zagreb Trg svibanjskih žrtava 1995. 1,10000 Zagreb,RH MF Porezna Uprava Zagreb Avenija Dubrovnik 32,10000 Zagreb</izvorni_sadrzaj>
    <derivirana_varijabla naziv="DomainObject.Predmet.StrankaWithAdress_1">FINA Regionalni centar Zagreb Trg svibanjskih žrtava 1995. 1,10000 Zagreb,RH MF Porezna Uprava Zagreb Avenija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Avenija Dubrovnik 32,10000 Zagreb</izvorni_sadrzaj>
    <derivirana_varijabla naziv="DomainObject.Predmet.StrankaWithAdressOIB_1">FINA Regionalni centar Zagreb, OIB 85821130368, Trg svibanjskih žrtava 1995. 1,10000 Zagreb,RH MF Porezna Uprava Zagreb, OIB 18683136487, Avenija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Avenija Dubrovnik 32, 10000 Zagreb</item>
    </izvorni_sadrzaj>
    <derivirana_varijabla naziv="DomainObject.Predmet.StrankaListFormatedWithAdress_1">
      <item>FINA Regionalni centar Zagreb, Trg svibanjskih žrtava 1995. 1, 10000 Zagreb</item>
      <item>RH MF Porezna Uprava Zagreb,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DRAVINJSKI DOM - ZAGREB d.o.o.</item>
    </izvorni_sadrzaj>
    <derivirana_varijabla naziv="DomainObject.Predmet.ProtuStrankaListFormated_1">
      <item>DRAVINJSKI DOM - ZAGREB d.o.o.</item>
    </derivirana_varijabla>
  </DomainObject.Predmet.ProtuStrankaListFormated>
  <DomainObject.Predmet.ProtuStrankaListFormatedOIB>
    <izvorni_sadrzaj>
      <item>DRAVINJSKI DOM - ZAGREB d.o.o., OIB 26628422560</item>
    </izvorni_sadrzaj>
    <derivirana_varijabla naziv="DomainObject.Predmet.ProtuStrankaListFormatedOIB_1">
      <item>DRAVINJSKI DOM - ZAGREB d.o.o., OIB 26628422560</item>
    </derivirana_varijabla>
  </DomainObject.Predmet.ProtuStrankaListFormatedOIB>
  <DomainObject.Predmet.ProtuStrankaListFormatedWithAdress>
    <izvorni_sadrzaj>
      <item>DRAVINJSKI DOM - ZAGREB d.o.o., Božidara Magovca 79, 10000 Zagreb</item>
    </izvorni_sadrzaj>
    <derivirana_varijabla naziv="DomainObject.Predmet.ProtuStrankaListFormatedWithAdress_1">
      <item>DRAVINJSKI DOM - ZAGREB d.o.o., Božidara Magovca 79, 10000 Zagreb</item>
    </derivirana_varijabla>
  </DomainObject.Predmet.ProtuStrankaListFormatedWithAdress>
  <DomainObject.Predmet.ProtuStrankaListFormatedWithAdressOIB>
    <izvorni_sadrzaj>
      <item>DRAVINJSKI DOM - ZAGREB d.o.o., OIB 26628422560, Božidara Magovca 79, 10000 Zagreb</item>
    </izvorni_sadrzaj>
    <derivirana_varijabla naziv="DomainObject.Predmet.ProtuStrankaListFormatedWithAdressOIB_1">
      <item>DRAVINJSKI DOM - ZAGREB d.o.o., OIB 26628422560, Božidara Magovca 79, 10000 Zagreb</item>
    </derivirana_varijabla>
  </DomainObject.Predmet.ProtuStrankaListFormatedWithAdressOIB>
  <DomainObject.Predmet.ProtuStrankaListNazivFormated>
    <izvorni_sadrzaj>
      <item>DRAVINJSKI DOM - ZAGREB d.o.o.</item>
    </izvorni_sadrzaj>
    <derivirana_varijabla naziv="DomainObject.Predmet.ProtuStrankaListNazivFormated_1">
      <item>DRAVINJSKI DOM - ZAGREB d.o.o.</item>
    </derivirana_varijabla>
  </DomainObject.Predmet.ProtuStrankaListNazivFormated>
  <DomainObject.Predmet.ProtuStrankaListNazivFormatedOIB>
    <izvorni_sadrzaj>
      <item>DRAVINJSKI DOM - ZAGREB d.o.o., OIB 26628422560</item>
    </izvorni_sadrzaj>
    <derivirana_varijabla naziv="DomainObject.Predmet.ProtuStrankaListNazivFormatedOIB_1">
      <item>DRAVINJSKI DOM - ZAGREB d.o.o., OIB 26628422560</item>
    </derivirana_varijabla>
  </DomainObject.Predmet.ProtuStrankaListNazivFormatedOIB>
  <DomainObject.Predmet.OstaliListFormated>
    <izvorni_sadrzaj>
      <item>Županijsko državno odvjetništvo u Slavonskom Brodu</item>
      <item>Tomislav Grahovac</item>
    </izvorni_sadrzaj>
    <derivirana_varijabla naziv="DomainObject.Predmet.OstaliListFormated_1">
      <item>Županijsko državno odvjetništvo u Slavonskom Brodu</item>
      <item>Tomislav Grahovac</item>
    </derivirana_varijabla>
  </DomainObject.Predmet.OstaliListFormated>
  <DomainObject.Predmet.OstaliListFormatedOIB>
    <izvorni_sadrzaj>
      <item>Županijsko državno odvjetništvo u Slavonskom Brodu, OIB 12144806706</item>
      <item>Tomislav Grahovac, OIB 86475655797</item>
    </izvorni_sadrzaj>
    <derivirana_varijabla naziv="DomainObject.Predmet.OstaliListFormatedOIB_1">
      <item>Županijsko državno odvjetništvo u Slavonskom Brodu, OIB 12144806706</item>
      <item>Tomislav Grahovac, OIB 86475655797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  <item>Tomislav Grahovac, Ulica Petra I Tome Erdoedyja 14, 10000 Zagreb</item>
    </izvorni_sadrzaj>
    <derivirana_varijabla naziv="DomainObject.Predmet.OstaliListFormatedWithAdress_1">
      <item>Županijsko državno odvjetništvo u Slavonskom Brodu, Ante Starčevića 40, 35000 Slavonski Brod</item>
      <item>Tomislav Grahovac, Ulica Petra I Tome Erdoedyja 14,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</item>
      <item>Tomislav Grahovac, OIB 86475655797, Ulica Petra I Tome Erdoedyja 14, 10000 Zagreb</item>
    </izvorni_sadrzaj>
    <derivirana_varijabla naziv="DomainObject.Predmet.OstaliListFormatedWithAdressOIB_1">
      <item>Županijsko državno odvjetništvo u Slavonskom Brodu, OIB 12144806706, Ante Starčevića 40, 35000 Slavonski Brod</item>
      <item>Tomislav Grahovac, OIB 86475655797, Ulica Petra I Tome Erdoedyja 14, 10000 Zagreb</item>
    </derivirana_varijabla>
  </DomainObject.Predmet.OstaliListFormatedWithAdressOIB>
  <DomainObject.Predmet.OstaliListNazivFormated>
    <izvorni_sadrzaj>
      <item>Županijsko državno odvjetništvo u Slavonskom Brodu</item>
      <item>Tomislav Grahovac</item>
    </izvorni_sadrzaj>
    <derivirana_varijabla naziv="DomainObject.Predmet.OstaliListNazivFormated_1">
      <item>Županijsko državno odvjetništvo u Slavonskom Brodu</item>
      <item>Tomislav Grahovac</item>
    </derivirana_varijabla>
  </DomainObject.Predmet.OstaliListNazivFormated>
  <DomainObject.Predmet.OstaliListNazivFormatedOIB>
    <izvorni_sadrzaj>
      <item>Županijsko državno odvjetništvo u Slavonskom Brodu, OIB 12144806706</item>
      <item>Tomislav Grahovac, OIB 86475655797</item>
    </izvorni_sadrzaj>
    <derivirana_varijabla naziv="DomainObject.Predmet.OstaliListNazivFormatedOIB_1">
      <item>Županijsko državno odvjetništvo u Slavonskom Brodu, OIB 12144806706</item>
      <item>Tomislav Grahovac, OIB 86475655797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DRAVINJSKI DOM - ZAGREB d.o.o.</izvorni_sadrzaj>
    <derivirana_varijabla naziv="DomainObject.Predmet.ProtustrankaIDrugi_1">DRAVINJSKI DOM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DRAVINJSKI DOM - ZAGREB d.o.o., OIB 26628422560, Božidara Magovca 79, 10000 Zagreb</izvorni_sadrzaj>
    <derivirana_varijabla naziv="DomainObject.Predmet.ProtustrankaIDrugiAdressOIB_1">DRAVINJSKI DOM - ZAGREB d.o.o., OIB 26628422560, Božidara Magovca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 Zagreb</item>
      <item>DRAVINJSKI DOM - ZAGREB d.o.o.</item>
      <item>Županijsko državno odvjetništvo u Slavonskom Brodu</item>
      <item>Tomislav Grahovac</item>
    </izvorni_sadrzaj>
    <derivirana_varijabla naziv="DomainObject.Predmet.SudioniciListNaziv_1">
      <item>FINA Regionalni centar Zagreb</item>
      <item>RH MF Porezna Uprava Zagreb</item>
      <item>DRAVINJSKI DOM - ZAGREB d.o.o.</item>
      <item>Županijsko državno odvjetništvo u Slavonskom Brodu</item>
      <item>Tomislav Grahovac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Zagreb, OIB 18683136487, Avenija Dubrovnik 32,10000 Zagreb</item>
      <item>DRAVINJSKI DOM - ZAGREB d.o.o., OIB 26628422560, Božidara Magovca 79,10000 Zagreb</item>
      <item>Županijsko državno odvjetništvo u Slavonskom Brodu, OIB 12144806706, Ante Starčevića 40,35000 Slavonski Brod</item>
      <item>Tomislav Grahovac, OIB 86475655797, Ulica Petra I Tome Erdoedyja 14,10000 Zagreb</item>
    </izvorni_sadrzaj>
    <derivirana_varijabla naziv="DomainObject.Predmet.SudioniciListAdressOIB_1">
      <item>FINA Regionalni centar Zagreb, OIB 85821130368, Trg svibanjskih žrtava 1995. 1,10000 Zagreb</item>
      <item>RH MF Porezna Uprava Zagreb, OIB 18683136487, Avenija Dubrovnik 32,10000 Zagreb</item>
      <item>DRAVINJSKI DOM - ZAGREB d.o.o., OIB 26628422560, Božidara Magovca 79,10000 Zagreb</item>
      <item>Županijsko državno odvjetništvo u Slavonskom Brodu, OIB 12144806706, Ante Starčevića 40,35000 Slavonski Brod</item>
      <item>Tomislav Grahovac, OIB 86475655797, Ulica Petra I Tome Erdoedyja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26628422560</item>
      <item>, OIB 12144806706</item>
      <item>, OIB 86475655797</item>
    </izvorni_sadrzaj>
    <derivirana_varijabla naziv="DomainObject.Predmet.SudioniciListNazivOIB_1">
      <item>, OIB 85821130368</item>
      <item>, OIB 18683136487</item>
      <item>, OIB 26628422560</item>
      <item>, OIB 12144806706</item>
      <item>, OIB 86475655797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A2CD5-4F92-4D68-B393-C5AABB2C5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2622</properties:Characters>
  <properties:Lines>63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2018-07-23T08:47:00Z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2018-07-23T09:11:00Z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St-6252-16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