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19a1" w14:paraId="93a19a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16A8B">
        <w:t>58</w:t>
      </w:r>
      <w:r w:rsidR="007B034F">
        <w:t>50</w:t>
      </w:r>
      <w:r w:rsidR="00F16A8B">
        <w:t>/</w:t>
      </w:r>
      <w:r w:rsidR="00F8679B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C12796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B034F" w:rsidRPr="007B034F">
        <w:t xml:space="preserve"> </w:t>
      </w:r>
      <w:r w:rsidR="007B034F">
        <w:t>RUDI-MARK d.o.o., Zagreb, Špoljarci 5</w:t>
      </w:r>
      <w:r w:rsidR="007B034F" w:rsidRPr="00CA2C3E">
        <w:t xml:space="preserve">, OIB: </w:t>
      </w:r>
      <w:r w:rsidR="007B034F">
        <w:t>11303487811</w:t>
      </w:r>
      <w:r w:rsidR="007B034F" w:rsidRPr="00E9095A">
        <w:t>,</w:t>
      </w:r>
      <w:r w:rsidR="007B034F" w:rsidRPr="00C7525B">
        <w:t xml:space="preserve"> MBS:</w:t>
      </w:r>
      <w:r w:rsidR="007B034F">
        <w:t xml:space="preserve"> 080100769</w:t>
      </w:r>
      <w:r w:rsidR="0015488C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B034F">
        <w:t>24.583,68</w:t>
      </w:r>
      <w:r w:rsidR="0015488C">
        <w:t xml:space="preserve"> kuna.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C12796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F8679B">
      <w:t>5</w:t>
    </w:r>
    <w:r w:rsidR="00F16A8B">
      <w:t>8</w:t>
    </w:r>
    <w:r w:rsidR="007B034F">
      <w:t>50</w:t>
    </w:r>
    <w:r w:rsidR="00F8679B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5488C"/>
    <w:rsid w:val="00185571"/>
    <w:rsid w:val="00192C7F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B034F"/>
    <w:rsid w:val="007B13A4"/>
    <w:rsid w:val="007B5AFD"/>
    <w:rsid w:val="007C7891"/>
    <w:rsid w:val="007D5A5D"/>
    <w:rsid w:val="007E717E"/>
    <w:rsid w:val="008155EE"/>
    <w:rsid w:val="00860308"/>
    <w:rsid w:val="008613BD"/>
    <w:rsid w:val="00861B8B"/>
    <w:rsid w:val="00863025"/>
    <w:rsid w:val="00871F01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82F18"/>
    <w:rsid w:val="00BD2F8B"/>
    <w:rsid w:val="00C12796"/>
    <w:rsid w:val="00C50013"/>
    <w:rsid w:val="00C53218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16A8B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2C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C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C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C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C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2C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C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C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C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C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5850</izvorni_sadrzaj>
    <derivirana_varijabla naziv="DomainObject.Predmet.Broj_1">5850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St-5850/2015</izvorni_sadrzaj>
    <derivirana_varijabla naziv="DomainObject.Predmet.OznakaBroj_1">St-5850/2015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RUDI-MARK d.o.o. zastupanog po punomoćniku Rudolf Špoljarec</izvorni_sadrzaj>
    <derivirana_varijabla naziv="DomainObject.Predmet.ProtustrankaFormated_1">  RUDI-MARK d.o.o. zastupanog po punomoćniku Rudolf Špoljarec</derivirana_varijabla>
  </DomainObject.Predmet.ProtustrankaFormated>
  <DomainObject.Predmet.ProtustrankaFormatedOIB>
    <izvorni_sadrzaj>  RUDI-MARK d.o.o., OIB 11303487811 zastupanog po punomoćniku Rudolf Špoljarec</izvorni_sadrzaj>
    <derivirana_varijabla naziv="DomainObject.Predmet.ProtustrankaFormatedOIB_1">  RUDI-MARK d.o.o., OIB 11303487811 zastupanog po punomoćniku Rudolf Špoljarec</derivirana_varijabla>
  </DomainObject.Predmet.ProtustrankaFormatedOIB>
  <DomainObject.Predmet.ProtustrankaFormatedWithAdress>
    <izvorni_sadrzaj> RUDI-MARK d.o.o., Špoljarci 5, 10000 Zagreb zastupanog po punomoćniku Rudolf Špoljarec</izvorni_sadrzaj>
    <derivirana_varijabla naziv="DomainObject.Predmet.ProtustrankaFormatedWithAdress_1"> RUDI-MARK d.o.o., Špoljarci 5, 10000 Zagreb zastupanog po punomoćniku Rudolf Špoljarec</derivirana_varijabla>
  </DomainObject.Predmet.ProtustrankaFormatedWithAdress>
  <DomainObject.Predmet.ProtustrankaFormatedWithAdressOIB>
    <izvorni_sadrzaj> RUDI-MARK d.o.o., OIB 11303487811, Špoljarci 5, 10000 Zagreb zastupanog po punomoćniku Rudolf Špoljarec</izvorni_sadrzaj>
    <derivirana_varijabla naziv="DomainObject.Predmet.ProtustrankaFormatedWithAdressOIB_1"> RUDI-MARK d.o.o., OIB 11303487811, Špoljarci 5, 10000 Zagreb zastupanog po punomoćniku Rudolf Špoljarec</derivirana_varijabla>
  </DomainObject.Predmet.ProtustrankaFormatedWithAdressOIB>
  <DomainObject.Predmet.ProtustrankaWithAdress>
    <izvorni_sadrzaj>RUDI-MARK d.o.o. Špoljarci 5, 10000 Zagreb</izvorni_sadrzaj>
    <derivirana_varijabla naziv="DomainObject.Predmet.ProtustrankaWithAdress_1">RUDI-MARK d.o.o. Špoljarci 5, 10000 Zagreb</derivirana_varijabla>
  </DomainObject.Predmet.ProtustrankaWithAdress>
  <DomainObject.Predmet.ProtustrankaWithAdressOIB>
    <izvorni_sadrzaj>RUDI-MARK d.o.o., OIB 11303487811, Špoljarci 5, 10000 Zagreb</izvorni_sadrzaj>
    <derivirana_varijabla naziv="DomainObject.Predmet.ProtustrankaWithAdressOIB_1">RUDI-MARK d.o.o., OIB 11303487811, Špoljarci 5, 10000 Zagreb</derivirana_varijabla>
  </DomainObject.Predmet.ProtustrankaWithAdressOIB>
  <DomainObject.Predmet.ProtustrankaNazivFormated>
    <izvorni_sadrzaj>RUDI-MARK d.o.o.</izvorni_sadrzaj>
    <derivirana_varijabla naziv="DomainObject.Predmet.ProtustrankaNazivFormated_1">RUDI-MARK d.o.o.</derivirana_varijabla>
  </DomainObject.Predmet.ProtustrankaNazivFormated>
  <DomainObject.Predmet.ProtustrankaNazivFormatedOIB>
    <izvorni_sadrzaj>RUDI-MARK d.o.o., OIB 11303487811</izvorni_sadrzaj>
    <derivirana_varijabla naziv="DomainObject.Predmet.ProtustrankaNazivFormatedOIB_1">RUDI-MARK d.o.o., OIB 11303487811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RUDI-MARK d.o.o. zastupanog po punomoćniku Rudolf Špoljarec</item>
    </izvorni_sadrzaj>
    <derivirana_varijabla naziv="DomainObject.Predmet.ProtuStrankaListFormated_1">
      <item>RUDI-MARK d.o.o. zastupanog po punomoćniku Rudolf Špoljarec</item>
    </derivirana_varijabla>
  </DomainObject.Predmet.ProtuStrankaListFormated>
  <DomainObject.Predmet.ProtuStrankaListFormatedOIB>
    <izvorni_sadrzaj>
      <item>RUDI-MARK d.o.o., OIB 11303487811 zastupanog po punomoćniku Rudolf Špoljarec</item>
    </izvorni_sadrzaj>
    <derivirana_varijabla naziv="DomainObject.Predmet.ProtuStrankaListFormatedOIB_1">
      <item>RUDI-MARK d.o.o., OIB 11303487811 zastupanog po punomoćniku Rudolf Špoljarec</item>
    </derivirana_varijabla>
  </DomainObject.Predmet.ProtuStrankaListFormatedOIB>
  <DomainObject.Predmet.ProtuStrankaListFormatedWithAdress>
    <izvorni_sadrzaj>
      <item>RUDI-MARK d.o.o., Špoljarci 5, 10000 Zagreb zastupanog po punomoćniku Rudolf Špoljarec</item>
    </izvorni_sadrzaj>
    <derivirana_varijabla naziv="DomainObject.Predmet.ProtuStrankaListFormatedWithAdress_1">
      <item>RUDI-MARK d.o.o., Špoljarci 5, 10000 Zagreb zastupanog po punomoćniku Rudolf Špoljarec</item>
    </derivirana_varijabla>
  </DomainObject.Predmet.ProtuStrankaListFormatedWithAdress>
  <DomainObject.Predmet.ProtuStrankaListFormatedWithAdressOIB>
    <izvorni_sadrzaj>
      <item>RUDI-MARK d.o.o., OIB 11303487811, Špoljarci 5, 10000 Zagreb zastupanog po punomoćniku Rudolf Špoljarec</item>
    </izvorni_sadrzaj>
    <derivirana_varijabla naziv="DomainObject.Predmet.ProtuStrankaListFormatedWithAdressOIB_1">
      <item>RUDI-MARK d.o.o., OIB 11303487811, Špoljarci 5, 10000 Zagreb zastupanog po punomoćniku Rudolf Špoljarec</item>
    </derivirana_varijabla>
  </DomainObject.Predmet.ProtuStrankaListFormatedWithAdressOIB>
  <DomainObject.Predmet.ProtuStrankaListNazivFormated>
    <izvorni_sadrzaj>
      <item>RUDI-MARK d.o.o.</item>
    </izvorni_sadrzaj>
    <derivirana_varijabla naziv="DomainObject.Predmet.ProtuStrankaListNazivFormated_1">
      <item>RUDI-MARK d.o.o.</item>
    </derivirana_varijabla>
  </DomainObject.Predmet.ProtuStrankaListNazivFormated>
  <DomainObject.Predmet.ProtuStrankaListNazivFormatedOIB>
    <izvorni_sadrzaj>
      <item>RUDI-MARK d.o.o., OIB 11303487811</item>
    </izvorni_sadrzaj>
    <derivirana_varijabla naziv="DomainObject.Predmet.ProtuStrankaListNazivFormatedOIB_1">
      <item>RUDI-MARK d.o.o., OIB 11303487811</item>
    </derivirana_varijabla>
  </DomainObject.Predmet.ProtuStrankaListNazivFormatedOIB>
  <DomainObject.Predmet.OstaliListFormated>
    <izvorni_sadrzaj>
      <item>Rudolf Špoljarec punomoćnik sudionika u postupku RUDI-MARK d.o.o.</item>
    </izvorni_sadrzaj>
    <derivirana_varijabla naziv="DomainObject.Predmet.OstaliListFormated_1">
      <item>Rudolf Špoljarec punomoćnik sudionika u postupku RUDI-MARK d.o.o.</item>
    </derivirana_varijabla>
  </DomainObject.Predmet.OstaliListFormated>
  <DomainObject.Predmet.OstaliListFormatedOIB>
    <izvorni_sadrzaj>
      <item>Rudolf Špoljarec, OIB 50650792677 punomoćnik sudionika u postupku RUDI-MARK d.o.o.</item>
    </izvorni_sadrzaj>
    <derivirana_varijabla naziv="DomainObject.Predmet.OstaliListFormatedOIB_1">
      <item>Rudolf Špoljarec, OIB 50650792677 punomoćnik sudionika u postupku RUDI-MARK d.o.o.</item>
    </derivirana_varijabla>
  </DomainObject.Predmet.OstaliListFormatedOIB>
  <DomainObject.Predmet.OstaliListFormatedWithAdress>
    <izvorni_sadrzaj>
      <item>Rudolf Špoljarec, Špoljarci 5, 10000 Zagreb punomoćnik sudionika u postupku RUDI-MARK d.o.o.</item>
    </izvorni_sadrzaj>
    <derivirana_varijabla naziv="DomainObject.Predmet.OstaliListFormatedWithAdress_1">
      <item>Rudolf Špoljarec, Špoljarci 5, 10000 Zagreb punomoćnik sudionika u postupku RUDI-MARK d.o.o.</item>
    </derivirana_varijabla>
  </DomainObject.Predmet.OstaliListFormatedWithAdress>
  <DomainObject.Predmet.OstaliListFormatedWithAdressOIB>
    <izvorni_sadrzaj>
      <item>Rudolf Špoljarec, OIB 50650792677, Špoljarci 5, 10000 Zagreb punomoćnik sudionika u postupku RUDI-MARK d.o.o.</item>
    </izvorni_sadrzaj>
    <derivirana_varijabla naziv="DomainObject.Predmet.OstaliListFormatedWithAdressOIB_1">
      <item>Rudolf Špoljarec, OIB 50650792677, Špoljarci 5, 10000 Zagreb punomoćnik sudionika u postupku RUDI-MARK d.o.o.</item>
    </derivirana_varijabla>
  </DomainObject.Predmet.OstaliListFormatedWithAdressOIB>
  <DomainObject.Predmet.OstaliListNazivFormated>
    <izvorni_sadrzaj>
      <item>Rudolf Špoljarec</item>
    </izvorni_sadrzaj>
    <derivirana_varijabla naziv="DomainObject.Predmet.OstaliListNazivFormated_1">
      <item>Rudolf Špoljarec</item>
    </derivirana_varijabla>
  </DomainObject.Predmet.OstaliListNazivFormated>
  <DomainObject.Predmet.OstaliListNazivFormatedOIB>
    <izvorni_sadrzaj>
      <item>Rudolf Špoljarec, OIB 50650792677</item>
    </izvorni_sadrzaj>
    <derivirana_varijabla naziv="DomainObject.Predmet.OstaliListNazivFormatedOIB_1">
      <item>Rudolf Špoljarec, OIB 50650792677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RUDI-MARK d.o.o.</izvorni_sadrzaj>
    <derivirana_varijabla naziv="DomainObject.Predmet.ProtustrankaIDrugi_1">RUDI-MARK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RUDI-MARK d.o.o., OIB 11303487811, Špoljarci 5, 10000 Zagreb</izvorni_sadrzaj>
    <derivirana_varijabla naziv="DomainObject.Predmet.ProtustrankaIDrugiAdressOIB_1">RUDI-MARK d.o.o., OIB 11303487811, Špoljarci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RUDI-MARK d.o.o.</item>
      <item>Rudolf Špoljarec</item>
    </izvorni_sadrzaj>
    <derivirana_varijabla naziv="DomainObject.Predmet.SudioniciListNaziv_1">
      <item>FINA Regionalni centar Zagreb</item>
      <item>RUDI-MARK d.o.o.</item>
      <item>Rudolf Špoljarec</item>
    </derivirana_varijabla>
  </DomainObject.Predmet.SudioniciListNaziv>
  <DomainObject.Predmet.SudioniciListAdressOIB>
    <izvorni_sadrzaj>
      <item>FINA Regionalni centar Zagreb, OIB 85821130368, Trg svibanjskih žrtava 1995. 1,10000 Zagreb</item>
      <item>RUDI-MARK d.o.o., OIB 11303487811, Špoljarci 5,10000 Zagreb</item>
      <item>Rudolf Špoljarec, OIB 50650792677, Špoljarci 5,10000 Zagreb</item>
    </izvorni_sadrzaj>
    <derivirana_varijabla naziv="DomainObject.Predmet.SudioniciListAdressOIB_1">
      <item>FINA Regionalni centar Zagreb, OIB 85821130368, Trg svibanjskih žrtava 1995. 1,10000 Zagreb</item>
      <item>RUDI-MARK d.o.o., OIB 11303487811, Špoljarci 5,10000 Zagreb</item>
      <item>Rudolf Špoljarec, OIB 50650792677, Špoljarci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11303487811</item>
      <item>, OIB 50650792677</item>
    </izvorni_sadrzaj>
    <derivirana_varijabla naziv="DomainObject.Predmet.SudioniciListNazivOIB_1">
      <item>, OIB 85821130368</item>
      <item>, OIB 11303487811</item>
      <item>, OIB 50650792677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1450</properties:Characters>
  <properties:Lines>45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2016-02-12T10:29:00Z</dcterms:created>
  <dc:creator>ilukac</dc:creator>
  <cp:lastModifiedBy>Mirela Šantek</cp:lastModifiedBy>
  <cp:lastPrinted>2016-03-14T09:13:00Z</cp:lastPrinted>
  <dcterms:modified xmlns:xsi="http://www.w3.org/2001/XMLSchema-instance" xsi:type="dcterms:W3CDTF">2016-03-16T13:01:00Z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