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EC19A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EC19A2">
                    <w:t>1480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1c95a2" w14:paraId="d1c95a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B87B7E">
        <w:t xml:space="preserve"> </w:t>
      </w:r>
      <w:r w:rsidR="00EC19A2">
        <w:t>REKLAM ART j.d.o.o. za promidžbu, trgovinu i usluge, Kupinečki Kraljevec, Pandaki II. Odvojak 7, MBS: 081025213, OIB: 83849785216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F2601">
        <w:t>18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C19A2">
        <w:t>REKLAM ART j.d.o.o. za promidžbu, trgovinu i usluge, Kupinečki Kraljevec, Pandaki II. Odvojak 7, MBS: 081025213, OIB: 83849785216</w:t>
      </w:r>
      <w:r>
        <w:t xml:space="preserve">, na temelju neizvršenih osnova za plaćanje iznosi </w:t>
      </w:r>
      <w:r w:rsidR="00EC19A2">
        <w:t>52.937,12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EC19A2">
        <w:t xml:space="preserve"> Sandrino Matečić, Kupinečki Kraljevec, Pandaki II. Ogranak 7, OIB: 17100164526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C19A2">
        <w:t>1480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F2601">
        <w:t>18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F2601">
        <w:t>18</w:t>
      </w:r>
      <w:r w:rsidR="001C5274">
        <w:t>.02.</w:t>
      </w:r>
    </w:p>
    <w:p w:rsidRDefault="00E474A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87B7E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474A5"/>
    <w:rsid w:val="00E63D95"/>
    <w:rsid w:val="00E65B69"/>
    <w:rsid w:val="00E82EE2"/>
    <w:rsid w:val="00E958F4"/>
    <w:rsid w:val="00EC0A93"/>
    <w:rsid w:val="00EC19A2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7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7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St-1480/2018</izvorni_sadrzaj>
    <derivirana_varijabla naziv="DomainObject.Predmet.OznakaBroj_1">St-1480/2018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REKLAM ART j.d.o.o. za promidžbu, trgovinu i usluge</izvorni_sadrzaj>
    <derivirana_varijabla naziv="DomainObject.Predmet.ProtustrankaFormated_1">  REKLAM ART j.d.o.o. za promidžbu, trgovinu i usluge</derivirana_varijabla>
  </DomainObject.Predmet.ProtustrankaFormated>
  <DomainObject.Predmet.ProtustrankaFormatedOIB>
    <izvorni_sadrzaj>  REKLAM ART j.d.o.o. za promidžbu, trgovinu i usluge, OIB 83849785216</izvorni_sadrzaj>
    <derivirana_varijabla naziv="DomainObject.Predmet.ProtustrankaFormatedOIB_1">  REKLAM ART j.d.o.o. za promidžbu, trgovinu i usluge, OIB 83849785216</derivirana_varijabla>
  </DomainObject.Predmet.ProtustrankaFormatedOIB>
  <DomainObject.Predmet.ProtustrankaFormatedWithAdress>
    <izvorni_sadrzaj> REKLAM ART j.d.o.o. za promidžbu, trgovinu i usluge, Pandaki II. odvojak 7, 10257 Kupinečki Kraljevec</izvorni_sadrzaj>
    <derivirana_varijabla naziv="DomainObject.Predmet.ProtustrankaFormatedWithAdress_1"> REKLAM ART j.d.o.o. za promidžbu, trgovinu i usluge, Pandaki II. odvojak 7, 10257 Kupinečki Kraljevec</derivirana_varijabla>
  </DomainObject.Predmet.ProtustrankaFormatedWithAdress>
  <DomainObject.Predmet.ProtustrankaFormatedWithAdressOIB>
    <izvorni_sadrzaj> REKLAM ART j.d.o.o. za promidžbu, trgovinu i usluge, OIB 83849785216, Pandaki II. odvojak 7, 10257 Kupinečki Kraljevec</izvorni_sadrzaj>
    <derivirana_varijabla naziv="DomainObject.Predmet.ProtustrankaFormatedWithAdressOIB_1"> REKLAM ART j.d.o.o. za promidžbu, trgovinu i usluge, OIB 83849785216, Pandaki II. odvojak 7, 10257 Kupinečki Kraljevec</derivirana_varijabla>
  </DomainObject.Predmet.ProtustrankaFormatedWithAdressOIB>
  <DomainObject.Predmet.ProtustrankaWithAdress>
    <izvorni_sadrzaj>REKLAM ART j.d.o.o. za promidžbu, trgovinu i usluge Pandaki II. odvojak 7, 10257 Kupinečki Kraljevec</izvorni_sadrzaj>
    <derivirana_varijabla naziv="DomainObject.Predmet.ProtustrankaWithAdress_1">REKLAM ART j.d.o.o. za promidžbu, trgovinu i usluge Pandaki II. odvojak 7, 10257 Kupinečki Kraljevec</derivirana_varijabla>
  </DomainObject.Predmet.ProtustrankaWithAdress>
  <DomainObject.Predmet.ProtustrankaWithAdressOIB>
    <izvorni_sadrzaj>REKLAM ART j.d.o.o. za promidžbu, trgovinu i usluge, OIB 83849785216, Pandaki II. odvojak 7, 10257 Kupinečki Kraljevec</izvorni_sadrzaj>
    <derivirana_varijabla naziv="DomainObject.Predmet.ProtustrankaWithAdressOIB_1">REKLAM ART j.d.o.o. za promidžbu, trgovinu i usluge, OIB 83849785216, Pandaki II. odvojak 7, 10257 Kupinečki Kraljevec</derivirana_varijabla>
  </DomainObject.Predmet.ProtustrankaWithAdressOIB>
  <DomainObject.Predmet.ProtustrankaNazivFormated>
    <izvorni_sadrzaj>REKLAM ART j.d.o.o. za promidžbu, trgovinu i usluge</izvorni_sadrzaj>
    <derivirana_varijabla naziv="DomainObject.Predmet.ProtustrankaNazivFormated_1">REKLAM ART j.d.o.o. za promidžbu, trgovinu i usluge</derivirana_varijabla>
  </DomainObject.Predmet.ProtustrankaNazivFormated>
  <DomainObject.Predmet.ProtustrankaNazivFormatedOIB>
    <izvorni_sadrzaj>REKLAM ART j.d.o.o. za promidžbu, trgovinu i usluge, OIB 83849785216</izvorni_sadrzaj>
    <derivirana_varijabla naziv="DomainObject.Predmet.ProtustrankaNazivFormatedOIB_1">REKLAM ART j.d.o.o. za promidžbu, trgovinu i usluge, OIB 83849785216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REKLAM ART j.d.o.o. za promidžbu, trgovinu i usluge</item>
    </izvorni_sadrzaj>
    <derivirana_varijabla naziv="DomainObject.Predmet.ProtuStrankaListFormated_1">
      <item>REKLAM ART j.d.o.o. za promidžbu, trgovinu i usluge</item>
    </derivirana_varijabla>
  </DomainObject.Predmet.ProtuStrankaListFormated>
  <DomainObject.Predmet.ProtuStrankaListFormatedOIB>
    <izvorni_sadrzaj>
      <item>REKLAM ART j.d.o.o. za promidžbu, trgovinu i usluge, OIB 83849785216</item>
    </izvorni_sadrzaj>
    <derivirana_varijabla naziv="DomainObject.Predmet.ProtuStrankaListFormatedOIB_1">
      <item>REKLAM ART j.d.o.o. za promidžbu, trgovinu i usluge, OIB 83849785216</item>
    </derivirana_varijabla>
  </DomainObject.Predmet.ProtuStrankaListFormatedOIB>
  <DomainObject.Predmet.ProtuStrankaListFormatedWithAdress>
    <izvorni_sadrzaj>
      <item>REKLAM ART j.d.o.o. za promidžbu, trgovinu i usluge, Pandaki II. odvojak 7, 10257 Kupinečki Kraljevec</item>
    </izvorni_sadrzaj>
    <derivirana_varijabla naziv="DomainObject.Predmet.ProtuStrankaListFormatedWithAdress_1">
      <item>REKLAM ART j.d.o.o. za promidžbu, trgovinu i usluge, Pandaki II. odvojak 7, 10257 Kupinečki Kraljevec</item>
    </derivirana_varijabla>
  </DomainObject.Predmet.ProtuStrankaListFormatedWithAdress>
  <DomainObject.Predmet.ProtuStrankaListFormatedWithAdressOIB>
    <izvorni_sadrzaj>
      <item>REKLAM ART j.d.o.o. za promidžbu, trgovinu i usluge, OIB 83849785216, Pandaki II. odvojak 7, 10257 Kupinečki Kraljevec</item>
    </izvorni_sadrzaj>
    <derivirana_varijabla naziv="DomainObject.Predmet.ProtuStrankaListFormatedWithAdressOIB_1">
      <item>REKLAM ART j.d.o.o. za promidžbu, trgovinu i usluge, OIB 83849785216, Pandaki II. odvojak 7, 10257 Kupinečki Kraljevec</item>
    </derivirana_varijabla>
  </DomainObject.Predmet.ProtuStrankaListFormatedWithAdressOIB>
  <DomainObject.Predmet.ProtuStrankaListNazivFormated>
    <izvorni_sadrzaj>
      <item>REKLAM ART j.d.o.o. za promidžbu, trgovinu i usluge</item>
    </izvorni_sadrzaj>
    <derivirana_varijabla naziv="DomainObject.Predmet.ProtuStrankaListNazivFormated_1">
      <item>REKLAM ART j.d.o.o. za promidžbu, trgovinu i usluge</item>
    </derivirana_varijabla>
  </DomainObject.Predmet.ProtuStrankaListNazivFormated>
  <DomainObject.Predmet.ProtuStrankaListNazivFormatedOIB>
    <izvorni_sadrzaj>
      <item>REKLAM ART j.d.o.o. za promidžbu, trgovinu i usluge, OIB 83849785216</item>
    </izvorni_sadrzaj>
    <derivirana_varijabla naziv="DomainObject.Predmet.ProtuStrankaListNazivFormatedOIB_1">
      <item>REKLAM ART j.d.o.o. za promidžbu, trgovinu i usluge, OIB 83849785216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REKLAM ART j.d.o.o. za promidžbu, trgovinu i usluge</izvorni_sadrzaj>
    <derivirana_varijabla naziv="DomainObject.Predmet.ProtustrankaIDrugi_1">REKLAM ART j.d.o.o. za promidžbu,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REKLAM ART j.d.o.o. za promidžbu, trgovinu i usluge, OIB 83849785216, Pandaki II. odvojak 7, 10257 Kupinečki Kraljevec</izvorni_sadrzaj>
    <derivirana_varijabla naziv="DomainObject.Predmet.ProtustrankaIDrugiAdressOIB_1">REKLAM ART j.d.o.o. za promidžbu, trgovinu i usluge, OIB 83849785216, Pandaki II. odvojak 7,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REKLAM ART j.d.o.o. za promidžbu, trgovinu i usluge</item>
      <item>FINA Regionalni centar Zagreb</item>
    </izvorni_sadrzaj>
    <derivirana_varijabla naziv="DomainObject.Predmet.SudioniciListNaziv_1">
      <item>REKLAM ART j.d.o.o. za promidžbu, trgovinu i usluge</item>
      <item>FINA Regionalni centar Zagreb</item>
    </derivirana_varijabla>
  </DomainObject.Predmet.SudioniciListNaziv>
  <DomainObject.Predmet.SudioniciListAdressOIB>
    <izvorni_sadrzaj>
      <item>REKLAM ART j.d.o.o. za promidžbu, trgovinu i usluge, OIB 83849785216, Pandaki II. odvojak 7,10257 Kupinečki Kraljevec</item>
      <item>FINA Regionalni centar Zagreb, OIB 85821130368, Trg svibanjskih žrtava 1995. 1,10000 Zagreb</item>
    </izvorni_sadrzaj>
    <derivirana_varijabla naziv="DomainObject.Predmet.SudioniciListAdressOIB_1">
      <item>REKLAM ART j.d.o.o. za promidžbu, trgovinu i usluge, OIB 83849785216, Pandaki II. odvojak 7,10257 Kupinečki Kraljevec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83849785216</item>
      <item>, OIB 85821130368</item>
    </izvorni_sadrzaj>
    <derivirana_varijabla naziv="DomainObject.Predmet.SudioniciListNazivOIB_1">
      <item>, OIB 83849785216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2219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2018-12-18T06:56:00Z</dcterms:created>
  <dc:creator>Snježana Andrijanić</dc:creator>
  <cp:lastModifiedBy>Sanda Gučić</cp:lastModifiedBy>
  <cp:lastPrinted>2018-12-18T06:53:00Z</cp:lastPrinted>
  <dcterms:modified xmlns:xsi="http://www.w3.org/2001/XMLSchema-instance" xsi:type="dcterms:W3CDTF">2018-12-18T10:08:00Z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(St-1480-18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