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2490" w14:paraId="0922490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F64C81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CAPPELLOTTO d.o.o., Karojba, Motovunski Novaki 25/a, OIB: 37901633208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F64C81">
        <w:rPr>
          <w:lang w:val="sv-SE"/>
        </w:rPr>
        <w:t xml:space="preserve">Mirko Kapeloto, Karojba, Motovunski Novaki 25a, OIB: </w:t>
      </w:r>
      <w:r w:rsidR="00F64C81" w:rsidRPr="00F64C81">
        <w:rPr>
          <w:lang w:val="sv-SE"/>
        </w:rPr>
        <w:t>09915862888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F64C81">
        <w:t>CAPPELLOTTO d.o.o., Karojba, Motovunski Novaki 25/a, OIB: 37901633208</w:t>
      </w:r>
      <w:r w:rsidR="0073449E">
        <w:t xml:space="preserve">, </w:t>
      </w:r>
      <w:r w:rsidR="002F08A5">
        <w:t>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990080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64C81">
        <w:rPr>
          <w:szCs w:val="24"/>
          <w:lang w:val="hr-HR"/>
        </w:rPr>
        <w:t>503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64C81">
        <w:rPr>
          <w:szCs w:val="24"/>
          <w:lang w:val="hr-HR"/>
        </w:rPr>
        <w:t>503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990080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64C81">
        <w:rPr>
          <w:szCs w:val="24"/>
          <w:lang w:val="hr-HR"/>
        </w:rPr>
        <w:t>9</w:t>
      </w:r>
      <w:r w:rsidR="0000569A">
        <w:rPr>
          <w:szCs w:val="24"/>
          <w:lang w:val="hr-HR"/>
        </w:rPr>
        <w:t xml:space="preserve">. </w:t>
      </w:r>
      <w:r w:rsidR="00F64C81">
        <w:rPr>
          <w:szCs w:val="24"/>
          <w:lang w:val="hr-HR"/>
        </w:rPr>
        <w:t>svibnja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F26142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F64C81" w:rsidR="00F64C81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64270A" w:rsidRPr="0064270A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F64C81" w:rsidRPr="00E95B75">
          <w:t>Posl.</w:t>
        </w:r>
        <w:r w:rsidR="00F64C81">
          <w:t xml:space="preserve"> </w:t>
        </w:r>
        <w:r w:rsidR="00F64C81" w:rsidRPr="00E95B75">
          <w:t>br</w:t>
        </w:r>
        <w:r w:rsidR="00F64C81">
          <w:t>oj: 4</w:t>
        </w:r>
        <w:r w:rsidR="00F64C81" w:rsidRPr="00E95B75">
          <w:t xml:space="preserve"> St-</w:t>
        </w:r>
        <w:r w:rsidR="00F64C81">
          <w:t>503/2016-10</w:t>
        </w:r>
      </w:p>
      <w:p w:rsidRDefault="0064270A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F64C81">
      <w:t>503/2016-10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7267E"/>
    <w:rsid w:val="00082FFC"/>
    <w:rsid w:val="000858FB"/>
    <w:rsid w:val="000A68A4"/>
    <w:rsid w:val="000D0E1C"/>
    <w:rsid w:val="000F0A11"/>
    <w:rsid w:val="000F6671"/>
    <w:rsid w:val="00107EAE"/>
    <w:rsid w:val="00123AB8"/>
    <w:rsid w:val="00137C1E"/>
    <w:rsid w:val="001554B9"/>
    <w:rsid w:val="00161B5E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22A81"/>
    <w:rsid w:val="00336980"/>
    <w:rsid w:val="00366629"/>
    <w:rsid w:val="00367EC0"/>
    <w:rsid w:val="00372FCB"/>
    <w:rsid w:val="0038107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31331"/>
    <w:rsid w:val="005405A1"/>
    <w:rsid w:val="005529FA"/>
    <w:rsid w:val="00554328"/>
    <w:rsid w:val="0056129B"/>
    <w:rsid w:val="00583600"/>
    <w:rsid w:val="00594377"/>
    <w:rsid w:val="005B492A"/>
    <w:rsid w:val="005D6912"/>
    <w:rsid w:val="00606A11"/>
    <w:rsid w:val="00621D9E"/>
    <w:rsid w:val="00640A79"/>
    <w:rsid w:val="0064270A"/>
    <w:rsid w:val="006667CA"/>
    <w:rsid w:val="006C75FF"/>
    <w:rsid w:val="006C7EAF"/>
    <w:rsid w:val="006E39F9"/>
    <w:rsid w:val="006F739B"/>
    <w:rsid w:val="00714C48"/>
    <w:rsid w:val="00720D23"/>
    <w:rsid w:val="0073449E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63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72775"/>
    <w:rsid w:val="00A72C47"/>
    <w:rsid w:val="00A90D4E"/>
    <w:rsid w:val="00AD7B5F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C12E96"/>
    <w:rsid w:val="00C24557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10DDC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26142"/>
    <w:rsid w:val="00F43ADB"/>
    <w:rsid w:val="00F45354"/>
    <w:rsid w:val="00F466EB"/>
    <w:rsid w:val="00F51E07"/>
    <w:rsid w:val="00F5280F"/>
    <w:rsid w:val="00F64C81"/>
    <w:rsid w:val="00F7387B"/>
    <w:rsid w:val="00F84CB4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2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7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270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27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27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2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7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270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27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27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</izvorni_sadrzaj>
    <derivirana_varijabla naziv="DomainObject.Predmet.OstaliListFormated_1">
      <item>Mirko Kapeloto punomoćnik sudionika u postupku CAPPELLOTTO d.o.o. KAROJBA</item>
    </derivirana_varijabla>
  </DomainObject.Predmet.OstaliListFormated>
  <DomainObject.Predmet.OstaliListFormatedOIB>
    <izvorni_sadrzaj>
      <item>Mirko Kapeloto, OIB 09915862888 punomoćnik sudionika u postupku CAPPELLOTTO d.o.o. KAROJBA</item>
    </izvorni_sadrzaj>
    <derivirana_varijabla naziv="DomainObject.Predmet.OstaliListFormatedOIB_1">
      <item>Mirko Kapeloto, OIB 09915862888 punomoćnik sudionika u postupku CAPPELLOTTO d.o.o. KAROJBA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</izvorni_sadrzaj>
    <derivirana_varijabla naziv="DomainObject.Predmet.OstaliListFormatedWithAdress_1">
      <item>Mirko Kapeloto, Novaki Motovunski 25a, 52424 Novaki Motovunski punomoćnik sudionika u postupku CAPPELLOTTO d.o.o. KAROJBA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</derivirana_varijabla>
  </DomainObject.Predmet.OstaliListFormatedWithAdressOIB>
  <DomainObject.Predmet.OstaliListNazivFormated>
    <izvorni_sadrzaj>
      <item>Mirko Kapeloto</item>
    </izvorni_sadrzaj>
    <derivirana_varijabla naziv="DomainObject.Predmet.OstaliListNazivFormated_1">
      <item>Mirko Kapeloto</item>
    </derivirana_varijabla>
  </DomainObject.Predmet.OstaliListNazivFormated>
  <DomainObject.Predmet.OstaliListNazivFormatedOIB>
    <izvorni_sadrzaj>
      <item>Mirko Kapeloto, OIB 09915862888</item>
    </izvorni_sadrzaj>
    <derivirana_varijabla naziv="DomainObject.Predmet.OstaliListNazivFormatedOIB_1">
      <item>Mirko Kapeloto, OIB 09915862888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</izvorni_sadrzaj>
    <derivirana_varijabla naziv="DomainObject.Predmet.SudioniciListNaziv_1">
      <item>FINANCIJSKA AGENCIJA, RC RIJEKA, PODRUŽNICA PULA, PULA</item>
      <item>CAPPELLOTTO d.o.o. KAROJBA</item>
      <item>Mirko Kapeloto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</izvorni_sadrzaj>
    <derivirana_varijabla naziv="DomainObject.Predmet.SudioniciListNazivOIB_1">
      <item>, OIB 85821130368</item>
      <item>, OIB 37901633208</item>
      <item>, OIB 09915862888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5C6F1-5224-42BF-A217-9E733C0F0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5172</properties:Characters>
  <properties:Lines>117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2016-05-09T06:14:00Z</dcterms:created>
  <dc:creator>Jasmina Matika</dc:creator>
  <cp:lastModifiedBy>Sanja Prodan</cp:lastModifiedBy>
  <cp:lastPrinted>2016-05-09T06:17:00Z</cp:lastPrinted>
  <dcterms:modified xmlns:xsi="http://www.w3.org/2001/XMLSchema-instance" xsi:type="dcterms:W3CDTF">2016-05-09T06:19:00Z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