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2dd8" w14:paraId="4f52dd8" w:rsidRDefault="00EE1912" w:rsidP="001940FB" w:rsidR="00EE1912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056DEF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EE1912" w:rsidP="00AA6BCF" w:rsidR="00EE1912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EE1912" w:rsidP="00EE1912" w:rsidR="00EE191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EE1912" w:rsidP="00EE1912" w:rsidR="00EE191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EE1912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EE1912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801B6D">
        <w:rPr>
          <w:rFonts w:cs="Calibri" w:eastAsia="Arial Unicode MS" w:hAnsi="Calibri" w:ascii="Calibri"/>
          <w:kern w:val="1"/>
          <w:lang w:eastAsia="ar-SA" w:val="hr-HR"/>
        </w:rPr>
        <w:t>VUKO TINA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EE1912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801B6D" w:rsidRPr="00801B6D">
        <w:rPr>
          <w:rFonts w:cs="Calibri" w:hAnsi="Calibri" w:ascii="Calibri"/>
        </w:rPr>
        <w:t>321.337,59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801B6D" w:rsidRPr="00801B6D">
        <w:rPr>
          <w:rFonts w:cs="Calibri" w:hAnsi="Calibri" w:ascii="Calibri"/>
        </w:rPr>
        <w:t>294.737,59 kn</w:t>
      </w:r>
      <w:r w:rsidR="00EE1912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801B6D" w:rsidRPr="00801B6D">
        <w:rPr>
          <w:rFonts w:cs="Calibri" w:hAnsi="Calibri" w:ascii="Calibri"/>
        </w:rPr>
        <w:t>26.600,00 kn</w:t>
      </w:r>
      <w:r w:rsidR="00801B6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EE1912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EE1912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EE1912" w:rsidRPr="00EE1912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EE1912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801B6D" w:rsidP="001D182A" w:rsidR="00801B6D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D909C6" w:rsidP="00AA6BCF" w:rsidR="00D909C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70716F" w:rsidR="0036082E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6082E" w:rsidP="0036082E" w:rsidR="0036082E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01B6D" w:rsidP="0036082E" w:rsidR="0036082E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01B6D">
              <w:rPr>
                <w:rFonts w:cs="Calibri" w:hAnsi="Calibri" w:ascii="Calibri"/>
              </w:rPr>
              <w:t>VUKO TINA</w:t>
            </w:r>
            <w:r w:rsidR="0036082E">
              <w:rPr>
                <w:rFonts w:cs="Calibri" w:hAnsi="Calibri" w:ascii="Calibri"/>
              </w:rPr>
              <w:t xml:space="preserve">, </w:t>
            </w:r>
            <w:r w:rsidRPr="00801B6D">
              <w:rPr>
                <w:rFonts w:cs="Calibri" w:hAnsi="Calibri" w:ascii="Calibri"/>
              </w:rPr>
              <w:t>Domovinskog rata 58, Split</w:t>
            </w:r>
            <w:r w:rsidR="0036082E">
              <w:rPr>
                <w:rFonts w:cs="Calibri" w:hAnsi="Calibri" w:ascii="Calibri"/>
              </w:rPr>
              <w:t>,</w:t>
            </w:r>
            <w:r w:rsidR="0036082E" w:rsidRPr="00372EC9">
              <w:rPr>
                <w:rFonts w:cs="Calibri" w:hAnsi="Calibri" w:ascii="Calibri"/>
              </w:rPr>
              <w:t xml:space="preserve">OIB: </w:t>
            </w:r>
            <w:r w:rsidRPr="00801B6D">
              <w:rPr>
                <w:rFonts w:cs="Calibri" w:hAnsi="Calibri" w:ascii="Calibri"/>
              </w:rPr>
              <w:t>06826883504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01B6D" w:rsidP="0036082E" w:rsidR="0036082E" w:rsidRPr="0070716F">
            <w:pPr>
              <w:rPr>
                <w:rFonts w:cs="Calibri" w:hAnsi="Calibri" w:ascii="Calibri"/>
              </w:rPr>
            </w:pPr>
            <w:r w:rsidRPr="00801B6D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01B6D" w:rsidP="0036082E" w:rsidR="0036082E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01B6D">
              <w:rPr>
                <w:rFonts w:cs="Calibri" w:hAnsi="Calibri" w:ascii="Calibri"/>
              </w:rPr>
              <w:t>321.337,59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01B6D" w:rsidP="0036082E" w:rsidR="0036082E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01B6D">
              <w:rPr>
                <w:rFonts w:cs="Calibri" w:hAnsi="Calibri" w:ascii="Calibri"/>
              </w:rPr>
              <w:t>294.737,59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01B6D" w:rsidP="0036082E" w:rsidR="0036082E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01B6D">
              <w:rPr>
                <w:rFonts w:cs="Calibri" w:hAnsi="Calibri" w:ascii="Calibri"/>
              </w:rPr>
              <w:t>26.600,00 kn</w:t>
            </w:r>
          </w:p>
        </w:tc>
      </w:tr>
    </w:tbl>
    <w:p w:rsidRDefault="00EE1912" w:rsidP="00EE1912" w:rsidR="00EE191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E1912" w:rsidP="00EE1912" w:rsidR="00EE191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95E18" w:rsidP="00DA2DE9" w:rsidR="00DA2DE9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700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700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DE9" w:rsidP="00DA2DE9" w:rsidR="00DA2DE9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DA2DE9" w:rsidP="00DA2DE9" w:rsidR="00DA2DE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DA2DE9" w:rsidP="00DA2DE9" w:rsidR="00DA2DE9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A2DE9" w:rsidP="00DA2DE9" w:rsidR="00DA2DE9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9D7" w:rsidR="003259D7">
      <w:pPr>
        <w:spacing w:after="0"/>
      </w:pPr>
      <w:r>
        <w:separator/>
      </w:r>
    </w:p>
  </w:endnote>
  <w:endnote w:id="0" w:type="continuationSeparator">
    <w:p w:rsidRDefault="003259D7" w:rsidR="003259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6E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9D7" w:rsidR="003259D7">
      <w:pPr>
        <w:spacing w:after="0"/>
      </w:pPr>
      <w:r>
        <w:separator/>
      </w:r>
    </w:p>
  </w:footnote>
  <w:footnote w:id="0" w:type="continuationSeparator">
    <w:p w:rsidRDefault="003259D7" w:rsidR="003259D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E4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4B32137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56DEF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4702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5F55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B34B5"/>
    <w:rsid w:val="002B7AA9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59D7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082E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256E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66B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478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16F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1B6D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6E43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5E18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DBE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00BC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0815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09C6"/>
    <w:rsid w:val="00D9321B"/>
    <w:rsid w:val="00D94504"/>
    <w:rsid w:val="00D94C23"/>
    <w:rsid w:val="00D955F1"/>
    <w:rsid w:val="00D961D0"/>
    <w:rsid w:val="00D96760"/>
    <w:rsid w:val="00D96DC4"/>
    <w:rsid w:val="00DA2DE9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191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36E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E43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E43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E43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E43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36E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E43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E43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E43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E43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99A515-EAF1-4727-BDCD-47B7CD4701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1441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2018-08-23T10:53:00Z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2018-08-23T12:11:00Z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St-651/2017-343 / Podnesak - Podnesak (-343.docx)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