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2d47" w14:paraId="6bb2d47" w:rsidRDefault="00B474C8" w:rsidP="00B474C8" w:rsidR="00B474C8" w:rsidRPr="00582FFB">
      <w:pPr>
        <w15:collapsed w:val="false"/>
        <w:rPr>
          <w:rStyle w:val="Brojstranice"/>
        </w:rPr>
      </w:pPr>
      <w:bookmarkStart w:name="_GoBack" w:id="0"/>
      <w:bookmarkEnd w:id="0"/>
      <w:r w:rsidRPr="00582FFB">
        <w:tab/>
        <w:t xml:space="preserve"> </w:t>
      </w:r>
      <w:r w:rsidR="00582FFB">
        <w:t xml:space="preserve"> </w:t>
      </w:r>
      <w:r w:rsidRPr="00582FFB">
        <w:t xml:space="preserve">  </w:t>
      </w:r>
      <w:r w:rsidR="00582FFB">
        <w:t xml:space="preserve">  </w:t>
      </w:r>
      <w:r w:rsidR="00A4612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582FFB" w:rsidP="00B474C8" w:rsidR="00B474C8" w:rsidRPr="00582FFB">
      <w:pPr>
        <w:rPr>
          <w:bCs/>
        </w:rPr>
      </w:pPr>
      <w:r>
        <w:rPr>
          <w:bCs/>
        </w:rPr>
        <w:t xml:space="preserve">    </w:t>
      </w:r>
      <w:r w:rsidR="00B474C8" w:rsidRPr="00582FFB">
        <w:rPr>
          <w:bCs/>
        </w:rPr>
        <w:t>REPUBLIKA HRVATSKA</w:t>
      </w:r>
      <w:r w:rsidR="00B474C8" w:rsidRPr="00582FFB">
        <w:t xml:space="preserve"> </w:t>
      </w:r>
      <w:r w:rsidR="00B474C8" w:rsidRPr="00582FFB">
        <w:br/>
      </w:r>
      <w:r w:rsidR="00B474C8" w:rsidRPr="00582FFB">
        <w:rPr>
          <w:bCs/>
        </w:rPr>
        <w:t>TRGOVAČKI SUD U PAZINU</w:t>
      </w:r>
    </w:p>
    <w:p w:rsidRDefault="00B474C8" w:rsidP="00582FFB" w:rsidR="00B474C8">
      <w:pPr>
        <w:ind w:firstLine="708"/>
        <w:rPr>
          <w:rStyle w:val="Brojstranice"/>
        </w:rPr>
      </w:pPr>
      <w:r w:rsidRPr="00582FFB">
        <w:rPr>
          <w:bCs/>
        </w:rPr>
        <w:t>Pazin, Dršćevka 1</w:t>
      </w:r>
      <w:r w:rsidRPr="00582FFB">
        <w:t xml:space="preserve"> </w:t>
      </w:r>
      <w:r w:rsidRPr="00582FFB">
        <w:rPr>
          <w:rStyle w:val="Brojstranice"/>
        </w:rPr>
        <w:tab/>
      </w:r>
    </w:p>
    <w:p w:rsidRDefault="00582FFB" w:rsidP="00582FFB" w:rsidR="00582FFB" w:rsidRPr="00582FFB">
      <w:pPr>
        <w:ind w:firstLine="708"/>
        <w:rPr>
          <w:rStyle w:val="Brojstranice"/>
        </w:rPr>
      </w:pPr>
    </w:p>
    <w:p w:rsidRDefault="00582FFB" w:rsidP="00B474C8" w:rsidR="00582FFB">
      <w:pPr>
        <w:jc w:val="center"/>
        <w:rPr>
          <w:rStyle w:val="Brojstranice"/>
        </w:rPr>
      </w:pPr>
      <w:r w:rsidRPr="00582FFB">
        <w:rPr>
          <w:bCs/>
        </w:rPr>
        <w:t>R</w:t>
      </w:r>
      <w:r>
        <w:rPr>
          <w:bCs/>
        </w:rPr>
        <w:t xml:space="preserve"> </w:t>
      </w:r>
      <w:r w:rsidRPr="00582FFB">
        <w:rPr>
          <w:bCs/>
        </w:rPr>
        <w:t>E</w:t>
      </w:r>
      <w:r>
        <w:rPr>
          <w:bCs/>
        </w:rPr>
        <w:t xml:space="preserve"> </w:t>
      </w:r>
      <w:r w:rsidRPr="00582FFB">
        <w:rPr>
          <w:bCs/>
        </w:rPr>
        <w:t>P</w:t>
      </w:r>
      <w:r>
        <w:rPr>
          <w:bCs/>
        </w:rPr>
        <w:t xml:space="preserve"> </w:t>
      </w:r>
      <w:r w:rsidRPr="00582FFB">
        <w:rPr>
          <w:bCs/>
        </w:rPr>
        <w:t>U</w:t>
      </w:r>
      <w:r>
        <w:rPr>
          <w:bCs/>
        </w:rPr>
        <w:t xml:space="preserve"> </w:t>
      </w:r>
      <w:r w:rsidRPr="00582FFB">
        <w:rPr>
          <w:bCs/>
        </w:rPr>
        <w:t>B</w:t>
      </w:r>
      <w:r>
        <w:rPr>
          <w:bCs/>
        </w:rPr>
        <w:t xml:space="preserve"> </w:t>
      </w:r>
      <w:r w:rsidRPr="00582FFB">
        <w:rPr>
          <w:bCs/>
        </w:rPr>
        <w:t>L</w:t>
      </w:r>
      <w:r>
        <w:rPr>
          <w:bCs/>
        </w:rPr>
        <w:t xml:space="preserve"> </w:t>
      </w:r>
      <w:r w:rsidRPr="00582FFB">
        <w:rPr>
          <w:bCs/>
        </w:rPr>
        <w:t>I</w:t>
      </w:r>
      <w:r>
        <w:rPr>
          <w:bCs/>
        </w:rPr>
        <w:t xml:space="preserve"> </w:t>
      </w:r>
      <w:r w:rsidRPr="00582FFB">
        <w:rPr>
          <w:bCs/>
        </w:rPr>
        <w:t>K</w:t>
      </w:r>
      <w:r>
        <w:rPr>
          <w:bCs/>
        </w:rPr>
        <w:t xml:space="preserve"> </w:t>
      </w:r>
      <w:r w:rsidRPr="00582FFB">
        <w:rPr>
          <w:bCs/>
        </w:rPr>
        <w:t>A</w:t>
      </w:r>
      <w:r>
        <w:rPr>
          <w:bCs/>
        </w:rPr>
        <w:t xml:space="preserve"> </w:t>
      </w:r>
      <w:r w:rsidRPr="00582FFB">
        <w:rPr>
          <w:bCs/>
        </w:rPr>
        <w:t> H</w:t>
      </w:r>
      <w:r>
        <w:rPr>
          <w:bCs/>
        </w:rPr>
        <w:t xml:space="preserve"> </w:t>
      </w:r>
      <w:r w:rsidRPr="00582FFB">
        <w:rPr>
          <w:bCs/>
        </w:rPr>
        <w:t>R</w:t>
      </w:r>
      <w:r>
        <w:rPr>
          <w:bCs/>
        </w:rPr>
        <w:t xml:space="preserve"> </w:t>
      </w:r>
      <w:r w:rsidRPr="00582FFB">
        <w:rPr>
          <w:bCs/>
        </w:rPr>
        <w:t>V</w:t>
      </w:r>
      <w:r>
        <w:rPr>
          <w:bCs/>
        </w:rPr>
        <w:t xml:space="preserve"> </w:t>
      </w:r>
      <w:r w:rsidRPr="00582FFB">
        <w:rPr>
          <w:bCs/>
        </w:rPr>
        <w:t>A</w:t>
      </w:r>
      <w:r>
        <w:rPr>
          <w:bCs/>
        </w:rPr>
        <w:t xml:space="preserve"> </w:t>
      </w:r>
      <w:r w:rsidRPr="00582FFB">
        <w:rPr>
          <w:bCs/>
        </w:rPr>
        <w:t>T</w:t>
      </w:r>
      <w:r>
        <w:rPr>
          <w:bCs/>
        </w:rPr>
        <w:t xml:space="preserve"> </w:t>
      </w:r>
      <w:r w:rsidRPr="00582FFB">
        <w:rPr>
          <w:bCs/>
        </w:rPr>
        <w:t>S</w:t>
      </w:r>
      <w:r>
        <w:rPr>
          <w:bCs/>
        </w:rPr>
        <w:t xml:space="preserve"> </w:t>
      </w:r>
      <w:r w:rsidRPr="00582FFB">
        <w:rPr>
          <w:bCs/>
        </w:rPr>
        <w:t>K</w:t>
      </w:r>
      <w:r>
        <w:rPr>
          <w:bCs/>
        </w:rPr>
        <w:t xml:space="preserve"> </w:t>
      </w:r>
      <w:r w:rsidRPr="00582FFB">
        <w:rPr>
          <w:bCs/>
        </w:rPr>
        <w:t>A</w:t>
      </w:r>
      <w:r w:rsidRPr="00582FFB">
        <w:rPr>
          <w:rStyle w:val="Brojstranice"/>
        </w:rPr>
        <w:t xml:space="preserve"> </w:t>
      </w:r>
    </w:p>
    <w:p w:rsidRDefault="00582FFB" w:rsidP="00B474C8" w:rsidR="00582FFB">
      <w:pPr>
        <w:jc w:val="center"/>
        <w:rPr>
          <w:rStyle w:val="Brojstranice"/>
        </w:rPr>
      </w:pPr>
    </w:p>
    <w:p w:rsidRDefault="00B474C8" w:rsidP="00B474C8" w:rsidR="00B474C8" w:rsidRPr="00582FFB">
      <w:pPr>
        <w:jc w:val="center"/>
        <w:rPr>
          <w:rStyle w:val="Brojstranice"/>
        </w:rPr>
      </w:pPr>
      <w:r w:rsidRPr="00582FFB">
        <w:rPr>
          <w:rStyle w:val="Brojstranice"/>
        </w:rPr>
        <w:t>R J E Š E N J E</w:t>
      </w:r>
    </w:p>
    <w:p w:rsidRDefault="00B474C8" w:rsidP="00B474C8" w:rsidR="00B474C8" w:rsidRPr="00582FFB">
      <w:pPr>
        <w:rPr>
          <w:rStyle w:val="Brojstranice"/>
        </w:rPr>
      </w:pPr>
    </w:p>
    <w:p w:rsidRDefault="00464E48" w:rsidP="00F86F97" w:rsidR="00F86F97" w:rsidRPr="00582FFB">
      <w:pPr>
        <w:ind w:firstLine="708"/>
        <w:jc w:val="both"/>
        <w:rPr>
          <w:rStyle w:val="Brojstranice"/>
        </w:rPr>
      </w:pPr>
      <w:r w:rsidRPr="00582FFB">
        <w:rPr>
          <w:rStyle w:val="Brojstranice"/>
        </w:rPr>
        <w:t xml:space="preserve">Trgovački sud u Pazinu, po sucu Ivanu Dujiću, u stečajnom postupku nad Stečajnom masom iza </w:t>
      </w:r>
      <w:r w:rsidR="00F86F97" w:rsidRPr="00582FFB">
        <w:rPr>
          <w:rStyle w:val="Brojstranice"/>
        </w:rPr>
        <w:t>RAJSKI KUTAK d.o.o. u stečaju Zagreb, Petrinjska 28, OIB 67783798540, 4. lipnja 2018.</w:t>
      </w:r>
    </w:p>
    <w:p w:rsidRDefault="00582FFB" w:rsidP="00582FFB" w:rsidR="00582FFB">
      <w:pPr>
        <w:jc w:val="both"/>
      </w:pPr>
    </w:p>
    <w:p w:rsidRDefault="00D57C1C" w:rsidP="00582FFB" w:rsidR="00D57C1C" w:rsidRPr="00582FFB">
      <w:pPr>
        <w:jc w:val="center"/>
      </w:pPr>
      <w:r w:rsidRPr="00582FFB">
        <w:t>r i j e š i o  j e</w:t>
      </w:r>
    </w:p>
    <w:p w:rsidRDefault="00FC6ED4" w:rsidP="001B6558" w:rsidR="00FC6ED4" w:rsidRPr="00582FFB"/>
    <w:p w:rsidRDefault="00D57C1C" w:rsidP="0006203A" w:rsidR="0006203A">
      <w:pPr>
        <w:jc w:val="both"/>
      </w:pPr>
      <w:r w:rsidRPr="00582FFB">
        <w:tab/>
      </w:r>
      <w:r w:rsidR="00C45679" w:rsidRPr="00582FFB">
        <w:t>S</w:t>
      </w:r>
      <w:r w:rsidR="00D94838" w:rsidRPr="00582FFB">
        <w:t xml:space="preserve">tečajnom upravitelju </w:t>
      </w:r>
      <w:r w:rsidR="00F86F97" w:rsidRPr="00582FFB">
        <w:t>Ivanu Gjurašiću iz Zagreba, Petrinjska 28, OIB 66025260916</w:t>
      </w:r>
      <w:r w:rsidR="00D94838" w:rsidRPr="00582FFB">
        <w:t xml:space="preserve">, </w:t>
      </w:r>
      <w:r w:rsidR="00464E48" w:rsidRPr="00582FFB">
        <w:t xml:space="preserve">odobrava se </w:t>
      </w:r>
      <w:r w:rsidR="0006203A" w:rsidRPr="00582FFB">
        <w:t xml:space="preserve">trošak u neto iznosu od </w:t>
      </w:r>
      <w:r w:rsidR="00F86F97" w:rsidRPr="00582FFB">
        <w:t>2.500,00</w:t>
      </w:r>
      <w:r w:rsidR="0006203A" w:rsidRPr="00582FFB">
        <w:t xml:space="preserve"> kuna, te mu se određuje  nagrada u bruto iznosu od </w:t>
      </w:r>
      <w:r w:rsidR="00F50FBF" w:rsidRPr="00582FFB">
        <w:t xml:space="preserve">172.591,25 </w:t>
      </w:r>
      <w:r w:rsidR="0006203A" w:rsidRPr="00582FFB">
        <w:t>kuna.</w:t>
      </w:r>
    </w:p>
    <w:p w:rsidRDefault="00582FFB" w:rsidP="0006203A" w:rsidR="00582FFB" w:rsidRPr="00582FFB">
      <w:pPr>
        <w:jc w:val="both"/>
      </w:pPr>
    </w:p>
    <w:p w:rsidRDefault="00D57C1C" w:rsidP="00517B29" w:rsidR="00D57C1C" w:rsidRPr="00582FFB">
      <w:pPr>
        <w:jc w:val="center"/>
      </w:pPr>
      <w:r w:rsidRPr="00582FFB">
        <w:t>Obrazloženje</w:t>
      </w:r>
    </w:p>
    <w:p w:rsidRDefault="001603A8" w:rsidP="001975B7" w:rsidR="001603A8" w:rsidRPr="00582FFB">
      <w:pPr>
        <w:jc w:val="both"/>
      </w:pPr>
    </w:p>
    <w:p w:rsidRDefault="006845B2" w:rsidP="00C45679" w:rsidR="00C45679" w:rsidRPr="00582FFB">
      <w:pPr>
        <w:jc w:val="both"/>
      </w:pPr>
      <w:r w:rsidRPr="00582FFB">
        <w:tab/>
      </w:r>
      <w:r w:rsidR="00C45679" w:rsidRPr="00582FFB">
        <w:t>Odredbom čl. 94. st. 1. i 2. Stečajnog zakona (</w:t>
      </w:r>
      <w:r w:rsidR="00F86F97" w:rsidRPr="00582FFB">
        <w:t>d</w:t>
      </w:r>
      <w:r w:rsidR="00C45679" w:rsidRPr="00582FFB">
        <w:t>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464E48" w:rsidR="00464E48" w:rsidRPr="00582FFB">
      <w:pPr>
        <w:jc w:val="both"/>
      </w:pPr>
      <w:r w:rsidRPr="00582FFB">
        <w:tab/>
      </w:r>
      <w:r w:rsidR="00F86F97" w:rsidRPr="00582FFB">
        <w:t>U podnesku od 24</w:t>
      </w:r>
      <w:r w:rsidRPr="00582FFB">
        <w:t xml:space="preserve">. </w:t>
      </w:r>
      <w:r w:rsidR="00F86F97" w:rsidRPr="00582FFB">
        <w:t>svibnja</w:t>
      </w:r>
      <w:r w:rsidRPr="00582FFB">
        <w:t xml:space="preserve"> 201</w:t>
      </w:r>
      <w:r w:rsidR="00F86F97" w:rsidRPr="00582FFB">
        <w:t>8</w:t>
      </w:r>
      <w:r w:rsidRPr="00582FFB">
        <w:t>. stečajni upravitelj je zatražio odobrenje troškova i određivanje nagrade.</w:t>
      </w:r>
    </w:p>
    <w:p w:rsidRDefault="00464E48" w:rsidP="00464E48" w:rsidR="00464E48" w:rsidRPr="00582FFB">
      <w:pPr>
        <w:jc w:val="both"/>
      </w:pPr>
      <w:r w:rsidRPr="00582FFB">
        <w:tab/>
        <w:t>Stečajni sudac ocijenio je osnovanim putne troškove u iznosu od 2</w:t>
      </w:r>
      <w:r w:rsidR="00F86F97" w:rsidRPr="00582FFB">
        <w:t>.</w:t>
      </w:r>
      <w:r w:rsidRPr="00582FFB">
        <w:t>50</w:t>
      </w:r>
      <w:r w:rsidR="00F86F97" w:rsidRPr="00582FFB">
        <w:t>0</w:t>
      </w:r>
      <w:r w:rsidRPr="00582FFB">
        <w:t>,00 kn.</w:t>
      </w:r>
    </w:p>
    <w:p w:rsidRDefault="00C45679" w:rsidP="003573E1" w:rsidR="00BB04B2" w:rsidRPr="00582FFB">
      <w:pPr>
        <w:jc w:val="both"/>
      </w:pPr>
      <w:r w:rsidRPr="00582FFB">
        <w:tab/>
      </w:r>
      <w:r w:rsidR="00BB04B2" w:rsidRPr="00582FFB">
        <w:t xml:space="preserve">Iz prijedloga stečajnog upravitelja za određivanje nagrade proizlazi da je stečajni upravitelj unovčio stečajnu masu u iznosu od </w:t>
      </w:r>
      <w:r w:rsidR="00F86F97" w:rsidRPr="00582FFB">
        <w:t>1</w:t>
      </w:r>
      <w:r w:rsidR="00464E48" w:rsidRPr="00582FFB">
        <w:t>.</w:t>
      </w:r>
      <w:r w:rsidR="00F86F97" w:rsidRPr="00582FFB">
        <w:t>865.000</w:t>
      </w:r>
      <w:r w:rsidR="00464E48" w:rsidRPr="00582FFB">
        <w:t>,</w:t>
      </w:r>
      <w:r w:rsidR="00F86F97" w:rsidRPr="00582FFB">
        <w:t>00</w:t>
      </w:r>
      <w:r w:rsidR="00464E48" w:rsidRPr="00582FFB">
        <w:t xml:space="preserve"> </w:t>
      </w:r>
      <w:r w:rsidR="00BB04B2" w:rsidRPr="00582FFB">
        <w:t>k</w:t>
      </w:r>
      <w:r w:rsidR="00464E48" w:rsidRPr="00582FFB">
        <w:t>n</w:t>
      </w:r>
      <w:r w:rsidR="00281BC9" w:rsidRPr="00582FFB">
        <w:t>.</w:t>
      </w:r>
    </w:p>
    <w:p w:rsidRDefault="00E0671B" w:rsidP="003E6B24" w:rsidR="003E6B24" w:rsidRPr="00582FFB">
      <w:pPr>
        <w:jc w:val="both"/>
      </w:pPr>
      <w:r w:rsidRPr="00582FFB">
        <w:tab/>
        <w:t xml:space="preserve">Prema </w:t>
      </w:r>
      <w:r w:rsidR="00464E48" w:rsidRPr="00582FFB">
        <w:t xml:space="preserve">tako </w:t>
      </w:r>
      <w:r w:rsidRPr="00582FFB">
        <w:t xml:space="preserve">unovčenoj stečajnoj masi, </w:t>
      </w:r>
      <w:r w:rsidR="003E6B24" w:rsidRPr="00582FFB">
        <w:t xml:space="preserve">sud je </w:t>
      </w:r>
      <w:r w:rsidRPr="00582FFB">
        <w:t xml:space="preserve">stečajnom upravitelju, sukladno čl. 5. st. 1., </w:t>
      </w:r>
      <w:r w:rsidR="00A77CF6" w:rsidRPr="00582FFB">
        <w:t xml:space="preserve">čl. 7. te čl. 15. st. 1. </w:t>
      </w:r>
      <w:r w:rsidR="00464E48" w:rsidRPr="00582FFB">
        <w:t>Uredbe o kriterijima i načinu obračuna i plaćanju nagrada stečajnim upraviteljima (dalje: Uredba)</w:t>
      </w:r>
      <w:r w:rsidRPr="00582FFB">
        <w:t xml:space="preserve">, </w:t>
      </w:r>
      <w:r w:rsidR="003E6B24" w:rsidRPr="00582FFB">
        <w:t xml:space="preserve"> odredio nagradu na način kako slijedi:</w:t>
      </w:r>
    </w:p>
    <w:p w:rsidRDefault="00464E48" w:rsidP="003E6B24" w:rsidR="00464E48" w:rsidRPr="00582FFB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C47EF2" w:rsidR="00464E48" w:rsidRPr="00582FFB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582FFB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582FFB">
            <w:pPr>
              <w:jc w:val="center"/>
              <w:rPr>
                <w:rFonts w:eastAsia="Arial Unicode MS"/>
              </w:rPr>
            </w:pPr>
            <w:r w:rsidRPr="00582FFB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582FFB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582FFB">
            <w:pPr>
              <w:jc w:val="center"/>
              <w:rPr>
                <w:rFonts w:eastAsia="Arial Unicode MS"/>
              </w:rPr>
            </w:pPr>
            <w:r w:rsidRPr="00582FFB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582FFB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582FFB">
            <w:pPr>
              <w:jc w:val="center"/>
              <w:rPr>
                <w:rFonts w:eastAsia="Arial Unicode MS"/>
              </w:rPr>
            </w:pPr>
            <w:r w:rsidRPr="00582FFB">
              <w:rPr>
                <w:rFonts w:eastAsia="Arial Unicode MS"/>
              </w:rPr>
              <w:t>Iznos nagrade</w:t>
            </w:r>
          </w:p>
        </w:tc>
      </w:tr>
      <w:tr w:rsidTr="00C47EF2" w:rsidR="00464E48" w:rsidRPr="00582FF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center"/>
              <w:rPr>
                <w:color w:val="000000"/>
              </w:rPr>
            </w:pPr>
            <w:r w:rsidRPr="00582FFB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tabs>
                <w:tab w:pos="2862" w:val="center"/>
              </w:tabs>
              <w:rPr>
                <w:color w:val="000000"/>
              </w:rPr>
            </w:pPr>
            <w:r w:rsidRPr="00582FFB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right"/>
              <w:rPr>
                <w:color w:val="000000"/>
              </w:rPr>
            </w:pPr>
            <w:r w:rsidRPr="00582FFB">
              <w:rPr>
                <w:color w:val="000000"/>
              </w:rPr>
              <w:t>16.000,00</w:t>
            </w:r>
          </w:p>
        </w:tc>
      </w:tr>
      <w:tr w:rsidTr="00C47EF2" w:rsidR="00464E48" w:rsidRPr="00582FF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center"/>
              <w:rPr>
                <w:color w:val="000000"/>
              </w:rPr>
            </w:pPr>
            <w:r w:rsidRPr="00582FFB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582FFB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582FFB">
              <w:rPr>
                <w:rFonts w:eastAsia="Arial Unicode MS"/>
                <w:color w:val="000000"/>
              </w:rPr>
              <w:t xml:space="preserve">od 100.000,01 kn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right"/>
              <w:rPr>
                <w:color w:val="000000"/>
              </w:rPr>
            </w:pPr>
            <w:r w:rsidRPr="00582FFB">
              <w:rPr>
                <w:color w:val="000000"/>
              </w:rPr>
              <w:t>24.000,00</w:t>
            </w:r>
          </w:p>
        </w:tc>
      </w:tr>
      <w:tr w:rsidTr="00C47EF2" w:rsidR="00464E48" w:rsidRPr="00582FF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center"/>
            </w:pPr>
            <w:r w:rsidRPr="00582FFB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582FFB">
            <w:r w:rsidRPr="00582FFB">
              <w:t>od 300.000,01 kn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right"/>
            </w:pPr>
            <w:r w:rsidRPr="00582FFB">
              <w:t>20.000,00</w:t>
            </w:r>
          </w:p>
        </w:tc>
      </w:tr>
      <w:tr w:rsidTr="00C47EF2" w:rsidR="00464E48" w:rsidRPr="00582FF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center"/>
            </w:pPr>
            <w:r w:rsidRPr="00582FFB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582FFB">
            <w:r w:rsidRPr="00582FFB">
              <w:t>od 500.000,01 kn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right"/>
            </w:pPr>
            <w:r w:rsidRPr="00582FFB">
              <w:t>40.000,00</w:t>
            </w:r>
          </w:p>
        </w:tc>
      </w:tr>
      <w:tr w:rsidTr="00C47EF2" w:rsidR="00464E48" w:rsidRPr="00582FF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center"/>
            </w:pPr>
            <w:r w:rsidRPr="00582FFB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582FFB">
            <w:r w:rsidRPr="00582FFB">
              <w:t xml:space="preserve">od 1.000.000,01 kn do </w:t>
            </w:r>
            <w:r w:rsidR="00F86F97" w:rsidRPr="00582FFB">
              <w:t xml:space="preserve">1.865.000,00 </w:t>
            </w:r>
            <w:r w:rsidRPr="00582FFB">
              <w:t xml:space="preserve"> 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6F97" w:rsidP="00F86F97" w:rsidR="00464E48" w:rsidRPr="00582FFB">
            <w:pPr>
              <w:jc w:val="right"/>
            </w:pPr>
            <w:r w:rsidRPr="00582FFB">
              <w:t>60</w:t>
            </w:r>
            <w:r w:rsidR="00464E48" w:rsidRPr="00582FFB">
              <w:t>.</w:t>
            </w:r>
            <w:r w:rsidRPr="00582FFB">
              <w:t>550</w:t>
            </w:r>
            <w:r w:rsidR="00464E48" w:rsidRPr="00582FFB">
              <w:t>,</w:t>
            </w:r>
            <w:r w:rsidR="00483C0F" w:rsidRPr="00582FFB">
              <w:t>0</w:t>
            </w:r>
            <w:r w:rsidRPr="00582FFB">
              <w:t>0</w:t>
            </w:r>
          </w:p>
        </w:tc>
      </w:tr>
      <w:tr w:rsidTr="00C47EF2" w:rsidR="00464E48" w:rsidRPr="00582FF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582FFB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582FFB">
            <w:pPr>
              <w:jc w:val="center"/>
            </w:pPr>
            <w:r w:rsidRPr="00582FFB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6F97" w:rsidP="00F86F97" w:rsidR="00464E48" w:rsidRPr="00582FFB">
            <w:pPr>
              <w:jc w:val="right"/>
            </w:pPr>
            <w:r w:rsidRPr="00582FFB">
              <w:t>160.550</w:t>
            </w:r>
            <w:r w:rsidR="00483C0F" w:rsidRPr="00582FFB">
              <w:t>,0</w:t>
            </w:r>
            <w:r w:rsidRPr="00582FFB">
              <w:t>0</w:t>
            </w:r>
            <w:r w:rsidR="005841D2" w:rsidRPr="00582FFB">
              <w:t xml:space="preserve"> kn</w:t>
            </w:r>
          </w:p>
        </w:tc>
      </w:tr>
    </w:tbl>
    <w:p w:rsidRDefault="00464E48" w:rsidP="003E6B24" w:rsidR="00464E48" w:rsidRPr="00582FFB">
      <w:pPr>
        <w:jc w:val="both"/>
      </w:pPr>
    </w:p>
    <w:p w:rsidRDefault="00F86F97" w:rsidP="00F50FBF" w:rsidR="005841D2" w:rsidRPr="00582FFB">
      <w:pPr>
        <w:jc w:val="both"/>
      </w:pPr>
      <w:r w:rsidRPr="00582FFB">
        <w:lastRenderedPageBreak/>
        <w:tab/>
      </w:r>
      <w:r w:rsidR="0007414B" w:rsidRPr="00582FFB">
        <w:t xml:space="preserve">Na  bruto  iznos  nagrade, sukladno  Zakonu o  porezu  na  dohodak  i  Zakonu  o  doprinosima  obračuna  se  7,5 % doprinosa za  zdravstveno osiguranje u iznosu od 12.041,25 kn pa  ukupan trošak nagrade stečajnom upravitelju iznosi </w:t>
      </w:r>
      <w:r w:rsidR="00F50FBF" w:rsidRPr="00582FFB">
        <w:t>172.591,25 kn.</w:t>
      </w:r>
      <w:r w:rsidR="005841D2" w:rsidRPr="00582FFB">
        <w:t xml:space="preserve"> </w:t>
      </w:r>
    </w:p>
    <w:p w:rsidRDefault="003E6B24" w:rsidP="003E6B24" w:rsidR="001A1342" w:rsidRPr="00582FFB">
      <w:pPr>
        <w:jc w:val="both"/>
      </w:pPr>
      <w:r w:rsidRPr="00582FFB">
        <w:tab/>
      </w:r>
      <w:r w:rsidR="001E275E" w:rsidRPr="00582FFB">
        <w:t>S obzirom na sve navedeno odlučeno je kao u izreci.</w:t>
      </w:r>
    </w:p>
    <w:p w:rsidRDefault="00E0671B" w:rsidP="001E275E" w:rsidR="00E0671B" w:rsidRPr="00582FFB">
      <w:pPr>
        <w:jc w:val="both"/>
      </w:pPr>
    </w:p>
    <w:p w:rsidRDefault="00D57C1C" w:rsidP="00582FFB" w:rsidR="00D57C1C" w:rsidRPr="00582FFB">
      <w:pPr>
        <w:jc w:val="center"/>
      </w:pPr>
      <w:r w:rsidRPr="00582FFB">
        <w:t xml:space="preserve">U Pazinu, </w:t>
      </w:r>
      <w:r w:rsidR="00F50FBF" w:rsidRPr="00582FFB">
        <w:t>4. lip</w:t>
      </w:r>
      <w:r w:rsidR="00544D8B" w:rsidRPr="00582FFB">
        <w:t>nja</w:t>
      </w:r>
      <w:r w:rsidR="00C44E6E" w:rsidRPr="00582FFB">
        <w:t xml:space="preserve"> 201</w:t>
      </w:r>
      <w:r w:rsidR="00F50FBF" w:rsidRPr="00582FFB">
        <w:t>8</w:t>
      </w:r>
      <w:r w:rsidR="00C44E6E" w:rsidRPr="00582FFB">
        <w:t>.</w:t>
      </w:r>
    </w:p>
    <w:p w:rsidRDefault="008A51E8" w:rsidP="00E97C01" w:rsidR="008A51E8" w:rsidRPr="00582FFB">
      <w:pPr>
        <w:jc w:val="both"/>
      </w:pPr>
    </w:p>
    <w:p w:rsidRDefault="00D57C1C" w:rsidP="00582FFB" w:rsidR="00D57C1C" w:rsidRPr="00582FFB">
      <w:pPr>
        <w:ind w:left="6372"/>
        <w:jc w:val="center"/>
      </w:pPr>
      <w:r w:rsidRPr="00582FFB">
        <w:t>Stečajni sudac</w:t>
      </w:r>
    </w:p>
    <w:p w:rsidRDefault="00582FFB" w:rsidP="00582FFB" w:rsidR="00582FFB">
      <w:pPr>
        <w:ind w:left="6372"/>
        <w:jc w:val="center"/>
      </w:pPr>
    </w:p>
    <w:p w:rsidRDefault="00473C77" w:rsidP="00582FFB" w:rsidR="00D57C1C" w:rsidRPr="00582FFB">
      <w:pPr>
        <w:ind w:left="6372"/>
        <w:jc w:val="center"/>
      </w:pPr>
      <w:r w:rsidRPr="00582FFB">
        <w:t>Ivan Dujić</w:t>
      </w:r>
      <w:r w:rsidR="00A46123">
        <w:t>, v.r.</w:t>
      </w:r>
    </w:p>
    <w:p w:rsidRDefault="00C32D67" w:rsidP="00D57C1C" w:rsidR="00C32D67" w:rsidRPr="00582FFB">
      <w:pPr>
        <w:jc w:val="both"/>
      </w:pPr>
    </w:p>
    <w:p w:rsidRDefault="008A51E8" w:rsidP="00D57C1C" w:rsidR="008A51E8" w:rsidRPr="00582FFB">
      <w:pPr>
        <w:jc w:val="both"/>
      </w:pPr>
    </w:p>
    <w:p w:rsidRDefault="00D57C1C" w:rsidP="00D57C1C" w:rsidR="00D57C1C" w:rsidRPr="00582FFB">
      <w:pPr>
        <w:jc w:val="both"/>
      </w:pPr>
      <w:r w:rsidRPr="00582FFB">
        <w:t>UPUTA O PRAVNOM LIJEKU</w:t>
      </w:r>
    </w:p>
    <w:p w:rsidRDefault="00D57C1C" w:rsidP="00C32D67" w:rsidR="00D04156" w:rsidRPr="00582FFB">
      <w:pPr>
        <w:jc w:val="both"/>
      </w:pPr>
      <w:r w:rsidRPr="00582FFB">
        <w:tab/>
      </w:r>
      <w:r w:rsidR="00C32D67" w:rsidRPr="00582FFB">
        <w:t>Protiv ovog rješenja pravo na žalbu imaju stečajni upravitelj i svaki stečajni vjerovnik (čl. 94. st. 5. SZ-a)</w:t>
      </w:r>
      <w:r w:rsidR="00975409" w:rsidRPr="00582FFB">
        <w:t xml:space="preserve"> u roku </w:t>
      </w:r>
      <w:r w:rsidR="00C32D67" w:rsidRPr="00582FFB">
        <w:t xml:space="preserve">osam </w:t>
      </w:r>
      <w:r w:rsidR="00975409" w:rsidRPr="00582FFB">
        <w:t xml:space="preserve">dana </w:t>
      </w:r>
      <w:r w:rsidR="00C32D67" w:rsidRPr="00582FFB">
        <w:t>od dana dostave, a dostava se smatra obavljenom istekom osmoga dana od dana objave pismena na mrežnoj stranici e-Oglasna ploča sudova (čl. 12. SZ-a</w:t>
      </w:r>
      <w:r w:rsidR="00E0671B" w:rsidRPr="00582FFB">
        <w:t>, koja se primjenjuje temeljem čl. 441. SZ-a</w:t>
      </w:r>
      <w:r w:rsidR="00C32D67" w:rsidRPr="00582FFB">
        <w:t xml:space="preserve">).  </w:t>
      </w:r>
      <w:r w:rsidR="00975409" w:rsidRPr="00582FFB">
        <w:t>Žalba se podnosi putem ovog suda u 3 istovjetna primjerka, a o žalbi odlučuje Visoki trgovački sud Republike Hrvatske.</w:t>
      </w:r>
    </w:p>
    <w:p w:rsidRDefault="003E7F85" w:rsidP="00D57C1C" w:rsidR="003E7F85" w:rsidRPr="00582FFB">
      <w:pPr>
        <w:jc w:val="both"/>
      </w:pPr>
      <w:r w:rsidRPr="00582FFB">
        <w:tab/>
      </w:r>
    </w:p>
    <w:p w:rsidRDefault="003E7F85" w:rsidP="00D57C1C" w:rsidR="003E7F85" w:rsidRPr="00582FFB">
      <w:pPr>
        <w:jc w:val="both"/>
      </w:pPr>
    </w:p>
    <w:p w:rsidRDefault="00D57C1C" w:rsidP="00D57C1C" w:rsidR="00D57C1C" w:rsidRPr="00582FFB">
      <w:pPr>
        <w:jc w:val="both"/>
      </w:pPr>
      <w:r w:rsidRPr="00582FFB">
        <w:t>DNA</w:t>
      </w:r>
    </w:p>
    <w:p w:rsidRDefault="00C7108E" w:rsidP="00CF19CB" w:rsidR="00C7108E" w:rsidRPr="00582FFB">
      <w:pPr>
        <w:jc w:val="both"/>
      </w:pPr>
      <w:r w:rsidRPr="00582FFB">
        <w:t xml:space="preserve">- </w:t>
      </w:r>
      <w:r w:rsidR="00CF19CB" w:rsidRPr="00582FFB">
        <w:t>e -o</w:t>
      </w:r>
      <w:r w:rsidRPr="00582FFB">
        <w:t xml:space="preserve">glasna ploča suda </w:t>
      </w:r>
      <w:r w:rsidR="003573E1" w:rsidRPr="00582FFB">
        <w:t>(čl. 94. st. 4. SZ-a)</w:t>
      </w:r>
    </w:p>
    <w:p w:rsidRDefault="0007232E" w:rsidP="00D57C1C" w:rsidR="0007232E" w:rsidRPr="00582FFB">
      <w:pPr>
        <w:jc w:val="both"/>
      </w:pPr>
      <w:r w:rsidRPr="00582FFB">
        <w:t>- stečajno</w:t>
      </w:r>
      <w:r w:rsidR="003573E1" w:rsidRPr="00582FFB">
        <w:t>m</w:t>
      </w:r>
      <w:r w:rsidRPr="00582FFB">
        <w:t xml:space="preserve"> upravitelj</w:t>
      </w:r>
      <w:r w:rsidR="003573E1" w:rsidRPr="00582FFB">
        <w:t>u</w:t>
      </w:r>
    </w:p>
    <w:p w:rsidRDefault="00852134" w:rsidP="001E275E" w:rsidR="00266472" w:rsidRPr="00582FFB">
      <w:pPr>
        <w:jc w:val="both"/>
      </w:pPr>
      <w:r w:rsidRPr="00582FFB">
        <w:t xml:space="preserve"> </w:t>
      </w:r>
    </w:p>
    <w:p w:rsidRDefault="00266472" w:rsidP="00CF19CB" w:rsidR="00266472" w:rsidRPr="00582FFB">
      <w:pPr>
        <w:jc w:val="both"/>
      </w:pPr>
    </w:p>
    <w:sectPr w:rsidSect="00582FFB" w:rsidR="00266472" w:rsidRPr="00582FFB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37B" w:rsidR="00CB237B">
      <w:r>
        <w:separator/>
      </w:r>
    </w:p>
  </w:endnote>
  <w:endnote w:id="0" w:type="continuationSeparator">
    <w:p w:rsidRDefault="00CB237B" w:rsidR="00CB2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37B" w:rsidR="00CB237B">
      <w:r>
        <w:separator/>
      </w:r>
    </w:p>
  </w:footnote>
  <w:footnote w:id="0" w:type="continuationSeparator">
    <w:p w:rsidRDefault="00CB237B" w:rsidR="00CB2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1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582FFB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F86F97">
      <w:t>10 St-386/2017-53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582FFB" w:rsidR="00C16C64" w:rsidRPr="00972D43">
    <w:pPr>
      <w:jc w:val="right"/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F86F97">
      <w:t>10 St-386/2017-53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414B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77D73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414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B5309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2FFB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31B"/>
    <w:rsid w:val="007045E1"/>
    <w:rsid w:val="0071233C"/>
    <w:rsid w:val="00714290"/>
    <w:rsid w:val="00737516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46123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B237B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0FBF"/>
    <w:rsid w:val="00F566FC"/>
    <w:rsid w:val="00F74DD1"/>
    <w:rsid w:val="00F86F97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  <item>odvj. Franko Čerin</item>
    </izvorni_sadrzaj>
    <derivirana_varijabla naziv="DomainObject.Predmet.OstaliListFormated_1">
      <item>ZOU Miodrag Kliba i dr.</item>
      <item>ANASTASIA BONDAREVA</item>
      <item>odvj. Franko Čerin</item>
    </derivirana_varijabla>
  </DomainObject.Predmet.OstaliListFormated>
  <DomainObject.Predmet.OstaliListFormatedOIB>
    <izvorni_sadrzaj>
      <item>ZOU Miodrag Kliba i dr.</item>
      <item>ANASTASIA BONDAREVA, OIB 52762322754</item>
      <item>odvj. Franko Čerin</item>
    </izvorni_sadrzaj>
    <derivirana_varijabla naziv="DomainObject.Predmet.OstaliListFormatedOIB_1">
      <item>ZOU Miodrag Kliba i dr.</item>
      <item>ANASTASIA BONDAREVA, OIB 52762322754</item>
      <item>odvj. Franko Čerin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  <item>odvj. Franko Čerin, Dalmatinova 4, 52100 Pula</item>
    </izvorni_sadrzaj>
    <derivirana_varijabla naziv="DomainObject.Predmet.OstaliListFormatedWithAdress_1">
      <item>ZOU Miodrag Kliba i dr., Ciscuttijeva 8, 52100 Pula</item>
      <item>ANASTASIA BONDAREVA, Ul. Daćnaja 86, 0 KRASNODAR</item>
      <item>odvj. Franko Čerin, Dalmatinova 4, 52100 Pula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  <item>odvj. Franko Čerin, Dalmatinova 4, 52100 Pula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  <item>odvj. Franko Čerin, Dalmatinova 4, 52100 Pula</item>
    </derivirana_varijabla>
  </DomainObject.Predmet.OstaliListFormatedWithAdressOIB>
  <DomainObject.Predmet.OstaliListNazivFormated>
    <izvorni_sadrzaj>
      <item>ZOU Miodrag Kliba i dr.</item>
      <item>ANASTASIA BONDAREVA</item>
      <item>odvj. Franko Čerin</item>
    </izvorni_sadrzaj>
    <derivirana_varijabla naziv="DomainObject.Predmet.OstaliListNazivFormated_1">
      <item>ZOU Miodrag Kliba i dr.</item>
      <item>ANASTASIA BONDAREVA</item>
      <item>odvj. Franko Čerin</item>
    </derivirana_varijabla>
  </DomainObject.Predmet.OstaliListNazivFormated>
  <DomainObject.Predmet.OstaliListNazivFormatedOIB>
    <izvorni_sadrzaj>
      <item>ZOU Miodrag Kliba i dr.</item>
      <item>ANASTASIA BONDAREVA, OIB 52762322754</item>
      <item>odvj. Franko Čerin</item>
    </izvorni_sadrzaj>
    <derivirana_varijabla naziv="DomainObject.Predmet.OstaliListNazivFormatedOIB_1">
      <item>ZOU Miodrag Kliba i dr.</item>
      <item>ANASTASIA BONDAREVA, OIB 52762322754</item>
      <item>odvj. 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  <item>, OIB null</item>
    </izvorni_sadrzaj>
    <derivirana_varijabla naziv="DomainObject.Predmet.SudioniciListNazivOIB_1">
      <item>, OIB 67783798540</item>
      <item>, OIB null</item>
      <item>, OIB 52762322754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D49ED-38D5-498B-BEE9-2150FF230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453</properties:Words>
  <properties:Characters>2252</properties:Characters>
  <properties:Lines>83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2018-06-04T08:54:00Z</dcterms:created>
  <dc:creator>drabar</dc:creator>
  <cp:lastModifiedBy>Sanja Lakošeljac</cp:lastModifiedBy>
  <cp:lastPrinted>2010-08-27T06:20:00Z</cp:lastPrinted>
  <dcterms:modified xmlns:xsi="http://www.w3.org/2001/XMLSchema-instance" xsi:type="dcterms:W3CDTF">2018-06-04T08:59:00Z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trošak i nagrada stečajnom (nova uredba) St-386-17.docx)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