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f48b6c4" w14:paraId="f48b6c4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5F6CF9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D46852">
              <w:rPr>
                <w:rFonts w:cs="Times New Roman" w:eastAsia="Times New Roman"/>
                <w:lang w:eastAsia="hr-HR"/>
              </w:rPr>
              <w:t>61</w:t>
            </w:r>
            <w:r w:rsidR="004748AB">
              <w:rPr>
                <w:rFonts w:cs="Times New Roman" w:eastAsia="Times New Roman"/>
                <w:lang w:eastAsia="hr-HR"/>
              </w:rPr>
              <w:t>/18-3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</w:t>
      </w:r>
      <w:r w:rsidR="0093430B">
        <w:rPr>
          <w:rFonts w:cs="Times New Roman"/>
        </w:rPr>
        <w:t>prijedloga predlagatelja Financijske agencije, Regionalni centar Zagreb, Podružnica Varaždin, za otvaranje stečajnog postupka nad dužnikom</w:t>
      </w:r>
      <w:r w:rsidR="00D46852">
        <w:rPr>
          <w:rFonts w:cs="Times New Roman" w:eastAsia="SimSun"/>
          <w:kern w:val="2"/>
          <w:lang w:bidi="hi-IN" w:eastAsia="zh-CN"/>
        </w:rPr>
        <w:t xml:space="preserve"> QUESTUS GRUPA j.d.o.o. za proizvodnju, trgovinu i usluge, Strahoninec, Poljska 49, OIB: 88105084891</w:t>
      </w:r>
      <w:r w:rsidR="004748AB">
        <w:rPr>
          <w:rFonts w:cs="Times New Roman"/>
        </w:rPr>
        <w:t xml:space="preserve">, </w:t>
      </w:r>
      <w:r w:rsidR="00F171BE">
        <w:rPr>
          <w:rFonts w:cs="Times New Roman"/>
        </w:rPr>
        <w:t>dana</w:t>
      </w:r>
      <w:r w:rsidR="00C4789A">
        <w:rPr>
          <w:rFonts w:cs="Times New Roman"/>
        </w:rPr>
        <w:t xml:space="preserve"> </w:t>
      </w:r>
      <w:r w:rsidR="004748AB">
        <w:rPr>
          <w:rFonts w:cs="Times New Roman"/>
        </w:rPr>
        <w:t>2. ožujka</w:t>
      </w:r>
      <w:r w:rsidR="00EF7BA6">
        <w:rPr>
          <w:rFonts w:cs="Times New Roman"/>
        </w:rPr>
        <w:t xml:space="preserve"> 2018</w:t>
      </w:r>
      <w:r w:rsidR="00F171BE">
        <w:rPr>
          <w:rFonts w:cs="Times New Roman"/>
        </w:rPr>
        <w:t>.,</w:t>
      </w:r>
    </w:p>
    <w:p w:rsidRDefault="00A410D7" w:rsidP="00A410D7" w:rsidR="00A410D7">
      <w:pPr>
        <w:spacing w:after="0"/>
        <w:ind w:firstLine="708"/>
        <w:jc w:val="both"/>
        <w:rPr>
          <w:rFonts w:cs="Times New Roman"/>
        </w:rPr>
      </w:pPr>
    </w:p>
    <w:p w:rsidRDefault="00E57452" w:rsidP="00A410D7" w:rsidR="00E57452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E57452" w:rsidP="00A410D7" w:rsidR="00E57452">
      <w:pPr>
        <w:spacing w:after="0"/>
        <w:jc w:val="center"/>
        <w:rPr>
          <w:rFonts w:cs="Times New Roman"/>
        </w:rPr>
      </w:pP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410D7" w:rsidP="00A410D7" w:rsidR="00A410D7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4748AB" w:rsidP="00F171BE" w:rsidR="00F171BE">
      <w:pPr>
        <w:spacing w:after="0"/>
        <w:jc w:val="center"/>
      </w:pPr>
      <w:r>
        <w:t>22. ožujka</w:t>
      </w:r>
      <w:r w:rsidR="00A410D7">
        <w:t xml:space="preserve"> 2018</w:t>
      </w:r>
      <w:r w:rsidR="001A67FA">
        <w:t xml:space="preserve">. u </w:t>
      </w:r>
      <w:r w:rsidR="00D46852">
        <w:t>08,00</w:t>
      </w:r>
      <w:r w:rsidR="00F171BE">
        <w:t xml:space="preserve"> sati.</w:t>
      </w:r>
    </w:p>
    <w:p w:rsidRDefault="00A410D7" w:rsidP="000A7AEF" w:rsidR="00A410D7">
      <w:pPr>
        <w:spacing w:after="0"/>
      </w:pPr>
    </w:p>
    <w:p w:rsidRDefault="00E57452" w:rsidP="000A7AEF" w:rsidR="00E57452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E57452" w:rsidP="00A410D7" w:rsidR="00E57452">
      <w:pPr>
        <w:spacing w:after="0"/>
        <w:jc w:val="both"/>
      </w:pPr>
    </w:p>
    <w:p w:rsidRDefault="004748AB" w:rsidP="008B3EE5" w:rsidR="000A7AEF" w:rsidRPr="00B2631E">
      <w:pPr>
        <w:numPr>
          <w:ilvl w:val="0"/>
          <w:numId w:val="4"/>
        </w:numPr>
        <w:spacing w:after="0"/>
        <w:jc w:val="both"/>
      </w:pPr>
      <w:r>
        <w:t>direktor</w:t>
      </w:r>
      <w:r w:rsidR="00D46852">
        <w:t>ica</w:t>
      </w:r>
      <w:r w:rsidR="005F6CF9">
        <w:t xml:space="preserve"> </w:t>
      </w:r>
      <w:r w:rsidR="000A7AEF" w:rsidRPr="00B2631E">
        <w:t xml:space="preserve">dužnika, </w:t>
      </w:r>
      <w:r w:rsidR="00D46852">
        <w:t>Zorica Bogdan, Strahoninec, Poljska 49,</w:t>
      </w:r>
    </w:p>
    <w:p w:rsidRDefault="000A7AEF" w:rsidP="000A7AEF" w:rsidR="009155F5" w:rsidRPr="009155F5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D46852">
        <w:rPr>
          <w:rFonts w:cs="Times New Roman" w:eastAsia="SimSun"/>
          <w:kern w:val="2"/>
          <w:lang w:bidi="hi-IN" w:eastAsia="zh-CN"/>
        </w:rPr>
        <w:t xml:space="preserve">QUESTUS GRUPA j.d.o.o. za proizvodnju, trgovinu i usluge, Strahoninec, Poljska 49, 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E57452" w:rsidP="00A410D7" w:rsidR="00E57452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D46852" w:rsidP="004748AB" w:rsidR="008B3EE5">
      <w:pPr>
        <w:numPr>
          <w:ilvl w:val="0"/>
          <w:numId w:val="1"/>
        </w:numPr>
        <w:spacing w:after="0"/>
        <w:jc w:val="both"/>
      </w:pPr>
      <w:r>
        <w:t xml:space="preserve">Nalaže se direktorici </w:t>
      </w:r>
      <w:r w:rsidR="008B3EE5" w:rsidRPr="00412CB1">
        <w:t>dužnika</w:t>
      </w:r>
      <w:r>
        <w:t xml:space="preserve"> Zorici Bogdan, Strahoninec, Poljska 49</w:t>
      </w:r>
      <w:r w:rsidR="004748AB">
        <w:t>,</w:t>
      </w:r>
      <w:r w:rsidR="00EF7BA6">
        <w:t xml:space="preserve"> </w:t>
      </w:r>
      <w:r>
        <w:t xml:space="preserve">OIB: 79441422511, </w:t>
      </w:r>
      <w:r w:rsidR="008B3EE5" w:rsidRPr="00412CB1">
        <w:t xml:space="preserve">da na zakazano ročište kod ovoga suda, </w:t>
      </w:r>
      <w:r w:rsidR="00EF7BA6">
        <w:t>2</w:t>
      </w:r>
      <w:r w:rsidR="004748AB">
        <w:t>2</w:t>
      </w:r>
      <w:r w:rsidR="00A410D7">
        <w:t xml:space="preserve">. </w:t>
      </w:r>
      <w:r w:rsidR="004748AB">
        <w:t>ožujka</w:t>
      </w:r>
      <w:r w:rsidR="00A410D7">
        <w:t xml:space="preserve"> 2018</w:t>
      </w:r>
      <w:r w:rsidR="001A67FA">
        <w:t xml:space="preserve">. u </w:t>
      </w:r>
      <w:r>
        <w:t>08,00</w:t>
      </w:r>
      <w:r w:rsidR="008B3EE5" w:rsidRPr="00412CB1">
        <w:t xml:space="preserve"> sati, dostavi </w:t>
      </w:r>
      <w:r w:rsidR="00A410D7">
        <w:t>javnobilježnički ovjerovljen popis obveza i</w:t>
      </w:r>
      <w:r w:rsidR="008B3EE5" w:rsidRPr="00412CB1">
        <w:t xml:space="preserve"> imovine za dužnika</w:t>
      </w:r>
      <w:r>
        <w:t xml:space="preserve"> </w:t>
      </w:r>
      <w:r>
        <w:rPr>
          <w:rFonts w:cs="Times New Roman" w:eastAsia="SimSun"/>
          <w:kern w:val="2"/>
          <w:lang w:bidi="hi-IN" w:eastAsia="zh-CN"/>
        </w:rPr>
        <w:t>QUESTUS GRUPA j.d.o.o. za proizvodnju, trgovinu i usluge, Strahoninec, Poljska 49, OIB: 88105084891</w:t>
      </w:r>
      <w:r w:rsidR="008B3EE5">
        <w:t>,</w:t>
      </w:r>
      <w:r w:rsidR="00A410D7">
        <w:t xml:space="preserve"> sa podacima propisanom čl. 17. </w:t>
      </w:r>
      <w:r w:rsidR="00A410D7">
        <w:lastRenderedPageBreak/>
        <w:t>Stečajnog zakona, o tome da li je dužnik vlasnik nekretnina i pokretnina, da li ima kakve novčane tražbine prema svojim dužnicima, da li ima kakvih prava koja čine imovinu dužnika, te koje su obveze dužnika unesene u poslovne knjige,</w:t>
      </w:r>
      <w:r w:rsidR="008B3EE5">
        <w:t xml:space="preserve"> </w:t>
      </w:r>
      <w:r w:rsidR="008B3EE5" w:rsidRPr="00412CB1">
        <w:t>s time da se upozorava da se davanjem netočnih ili nepotpunih podataka izlaže odgovornosti kao za lažan iskaz pred sudom, te podatke o solventnosti za dužnika - obrazac SOL2.</w:t>
      </w:r>
    </w:p>
    <w:p w:rsidRDefault="00A410D7" w:rsidP="00A410D7" w:rsidR="00A410D7">
      <w:pPr>
        <w:spacing w:after="0"/>
        <w:ind w:left="144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4748AB">
        <w:rPr>
          <w:rFonts w:cs="Times New Roman"/>
        </w:rPr>
        <w:t>2. ožujka</w:t>
      </w:r>
      <w:r w:rsidR="00EF7BA6">
        <w:rPr>
          <w:rFonts w:cs="Times New Roman"/>
        </w:rPr>
        <w:t xml:space="preserve"> 2018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8B3EE5" w:rsidP="00F171BE" w:rsidR="008B3EE5">
      <w:pPr>
        <w:ind w:left="4956"/>
        <w:jc w:val="both"/>
      </w:pPr>
    </w:p>
    <w:p w:rsidRDefault="00A410D7" w:rsidP="00F171BE" w:rsidR="00A410D7" w:rsidRPr="003E19A7">
      <w:pPr>
        <w:ind w:left="4956"/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B3101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B3101" w:rsidP="002B3101" w:rsidR="002B3101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9A68B5" w:rsidP="004748AB" w:rsidR="009A68B5" w:rsidRPr="004748AB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E-Oglasna ploča suda kao dostava za:</w:t>
      </w:r>
    </w:p>
    <w:p w:rsidRDefault="00B2631E" w:rsidP="004748AB" w:rsidR="004748AB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CB284F">
        <w:t xml:space="preserve">Dužnik, </w:t>
      </w:r>
      <w:r w:rsidR="00D46852">
        <w:rPr>
          <w:rFonts w:cs="Times New Roman" w:eastAsia="SimSun"/>
          <w:kern w:val="2"/>
          <w:lang w:bidi="hi-IN" w:eastAsia="zh-CN"/>
        </w:rPr>
        <w:t xml:space="preserve">QUESTUS GRUPA j.d.o.o. za proizvodnju, trgovinu i usluge, Strahoninec, Poljska 49, </w:t>
      </w:r>
    </w:p>
    <w:p w:rsidRDefault="004748AB" w:rsidP="004748AB" w:rsidR="004748AB" w:rsidRPr="004748AB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4748AB">
        <w:rPr>
          <w:rFonts w:cs="Times New Roman"/>
        </w:rPr>
        <w:t>Direktor</w:t>
      </w:r>
      <w:r w:rsidR="00D46852">
        <w:rPr>
          <w:rFonts w:cs="Times New Roman"/>
        </w:rPr>
        <w:t>ica</w:t>
      </w:r>
      <w:r w:rsidRPr="004748AB">
        <w:rPr>
          <w:rFonts w:cs="Times New Roman"/>
        </w:rPr>
        <w:t xml:space="preserve"> dužnika, </w:t>
      </w:r>
      <w:r w:rsidR="00D46852">
        <w:t>Zorica Bogdan, Strahoninec, Poljska 49,</w:t>
      </w:r>
    </w:p>
    <w:p w:rsidRDefault="00B2631E" w:rsidP="00A410D7" w:rsidR="00B2631E" w:rsidRPr="00E57452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Županijsko državno odvjetništvo u Varaždinu, Građansko-upravni odjel, Varaždin, B. Radić 2,</w:t>
      </w: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09D1" w:rsidP="00F171BE" w:rsidR="000009D1">
      <w:pPr>
        <w:spacing w:after="0"/>
      </w:pPr>
      <w:r>
        <w:separator/>
      </w:r>
    </w:p>
  </w:endnote>
  <w:endnote w:id="0" w:type="continuationSeparator">
    <w:p w:rsidRDefault="000009D1" w:rsidP="00F171BE" w:rsidR="000009D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09D1" w:rsidP="00F171BE" w:rsidR="000009D1">
      <w:pPr>
        <w:spacing w:after="0"/>
      </w:pPr>
      <w:r>
        <w:separator/>
      </w:r>
    </w:p>
  </w:footnote>
  <w:footnote w:id="0" w:type="continuationSeparator">
    <w:p w:rsidRDefault="000009D1" w:rsidP="00F171BE" w:rsidR="000009D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6C60">
          <w:rPr>
            <w:noProof/>
          </w:rPr>
          <w:t>2</w:t>
        </w:r>
        <w:r>
          <w:fldChar w:fldCharType="end"/>
        </w:r>
      </w:p>
    </w:sdtContent>
  </w:sdt>
  <w:p w:rsidRDefault="00F171BE" w:rsidR="00F171BE">
    <w:pPr>
      <w:pStyle w:val="Zaglavlje"/>
    </w:pPr>
    <w:r>
      <w:tab/>
    </w:r>
    <w:r>
      <w:tab/>
      <w:t>Poslovni broj: 5 St-</w:t>
    </w:r>
    <w:r w:rsidR="00D46852">
      <w:t>61</w:t>
    </w:r>
    <w:r w:rsidR="004748AB">
      <w:t>/18-3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009D1"/>
    <w:rsid w:val="00057E68"/>
    <w:rsid w:val="000A7AEF"/>
    <w:rsid w:val="0014143B"/>
    <w:rsid w:val="0019623F"/>
    <w:rsid w:val="001A67FA"/>
    <w:rsid w:val="002B3101"/>
    <w:rsid w:val="00320B9A"/>
    <w:rsid w:val="003D3B9A"/>
    <w:rsid w:val="004225CC"/>
    <w:rsid w:val="004748AB"/>
    <w:rsid w:val="00543FAF"/>
    <w:rsid w:val="005F6CF9"/>
    <w:rsid w:val="007F6D58"/>
    <w:rsid w:val="00826138"/>
    <w:rsid w:val="00834B30"/>
    <w:rsid w:val="0089298A"/>
    <w:rsid w:val="008B3EE5"/>
    <w:rsid w:val="008D6F03"/>
    <w:rsid w:val="009155F5"/>
    <w:rsid w:val="0093430B"/>
    <w:rsid w:val="00954519"/>
    <w:rsid w:val="00973E4B"/>
    <w:rsid w:val="00976C60"/>
    <w:rsid w:val="00994058"/>
    <w:rsid w:val="009A68B5"/>
    <w:rsid w:val="00A410D7"/>
    <w:rsid w:val="00A6646C"/>
    <w:rsid w:val="00B2631E"/>
    <w:rsid w:val="00C4789A"/>
    <w:rsid w:val="00C6123A"/>
    <w:rsid w:val="00D24D5E"/>
    <w:rsid w:val="00D46852"/>
    <w:rsid w:val="00E57452"/>
    <w:rsid w:val="00EB4526"/>
    <w:rsid w:val="00EF7BA6"/>
    <w:rsid w:val="00F0157A"/>
    <w:rsid w:val="00F171BE"/>
    <w:rsid w:val="00F961D1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6C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C60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76C60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76C60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76C60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6C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C6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76C60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76C60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76C60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St-61/2018</izvorni_sadrzaj>
    <derivirana_varijabla naziv="DomainObject.Predmet.OznakaBroj_1">St-61/2018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QUESTUS GRUPA jednostavno društvo s ograničenom odgovornošću za proizvodnju, trgovinu i usluge zastupanog po punomoćniku Zorica Bogdan</izvorni_sadrzaj>
    <derivirana_varijabla naziv="DomainObject.Predmet.ProtustrankaFormated_1">  QUESTUS GRUPA jednostavno društvo s ograničenom odgovornošću za proizvodnju, trgovinu i usluge zastupanog po punomoćniku Zorica Bogdan</derivirana_varijabla>
  </DomainObject.Predmet.ProtustrankaFormated>
  <DomainObject.Predmet.ProtustrankaFormatedOIB>
    <izvorni_sadrzaj>  QUESTUS GRUPA jednostavno društvo s ograničenom odgovornošću za proizvodnju, trgovinu i usluge, OIB 88105084891 zastupanog po punomoćniku Zorica Bogdan</izvorni_sadrzaj>
    <derivirana_varijabla naziv="DomainObject.Predmet.ProtustrankaFormatedOIB_1">  QUESTUS GRUPA jednostavno društvo s ograničenom odgovornošću za proizvodnju, trgovinu i usluge, OIB 88105084891 zastupanog po punomoćniku Zorica Bogdan</derivirana_varijabla>
  </DomainObject.Predmet.ProtustrankaFormatedOIB>
  <DomainObject.Predmet.ProtustrankaFormatedWithAdress>
    <izvorni_sadrzaj> QUESTUS GRUPA jednostavno društvo s ograničenom odgovornošću za proizvodnju, trgovinu i usluge, Poljska 49, 40000 Strahoninec zastupanog po punomoćniku Zorica Bogdan</izvorni_sadrzaj>
    <derivirana_varijabla naziv="DomainObject.Predmet.ProtustrankaFormatedWithAdress_1"> QUESTUS GRUPA jednostavno društvo s ograničenom odgovornošću za proizvodnju, trgovinu i usluge, Poljska 49, 40000 Strahoninec zastupanog po punomoćniku Zorica Bogdan</derivirana_varijabla>
  </DomainObject.Predmet.ProtustrankaFormatedWithAdress>
  <DomainObject.Predmet.ProtustrankaFormatedWithAdressOIB>
    <izvorni_sadrzaj> QUESTUS GRUPA jednostavno društvo s ograničenom odgovornošću za proizvodnju, trgovinu i usluge, OIB 88105084891, Poljska 49, 40000 Strahoninec zastupanog po punomoćniku Zorica Bogdan</izvorni_sadrzaj>
    <derivirana_varijabla naziv="DomainObject.Predmet.ProtustrankaFormatedWithAdressOIB_1"> QUESTUS GRUPA jednostavno društvo s ograničenom odgovornošću za proizvodnju, trgovinu i usluge, OIB 88105084891, Poljska 49, 40000 Strahoninec zastupanog po punomoćniku Zorica Bogdan</derivirana_varijabla>
  </DomainObject.Predmet.ProtustrankaFormatedWithAdressOIB>
  <DomainObject.Predmet.ProtustrankaWithAdress>
    <izvorni_sadrzaj>QUESTUS GRUPA jednostavno društvo s ograničenom odgovornošću za proizvodnju, trgovinu i usluge Poljska 49, 40000 Strahoninec</izvorni_sadrzaj>
    <derivirana_varijabla naziv="DomainObject.Predmet.ProtustrankaWithAdress_1">QUESTUS GRUPA jednostavno društvo s ograničenom odgovornošću za proizvodnju, trgovinu i usluge Poljska 49, 40000 Strahoninec</derivirana_varijabla>
  </DomainObject.Predmet.ProtustrankaWithAdress>
  <DomainObject.Predmet.ProtustrankaWithAdressOIB>
    <izvorni_sadrzaj>QUESTUS GRUPA jednostavno društvo s ograničenom odgovornošću za proizvodnju, trgovinu i usluge, OIB 88105084891, Poljska 49, 40000 Strahoninec</izvorni_sadrzaj>
    <derivirana_varijabla naziv="DomainObject.Predmet.ProtustrankaWithAdressOIB_1">QUESTUS GRUPA jednostavno društvo s ograničenom odgovornošću za proizvodnju, trgovinu i usluge, OIB 88105084891, Poljska 49, 40000 Strahoninec</derivirana_varijabla>
  </DomainObject.Predmet.ProtustrankaWithAdressOIB>
  <DomainObject.Predmet.ProtustrankaNazivFormated>
    <izvorni_sadrzaj>QUESTUS GRUPA jednostavno društvo s ograničenom odgovornošću za proizvodnju, trgovinu i usluge</izvorni_sadrzaj>
    <derivirana_varijabla naziv="DomainObject.Predmet.ProtustrankaNazivFormated_1">QUESTUS GRUPA jednostavno društvo s ograničenom odgovornošću za proizvodnju, trgovinu i usluge</derivirana_varijabla>
  </DomainObject.Predmet.ProtustrankaNazivFormated>
  <DomainObject.Predmet.ProtustrankaNazivFormatedOIB>
    <izvorni_sadrzaj>QUESTUS GRUPA jednostavno društvo s ograničenom odgovornošću za proizvodnju, trgovinu i usluge, OIB 88105084891</izvorni_sadrzaj>
    <derivirana_varijabla naziv="DomainObject.Predmet.ProtustrankaNazivFormatedOIB_1">QUESTUS GRUPA jednostavno društvo s ograničenom odgovornošću za proizvodnju, trgovinu i usluge, OIB 88105084891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6202.77</izvorni_sadrzaj>
    <derivirana_varijabla naziv="DomainObject.Predmet.TrenutnaVrijednost_1">6202.77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QUESTUS GRUPA jednostavno društvo s ograničenom odgovornošću za proizvodnju, trgovinu i usluge zastupanog po punomoćniku Zorica Bogdan</item>
    </izvorni_sadrzaj>
    <derivirana_varijabla naziv="DomainObject.Predmet.ProtuStrankaListFormated_1">
      <item>QUESTUS GRUPA jednostavno društvo s ograničenom odgovornošću za proizvodnju, trgovinu i usluge zastupanog po punomoćniku Zorica Bogdan</item>
    </derivirana_varijabla>
  </DomainObject.Predmet.ProtuStrankaListFormated>
  <DomainObject.Predmet.ProtuStrankaListFormatedOIB>
    <izvorni_sadrzaj>
      <item>QUESTUS GRUPA jednostavno društvo s ograničenom odgovornošću za proizvodnju, trgovinu i usluge, OIB 88105084891 zastupanog po punomoćniku Zorica Bogdan</item>
    </izvorni_sadrzaj>
    <derivirana_varijabla naziv="DomainObject.Predmet.ProtuStrankaListFormatedOIB_1">
      <item>QUESTUS GRUPA jednostavno društvo s ograničenom odgovornošću za proizvodnju, trgovinu i usluge, OIB 88105084891 zastupanog po punomoćniku Zorica Bogdan</item>
    </derivirana_varijabla>
  </DomainObject.Predmet.ProtuStrankaListFormatedOIB>
  <DomainObject.Predmet.ProtuStrankaListFormatedWithAdress>
    <izvorni_sadrzaj>
      <item>QUESTUS GRUPA jednostavno društvo s ograničenom odgovornošću za proizvodnju, trgovinu i usluge, Poljska 49, 40000 Strahoninec zastupanog po punomoćniku Zorica Bogdan</item>
    </izvorni_sadrzaj>
    <derivirana_varijabla naziv="DomainObject.Predmet.ProtuStrankaListFormatedWithAdress_1">
      <item>QUESTUS GRUPA jednostavno društvo s ograničenom odgovornošću za proizvodnju, trgovinu i usluge, Poljska 49, 40000 Strahoninec zastupanog po punomoćniku Zorica Bogdan</item>
    </derivirana_varijabla>
  </DomainObject.Predmet.ProtuStrankaListFormatedWithAdress>
  <DomainObject.Predmet.ProtuStrankaListFormatedWithAdressOIB>
    <izvorni_sadrzaj>
      <item>QUESTUS GRUPA jednostavno društvo s ograničenom odgovornošću za proizvodnju, trgovinu i usluge, OIB 88105084891, Poljska 49, 40000 Strahoninec zastupanog po punomoćniku Zorica Bogdan</item>
    </izvorni_sadrzaj>
    <derivirana_varijabla naziv="DomainObject.Predmet.ProtuStrankaListFormatedWithAdressOIB_1">
      <item>QUESTUS GRUPA jednostavno društvo s ograničenom odgovornošću za proizvodnju, trgovinu i usluge, OIB 88105084891, Poljska 49, 40000 Strahoninec zastupanog po punomoćniku Zorica Bogdan</item>
    </derivirana_varijabla>
  </DomainObject.Predmet.ProtuStrankaListFormatedWithAdressOIB>
  <DomainObject.Predmet.ProtuStrankaListNazivFormated>
    <izvorni_sadrzaj>
      <item>QUESTUS GRUPA jednostavno društvo s ograničenom odgovornošću za proizvodnju, trgovinu i usluge</item>
    </izvorni_sadrzaj>
    <derivirana_varijabla naziv="DomainObject.Predmet.ProtuStrankaListNazivFormated_1">
      <item>QUESTUS GRUPA jednostavno društvo s ograničenom odgovornošću za proizvodnju, trgovinu i usluge</item>
    </derivirana_varijabla>
  </DomainObject.Predmet.ProtuStrankaListNazivFormated>
  <DomainObject.Predmet.ProtuStrankaListNazivFormatedOIB>
    <izvorni_sadrzaj>
      <item>QUESTUS GRUPA jednostavno društvo s ograničenom odgovornošću za proizvodnju, trgovinu i usluge, OIB 88105084891</item>
    </izvorni_sadrzaj>
    <derivirana_varijabla naziv="DomainObject.Predmet.ProtuStrankaListNazivFormatedOIB_1">
      <item>QUESTUS GRUPA jednostavno društvo s ograničenom odgovornošću za proizvodnju, trgovinu i usluge, OIB 88105084891</item>
    </derivirana_varijabla>
  </DomainObject.Predmet.ProtuStrankaListNazivFormatedOIB>
  <DomainObject.Predmet.OstaliListFormated>
    <izvorni_sadrzaj>
      <item>Sudski registar</item>
      <item>Zorica Bogdan punomoćnik sudionika u postupku QUESTUS GRUPA jednostavno društvo s ograničenom odgovornošću za proizvodnju, trgovinu i usluge</item>
    </izvorni_sadrzaj>
    <derivirana_varijabla naziv="DomainObject.Predmet.OstaliListFormated_1">
      <item>Sudski registar</item>
      <item>Zorica Bogdan punomoćnik sudionika u postupku QUESTUS GRUPA jednostavno društvo s ograničenom odgovornošću za proizvodnju, trgovinu i usluge</item>
    </derivirana_varijabla>
  </DomainObject.Predmet.OstaliListFormated>
  <DomainObject.Predmet.OstaliListFormatedOIB>
    <izvorni_sadrzaj>
      <item>Sudski registar</item>
      <item>Zorica Bogdan, OIB 79441422511 punomoćnik sudionika u postupku QUESTUS GRUPA jednostavno društvo s ograničenom odgovornošću za proizvodnju, trgovinu i usluge</item>
    </izvorni_sadrzaj>
    <derivirana_varijabla naziv="DomainObject.Predmet.OstaliListFormatedOIB_1">
      <item>Sudski registar</item>
      <item>Zorica Bogdan, OIB 79441422511 punomoćnik sudionika u postupku QUESTUS GRUPA jednostavno društvo s ograničenom odgovornošću za proizvodnju, trgovinu i usluge</item>
    </derivirana_varijabla>
  </DomainObject.Predmet.OstaliListFormatedOIB>
  <DomainObject.Predmet.OstaliListFormatedWithAdress>
    <izvorni_sadrzaj>
      <item>Sudski registar</item>
      <item>Zorica Bogdan, Poljska 49, 40000 Strahoninec punomoćnik sudionika u postupku QUESTUS GRUPA jednostavno društvo s ograničenom odgovornošću za proizvodnju, trgovinu i usluge</item>
    </izvorni_sadrzaj>
    <derivirana_varijabla naziv="DomainObject.Predmet.OstaliListFormatedWithAdress_1">
      <item>Sudski registar</item>
      <item>Zorica Bogdan, Poljska 49, 40000 Strahoninec punomoćnik sudionika u postupku QUESTUS GRUPA jednostavno društvo s ograničenom odgovornošću za proizvodnju, trgovinu i usluge</item>
    </derivirana_varijabla>
  </DomainObject.Predmet.OstaliListFormatedWithAdress>
  <DomainObject.Predmet.OstaliListFormatedWithAdressOIB>
    <izvorni_sadrzaj>
      <item>Sudski registar</item>
      <item>Zorica Bogdan, OIB 79441422511, Poljska 49, 40000 Strahoninec punomoćnik sudionika u postupku QUESTUS GRUPA jednostavno društvo s ograničenom odgovornošću za proizvodnju, trgovinu i usluge</item>
    </izvorni_sadrzaj>
    <derivirana_varijabla naziv="DomainObject.Predmet.OstaliListFormatedWithAdressOIB_1">
      <item>Sudski registar</item>
      <item>Zorica Bogdan, OIB 79441422511, Poljska 49, 40000 Strahoninec punomoćnik sudionika u postupku QUESTUS GRUPA jednostavno društvo s ograničenom odgovornošću za proizvodnju, trgovinu i usluge</item>
    </derivirana_varijabla>
  </DomainObject.Predmet.OstaliListFormatedWithAdressOIB>
  <DomainObject.Predmet.OstaliListNazivFormated>
    <izvorni_sadrzaj>
      <item>Sudski registar</item>
      <item>Zorica Bogdan</item>
    </izvorni_sadrzaj>
    <derivirana_varijabla naziv="DomainObject.Predmet.OstaliListNazivFormated_1">
      <item>Sudski registar</item>
      <item>Zorica Bogdan</item>
    </derivirana_varijabla>
  </DomainObject.Predmet.OstaliListNazivFormated>
  <DomainObject.Predmet.OstaliListNazivFormatedOIB>
    <izvorni_sadrzaj>
      <item>Sudski registar</item>
      <item>Zorica Bogdan, OIB 79441422511</item>
    </izvorni_sadrzaj>
    <derivirana_varijabla naziv="DomainObject.Predmet.OstaliListNazivFormatedOIB_1">
      <item>Sudski registar</item>
      <item>Zorica Bogdan, OIB 79441422511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QUESTUS GRUPA jednostavno društvo s ograničenom odgovornošću za proizvodnju, trgovinu i usluge</izvorni_sadrzaj>
    <derivirana_varijabla naziv="DomainObject.Predmet.ProtustrankaIDrugi_1">QUESTUS GRUPA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QUESTUS GRUPA jednostavno društvo s ograničenom odgovornošću za proizvodnju, trgovinu i usluge, OIB 88105084891, Poljska 49, 40000 Strahoninec</izvorni_sadrzaj>
    <derivirana_varijabla naziv="DomainObject.Predmet.ProtustrankaIDrugiAdressOIB_1">QUESTUS GRUPA jednostavno društvo s ograničenom odgovornošću za proizvodnju, trgovinu i usluge, OIB 88105084891, Poljska 49,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QUESTUS GRUPA jednostavno društvo s ograničenom odgovornošću za proizvodnju, trgovinu i usluge</item>
      <item>Sudski registar</item>
      <item>Zorica Bogdan</item>
    </izvorni_sadrzaj>
    <derivirana_varijabla naziv="DomainObject.Predmet.SudioniciListNaziv_1">
      <item>Financijska agencija</item>
      <item>QUESTUS GRUPA jednostavno društvo s ograničenom odgovornošću za proizvodnju, trgovinu i usluge</item>
      <item>Sudski registar</item>
      <item>Zorica Bogdan</item>
    </derivirana_varijabla>
  </DomainObject.Predmet.SudioniciListNaziv>
  <DomainObject.Predmet.SudioniciListAdressOIB>
    <izvorni_sadrzaj>
      <item>Financijska agencija, OIB 85821130368, Ulica grada Vukovara 70,10000 Zagreb</item>
      <item>QUESTUS GRUPA jednostavno društvo s ograničenom odgovornošću za proizvodnju, trgovinu i usluge, OIB 88105084891, Poljska 49,40000 Strahoninec</item>
      <item>Sudski registar</item>
      <item>Zorica Bogdan, OIB 79441422511, Poljska 49,40000 Strahoninec</item>
    </izvorni_sadrzaj>
    <derivirana_varijabla naziv="DomainObject.Predmet.SudioniciListAdressOIB_1">
      <item>Financijska agencija, OIB 85821130368, Ulica grada Vukovara 70,10000 Zagreb</item>
      <item>QUESTUS GRUPA jednostavno društvo s ograničenom odgovornošću za proizvodnju, trgovinu i usluge, OIB 88105084891, Poljska 49,40000 Strahoninec</item>
      <item>Sudski registar</item>
      <item>Zorica Bogdan, OIB 79441422511, Poljska 49,40000 Strahoninec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88105084891</item>
      <item>, OIB null</item>
      <item>, OIB 79441422511</item>
    </izvorni_sadrzaj>
    <derivirana_varijabla naziv="DomainObject.Predmet.SudioniciListNazivOIB_1">
      <item>, OIB 85821130368</item>
      <item>, OIB 88105084891</item>
      <item>, OIB null</item>
      <item>, OIB 79441422511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2117</properties:Characters>
  <properties:Lines>81</properties:Lines>
  <properties:Paragraphs>28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2018-03-02T11:43:00Z</cp:lastPrinted>
  <dcterms:modified xmlns:xsi="http://www.w3.org/2001/XMLSchema-instance" xsi:type="dcterms:W3CDTF">2018-03-02T11:49:00Z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(ST-61-18-3 rješenje - poziv za ročište radi izjašenjenja o prijedlogu za otvaranje -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