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665a1" w14:paraId="f2665a1" w:rsidRDefault="001C089C" w:rsidR="001C089C">
      <w:pPr>
        <w15:collapsed w:val="false"/>
      </w:pPr>
      <w:bookmarkStart w:name="_GoBack" w:id="0"/>
      <w:bookmarkEnd w:id="0"/>
    </w:p>
    <w:p w:rsidRDefault="001C089C" w:rsidR="001C089C"/>
    <w:p w:rsidRDefault="001C089C" w:rsidR="001C089C"/>
    <w:p w:rsidRDefault="007E40D1" w:rsidR="001C089C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44450</wp:posOffset>
            </wp:positionH>
            <wp:positionV relativeFrom="paragraph">
              <wp:posOffset>-635</wp:posOffset>
            </wp:positionV>
            <wp:extent cy="716280" cx="543560"/>
            <wp:effectExtent b="7620" r="8890" t="0" l="0"/>
            <wp:wrapSquare wrapText="right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82464" w:rsidR="00282464"/>
    <w:p w:rsidRDefault="00282464" w:rsidR="00282464"/>
    <w:p w:rsidRDefault="00282464" w:rsidR="00282464"/>
    <w:p w:rsidRDefault="001C089C" w:rsidR="001C089C"/>
    <w:p w:rsidRDefault="001C089C" w:rsidR="001C089C">
      <w:r>
        <w:t>REPUBLIKA HRVATSKA</w:t>
      </w:r>
    </w:p>
    <w:p w:rsidRDefault="001C089C" w:rsidR="001C089C">
      <w:r>
        <w:t>TRGOVAČKI SUD U</w:t>
      </w:r>
      <w:r w:rsidR="0007298B">
        <w:t xml:space="preserve"> OSIJEKU</w:t>
      </w:r>
    </w:p>
    <w:p w:rsidRDefault="0007298B" w:rsidR="00FE10B0">
      <w:r>
        <w:t xml:space="preserve">STALNA SLUŽBA </w:t>
      </w:r>
    </w:p>
    <w:p w:rsidRDefault="00FE10B0" w:rsidR="001C089C">
      <w:r>
        <w:t xml:space="preserve">U </w:t>
      </w:r>
      <w:r w:rsidR="007E40D1">
        <w:t>SLAVONSKOM BRODU</w:t>
      </w:r>
      <w:r>
        <w:t xml:space="preserve">                               </w:t>
      </w:r>
      <w:r w:rsidR="001C089C">
        <w:t xml:space="preserve">                              BROJ: </w:t>
      </w:r>
      <w:r w:rsidR="000E5E22">
        <w:t>St-</w:t>
      </w:r>
      <w:r w:rsidR="00E04E50">
        <w:t>449</w:t>
      </w:r>
      <w:r w:rsidR="000E5E22">
        <w:t>/</w:t>
      </w:r>
      <w:r w:rsidR="0007298B">
        <w:t>201</w:t>
      </w:r>
      <w:r w:rsidR="00E04E50">
        <w:t>1</w:t>
      </w:r>
      <w:r w:rsidR="0007298B">
        <w:t>-</w:t>
      </w:r>
      <w:r w:rsidR="00E04E50">
        <w:t>61</w:t>
      </w:r>
    </w:p>
    <w:p w:rsidRDefault="00282464" w:rsidR="00282464">
      <w:r>
        <w:t>Trg pobjede 13</w:t>
      </w:r>
    </w:p>
    <w:p w:rsidRDefault="00282464" w:rsidR="00282464">
      <w:r>
        <w:t>35000 SLAVONSKI BROD</w:t>
      </w:r>
    </w:p>
    <w:p w:rsidRDefault="001C089C" w:rsidR="001C089C">
      <w:r>
        <w:t xml:space="preserve">                                     </w:t>
      </w:r>
    </w:p>
    <w:p w:rsidRDefault="001C089C" w:rsidR="001C089C"/>
    <w:p w:rsidRDefault="001C089C" w:rsidR="001C089C"/>
    <w:p w:rsidRDefault="001C089C" w:rsidR="000E5E22">
      <w:r>
        <w:tab/>
      </w:r>
      <w:r>
        <w:tab/>
        <w:t xml:space="preserve">TRGOVAČKI SUD U </w:t>
      </w:r>
      <w:r w:rsidR="0007298B">
        <w:t xml:space="preserve"> OSIJEKU, STALNA SLUŽBA</w:t>
      </w:r>
      <w:r w:rsidR="00FE10B0">
        <w:t xml:space="preserve"> U </w:t>
      </w:r>
      <w:r w:rsidR="007E40D1">
        <w:t>SLAVONSKOM BRODU</w:t>
      </w:r>
      <w:r>
        <w:t xml:space="preserve">- po </w:t>
      </w:r>
      <w:r w:rsidR="000E5E22">
        <w:t>stečajnom sucu</w:t>
      </w:r>
      <w:r>
        <w:t xml:space="preserve"> Davorinu Pavičić,</w:t>
      </w:r>
      <w:r w:rsidR="00250261">
        <w:t xml:space="preserve"> u </w:t>
      </w:r>
      <w:r w:rsidR="000E5E22">
        <w:t xml:space="preserve"> stečajno</w:t>
      </w:r>
      <w:r w:rsidR="00250261">
        <w:t>m</w:t>
      </w:r>
      <w:r w:rsidR="000E5E22">
        <w:t xml:space="preserve"> postupka nad stečajnim dužnikom </w:t>
      </w:r>
      <w:r w:rsidR="00E04E50">
        <w:t xml:space="preserve">UNI-TEL d.o.o. u stečaju, SLAVONSKI BROD, </w:t>
      </w:r>
      <w:proofErr w:type="spellStart"/>
      <w:r w:rsidR="00E04E50">
        <w:t>Janiševac</w:t>
      </w:r>
      <w:proofErr w:type="spellEnd"/>
      <w:r w:rsidR="00E04E50">
        <w:t xml:space="preserve"> II 14</w:t>
      </w:r>
      <w:r w:rsidR="000644DD">
        <w:t>, OIB:</w:t>
      </w:r>
      <w:r w:rsidR="00E04E50">
        <w:t>11816495338</w:t>
      </w:r>
      <w:r w:rsidR="0007298B">
        <w:t xml:space="preserve"> </w:t>
      </w:r>
      <w:r w:rsidR="00124C3C">
        <w:t>,</w:t>
      </w:r>
      <w:r w:rsidR="00CD4975">
        <w:t xml:space="preserve"> </w:t>
      </w:r>
      <w:r w:rsidR="000E5E22">
        <w:t xml:space="preserve"> dana </w:t>
      </w:r>
      <w:r w:rsidR="00FE10B0">
        <w:t>2</w:t>
      </w:r>
      <w:r w:rsidR="00E04E50">
        <w:t>7</w:t>
      </w:r>
      <w:r w:rsidR="00FE10B0">
        <w:t xml:space="preserve">. </w:t>
      </w:r>
      <w:r w:rsidR="00E04E50">
        <w:t>prosinca</w:t>
      </w:r>
      <w:r w:rsidR="0007298B">
        <w:t xml:space="preserve"> 201</w:t>
      </w:r>
      <w:r w:rsidR="007E40D1">
        <w:t>6</w:t>
      </w:r>
      <w:r w:rsidR="0007298B">
        <w:t>.g.</w:t>
      </w:r>
      <w:r w:rsidR="000E5E22">
        <w:t xml:space="preserve"> donio je slijedeći</w:t>
      </w:r>
    </w:p>
    <w:p w:rsidRDefault="00CD4975" w:rsidR="00CD4975">
      <w:r>
        <w:t xml:space="preserve"> </w:t>
      </w:r>
    </w:p>
    <w:p w:rsidRDefault="000E5E22" w:rsidR="009D3825">
      <w:r>
        <w:t xml:space="preserve">                                                    Z A K L J U Č A K</w:t>
      </w:r>
    </w:p>
    <w:p w:rsidRDefault="00124C3C" w:rsidR="00124C3C"/>
    <w:p w:rsidRDefault="00124C3C" w:rsidR="008672DE">
      <w:r>
        <w:tab/>
      </w:r>
      <w:r w:rsidR="008672DE">
        <w:t xml:space="preserve">Određuje se ročište za </w:t>
      </w:r>
      <w:proofErr w:type="spellStart"/>
      <w:r w:rsidR="00E04E50">
        <w:t>utrđivanje</w:t>
      </w:r>
      <w:proofErr w:type="spellEnd"/>
      <w:r w:rsidR="00E04E50">
        <w:t xml:space="preserve"> vrijednosti nekretnina</w:t>
      </w:r>
    </w:p>
    <w:p w:rsidRDefault="00E04E50" w:rsidR="00E04E50">
      <w:r>
        <w:t xml:space="preserve">za dan </w:t>
      </w:r>
    </w:p>
    <w:p w:rsidRDefault="00E04E50" w:rsidP="008672DE" w:rsidR="008672DE">
      <w:r>
        <w:t xml:space="preserve">                                                    25. siječnja 2017, u 11,00 sati</w:t>
      </w:r>
    </w:p>
    <w:p w:rsidRDefault="008672DE" w:rsidP="008672DE" w:rsidR="008672DE"/>
    <w:p w:rsidRDefault="002054F0" w:rsidP="008672DE" w:rsidR="008672DE">
      <w:r>
        <w:t>u</w:t>
      </w:r>
      <w:r w:rsidR="008672DE">
        <w:t xml:space="preserve"> prostorijama Trgovačkog suda Osijek, Stalna Služba </w:t>
      </w:r>
      <w:r w:rsidR="00E04E50">
        <w:t>u Slavonskom Brodu</w:t>
      </w:r>
      <w:r w:rsidR="008672DE">
        <w:t>, Trg pobjede 13 soba 77/III</w:t>
      </w:r>
    </w:p>
    <w:p w:rsidRDefault="008672DE" w:rsidP="008672DE" w:rsidR="008672DE">
      <w:r>
        <w:t xml:space="preserve">                    </w:t>
      </w:r>
    </w:p>
    <w:p w:rsidRDefault="000644DD" w:rsidR="000644DD">
      <w:r>
        <w:t xml:space="preserve">                                                        </w:t>
      </w:r>
    </w:p>
    <w:p w:rsidRDefault="000644DD" w:rsidR="000644DD"/>
    <w:p w:rsidRDefault="00250261" w:rsidR="00CD4975">
      <w:r>
        <w:t xml:space="preserve">U Slavonskom Brodu, </w:t>
      </w:r>
      <w:r w:rsidR="00FE10B0">
        <w:t>2</w:t>
      </w:r>
      <w:r w:rsidR="00E04E50">
        <w:t>7</w:t>
      </w:r>
      <w:r w:rsidR="00FE10B0">
        <w:t xml:space="preserve">. </w:t>
      </w:r>
      <w:r w:rsidR="00E04E50">
        <w:t>prosinca</w:t>
      </w:r>
      <w:r>
        <w:t xml:space="preserve"> 201</w:t>
      </w:r>
      <w:r w:rsidR="00B74A95">
        <w:t>6</w:t>
      </w:r>
      <w:r>
        <w:t>.g.</w:t>
      </w:r>
    </w:p>
    <w:p w:rsidRDefault="00250261" w:rsidR="00250261"/>
    <w:p w:rsidRDefault="00250261" w:rsidR="00250261">
      <w:r>
        <w:t xml:space="preserve">                                                                                              Stečajni sudac:</w:t>
      </w:r>
    </w:p>
    <w:p w:rsidRDefault="00250261" w:rsidR="00250261"/>
    <w:p w:rsidRDefault="00250261" w:rsidR="00250261">
      <w:r>
        <w:t xml:space="preserve">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CD4975" w:rsidR="00CD4975"/>
    <w:p w:rsidRDefault="00CD4975" w:rsidR="00CD4975"/>
    <w:p w:rsidRDefault="00CD4975" w:rsidR="002054F0">
      <w:r>
        <w:t>NAPUTAK O PRAVNOM LIJEKU:</w:t>
      </w:r>
    </w:p>
    <w:p w:rsidRDefault="00CD4975" w:rsidR="00CD4975">
      <w:r>
        <w:t>P</w:t>
      </w:r>
      <w:r w:rsidR="002054F0">
        <w:t>r</w:t>
      </w:r>
      <w:r>
        <w:t>otiv ovog zaključka žalba nije dopuštena.</w:t>
      </w:r>
    </w:p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>
      <w:r>
        <w:t>Dostaviti:</w:t>
      </w:r>
    </w:p>
    <w:p w:rsidRDefault="00E47FA4" w:rsidR="00E47FA4">
      <w:r>
        <w:t xml:space="preserve">- </w:t>
      </w:r>
      <w:r w:rsidR="00E04E50">
        <w:t>stečajnom upravitelju</w:t>
      </w:r>
    </w:p>
    <w:p w:rsidRDefault="00E04E50" w:rsidR="00E04E50">
      <w:r>
        <w:t xml:space="preserve">- VENETO BANKA d.d. Zagreb, </w:t>
      </w:r>
      <w:proofErr w:type="spellStart"/>
      <w:r>
        <w:t>Draškovićeva</w:t>
      </w:r>
      <w:proofErr w:type="spellEnd"/>
      <w:r>
        <w:t xml:space="preserve"> 58</w:t>
      </w:r>
    </w:p>
    <w:p w:rsidRDefault="00DF32F7" w:rsidR="00DF32F7">
      <w:r>
        <w:t>- e oglasna ploča</w:t>
      </w:r>
    </w:p>
    <w:p w:rsidRDefault="00DF32F7" w:rsidR="00DF32F7"/>
    <w:p w:rsidRDefault="00DF32F7" w:rsidR="00DF32F7"/>
    <w:p w:rsidRDefault="00DF32F7" w:rsidR="00DF32F7">
      <w:r>
        <w:t>2</w:t>
      </w:r>
      <w:r w:rsidR="00E04E50">
        <w:t>7</w:t>
      </w:r>
      <w:r>
        <w:t>.</w:t>
      </w:r>
      <w:r w:rsidR="00AF69D2">
        <w:t>1</w:t>
      </w:r>
      <w:r w:rsidR="00E04E50">
        <w:t>2</w:t>
      </w:r>
      <w:r>
        <w:t>.201</w:t>
      </w:r>
      <w:r w:rsidR="00AF69D2">
        <w:t>6</w:t>
      </w:r>
      <w:r>
        <w:t>.                         S u d a c:</w:t>
      </w:r>
    </w:p>
    <w:sectPr w:rsidR="00DF32F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A576D"/>
    <w:multiLevelType w:val="hybridMultilevel"/>
    <w:tmpl w:val="D1A667B8"/>
    <w:lvl w:tplc="6CDE01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089C"/>
    <w:rsid w:val="00063726"/>
    <w:rsid w:val="000644DD"/>
    <w:rsid w:val="0007298B"/>
    <w:rsid w:val="000E0128"/>
    <w:rsid w:val="000E5E22"/>
    <w:rsid w:val="00124C3C"/>
    <w:rsid w:val="001C089C"/>
    <w:rsid w:val="001D4028"/>
    <w:rsid w:val="001F39AF"/>
    <w:rsid w:val="002054F0"/>
    <w:rsid w:val="00250261"/>
    <w:rsid w:val="002521DB"/>
    <w:rsid w:val="00282464"/>
    <w:rsid w:val="002D5652"/>
    <w:rsid w:val="003332CF"/>
    <w:rsid w:val="00350F12"/>
    <w:rsid w:val="00487DC7"/>
    <w:rsid w:val="004B6281"/>
    <w:rsid w:val="00522ECB"/>
    <w:rsid w:val="00533EA0"/>
    <w:rsid w:val="005D74EA"/>
    <w:rsid w:val="0076097A"/>
    <w:rsid w:val="007E40D1"/>
    <w:rsid w:val="00813009"/>
    <w:rsid w:val="008672DE"/>
    <w:rsid w:val="00912099"/>
    <w:rsid w:val="009D3825"/>
    <w:rsid w:val="00A253DE"/>
    <w:rsid w:val="00A25783"/>
    <w:rsid w:val="00A67E8E"/>
    <w:rsid w:val="00AF69D2"/>
    <w:rsid w:val="00B74A95"/>
    <w:rsid w:val="00B94134"/>
    <w:rsid w:val="00CD4975"/>
    <w:rsid w:val="00DF32F7"/>
    <w:rsid w:val="00E04E50"/>
    <w:rsid w:val="00E47FA4"/>
    <w:rsid w:val="00FE1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21D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4A95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332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2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2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2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2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21D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4A95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332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2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2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2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2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2011.</izvorni_sadrzaj>
    <derivirana_varijabla naziv="DomainObject.Predmet.DatumOsnivanja_1">21.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St-449/2011</izvorni_sadrzaj>
    <derivirana_varijabla naziv="DomainObject.Predmet.OznakaBroj_1">St-449/2011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  - TEL  d.o.o. SLAVONSKI BROD zastupanog po punomoćniku Dragan Marić, zz steč. dužnika; ZOU Mato Šimunović i Andrijana Bošnjak Milić</izvorni_sadrzaj>
    <derivirana_varijabla naziv="DomainObject.Predmet.ProtustrankaFormated_1">  UNI  - TEL  d.o.o. SLAVONSKI BROD zastupanog po punomoćniku Dragan Marić, zz steč. dužnika; ZOU Mato Šimunović i Andrijana Bošnjak Milić</derivirana_varijabla>
  </DomainObject.Predmet.ProtustrankaFormated>
  <DomainObject.Predmet.ProtustrankaFormatedOIB>
    <izvorni_sadrzaj>  UNI  - TEL  d.o.o. SLAVONSKI BROD, OIB 11816495338 zastupanog po punomoćniku Dragan Marić, zz steč. dužnika; ZOU Mato Šimunović i Andrijana Bošnjak Milić</izvorni_sadrzaj>
    <derivirana_varijabla naziv="DomainObject.Predmet.ProtustrankaFormatedOIB_1">  UNI  - TEL  d.o.o. SLAVONSKI BROD, OIB 11816495338 zastupanog po punomoćniku Dragan Marić, zz steč. dužnika; ZOU Mato Šimunović i Andrijana Bošnjak Milić</derivirana_varijabla>
  </DomainObject.Predmet.ProtustrankaFormatedOIB>
  <DomainObject.Predmet.ProtustrankaFormatedWithAdress>
    <izvorni_sadrzaj> UNI  - TEL  d.o.o. SLAVONSKI BROD, Šetaliste braće Radić bb, 35000 Slavonski Brod zastupanog po punomoćniku Dragan Marić, zz steč. dužnika; ZOU Mato Šimunović i Andrijana Bošnjak Milić</izvorni_sadrzaj>
    <derivirana_varijabla naziv="DomainObject.Predmet.ProtustrankaFormatedWithAdress_1"> UNI  - TEL  d.o.o. SLAVONSKI BROD, Šetaliste braće Radić bb, 35000 Slavonski Brod zastupanog po punomoćniku Dragan Marić, zz steč. dužnika; ZOU Mato Šimunović i Andrijana Bošnjak Milić</derivirana_varijabla>
  </DomainObject.Predmet.ProtustrankaFormatedWithAdress>
  <DomainObject.Predmet.ProtustrankaFormatedWithAdressOIB>
    <izvorni_sadrzaj> UNI  - TEL  d.o.o. SLAVONSKI BROD, OIB 11816495338, Šetaliste braće Radić bb, 35000 Slavonski Brod zastupanog po punomoćniku Dragan Marić, zz steč. dužnika; ZOU Mato Šimunović i Andrijana Bošnjak Milić</izvorni_sadrzaj>
    <derivirana_varijabla naziv="DomainObject.Predmet.ProtustrankaFormatedWithAdressOIB_1"> UNI  - TEL  d.o.o. SLAVONSKI BROD, OIB 11816495338, Šetaliste braće Radić bb, 35000 Slavonski Brod zastupanog po punomoćniku Dragan Marić, zz steč. dužnika; ZOU Mato Šimunović i Andrijana Bošnjak Milić</derivirana_varijabla>
  </DomainObject.Predmet.ProtustrankaFormatedWithAdressOIB>
  <DomainObject.Predmet.ProtustrankaWithAdress>
    <izvorni_sadrzaj>UNI  - TEL  d.o.o. SLAVONSKI BROD Šetaliste braće Radić bb, 35000 Slavonski Brod</izvorni_sadrzaj>
    <derivirana_varijabla naziv="DomainObject.Predmet.ProtustrankaWithAdress_1">UNI  - TEL  d.o.o. SLAVONSKI BROD Šetaliste braće Radić bb, 35000 Slavonski Brod</derivirana_varijabla>
  </DomainObject.Predmet.ProtustrankaWithAdress>
  <DomainObject.Predmet.ProtustrankaWithAdressOIB>
    <izvorni_sadrzaj>UNI  - TEL  d.o.o. SLAVONSKI BROD, OIB 11816495338, Šetaliste braće Radić bb, 35000 Slavonski Brod</izvorni_sadrzaj>
    <derivirana_varijabla naziv="DomainObject.Predmet.ProtustrankaWithAdressOIB_1">UNI  - TEL  d.o.o. SLAVONSKI BROD, OIB 11816495338, Šetaliste braće Radić bb, 35000 Slavonski Brod</derivirana_varijabla>
  </DomainObject.Predmet.ProtustrankaWithAdressOIB>
  <DomainObject.Predmet.ProtustrankaNazivFormated>
    <izvorni_sadrzaj>UNI  - TEL  d.o.o. SLAVONSKI BROD</izvorni_sadrzaj>
    <derivirana_varijabla naziv="DomainObject.Predmet.ProtustrankaNazivFormated_1">UNI  - TEL  d.o.o. SLAVONSKI BROD</derivirana_varijabla>
  </DomainObject.Predmet.ProtustrankaNazivFormated>
  <DomainObject.Predmet.ProtustrankaNazivFormatedOIB>
    <izvorni_sadrzaj>UNI  - TEL  d.o.o. SLAVONSKI BROD, OIB 11816495338</izvorni_sadrzaj>
    <derivirana_varijabla naziv="DomainObject.Predmet.ProtustrankaNazivFormatedOIB_1">UNI  - TEL  d.o.o. SLAVONSKI BROD, OIB 11816495338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MATIJA AZAPOVIĆ ,DŽONI BITUNJAC I DR. zastupanog po punomoćniku Mato Stanković dipl.iur.</izvorni_sadrzaj>
    <derivirana_varijabla naziv="DomainObject.Predmet.StrankaFormated_1">  MATIJA AZAPOVIĆ ,DŽONI BITUNJAC I DR. zastupanog po punomoćniku Mato Stanković dipl.iur.</derivirana_varijabla>
  </DomainObject.Predmet.StrankaFormated>
  <DomainObject.Predmet.StrankaFormatedOIB>
    <izvorni_sadrzaj>  MATIJA AZAPOVIĆ ,DŽONI BITUNJAC I DR. zastupanog po punomoćniku Mato Stanković dipl.iur.</izvorni_sadrzaj>
    <derivirana_varijabla naziv="DomainObject.Predmet.StrankaFormatedOIB_1">  MATIJA AZAPOVIĆ ,DŽONI BITUNJAC I DR. zastupanog po punomoćniku Mato Stanković dipl.iur.</derivirana_varijabla>
  </DomainObject.Predmet.StrankaFormatedOIB>
  <DomainObject.Predmet.StrankaFormatedWithAdress>
    <izvorni_sadrzaj> MATIJA AZAPOVIĆ ,DŽONI BITUNJAC I DR., 35000 Slavonski Brod zastupanog po punomoćniku Mato Stanković dipl.iur.</izvorni_sadrzaj>
    <derivirana_varijabla naziv="DomainObject.Predmet.StrankaFormatedWithAdress_1"> MATIJA AZAPOVIĆ ,DŽONI BITUNJAC I DR., 35000 Slavonski Brod zastupanog po punomoćniku Mato Stanković dipl.iur.</derivirana_varijabla>
  </DomainObject.Predmet.StrankaFormatedWithAdress>
  <DomainObject.Predmet.StrankaFormatedWithAdressOIB>
    <izvorni_sadrzaj> MATIJA AZAPOVIĆ ,DŽONI BITUNJAC I DR., 35000 Slavonski Brod zastupanog po punomoćniku Mato Stanković dipl.iur.</izvorni_sadrzaj>
    <derivirana_varijabla naziv="DomainObject.Predmet.StrankaFormatedWithAdressOIB_1"> MATIJA AZAPOVIĆ ,DŽONI BITUNJAC I DR., 35000 Slavonski Brod zastupanog po punomoćniku Mato Stanković dipl.iur.</derivirana_varijabla>
  </DomainObject.Predmet.StrankaFormatedWithAdressOIB>
  <DomainObject.Predmet.StrankaWithAdress>
    <izvorni_sadrzaj>MATIJA AZAPOVIĆ ,DŽONI BITUNJAC I DR. 35000 Slavonski Brod</izvorni_sadrzaj>
    <derivirana_varijabla naziv="DomainObject.Predmet.StrankaWithAdress_1">MATIJA AZAPOVIĆ ,DŽONI BITUNJAC I DR. 35000 Slavonski Brod</derivirana_varijabla>
  </DomainObject.Predmet.StrankaWithAdress>
  <DomainObject.Predmet.StrankaWithAdressOIB>
    <izvorni_sadrzaj>MATIJA AZAPOVIĆ ,DŽONI BITUNJAC I DR., 35000 Slavonski Brod</izvorni_sadrzaj>
    <derivirana_varijabla naziv="DomainObject.Predmet.StrankaWithAdressOIB_1">MATIJA AZAPOVIĆ ,DŽONI BITUNJAC I DR., 35000 Slavonski Brod</derivirana_varijabla>
  </DomainObject.Predmet.StrankaWithAdressOIB>
  <DomainObject.Predmet.StrankaNazivFormated>
    <izvorni_sadrzaj>MATIJA AZAPOVIĆ ,DŽONI BITUNJAC I DR.</izvorni_sadrzaj>
    <derivirana_varijabla naziv="DomainObject.Predmet.StrankaNazivFormated_1">MATIJA AZAPOVIĆ ,DŽONI BITUNJAC I DR.</derivirana_varijabla>
  </DomainObject.Predmet.StrankaNazivFormated>
  <DomainObject.Predmet.StrankaNazivFormatedOIB>
    <izvorni_sadrzaj>MATIJA AZAPOVIĆ ,DŽONI BITUNJAC I DR.</izvorni_sadrzaj>
    <derivirana_varijabla naziv="DomainObject.Predmet.StrankaNazivFormatedOIB_1">MATIJA AZAPOVIĆ ,DŽONI BITUNJAC I DR.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MATIJA AZAPOVIĆ ,DŽONI BITUNJAC I DR. zastupanog po punomoćniku Mato Stanković dipl.iur.</item>
    </izvorni_sadrzaj>
    <derivirana_varijabla naziv="DomainObject.Predmet.StrankaListFormated_1">
      <item>MATIJA AZAPOVIĆ ,DŽONI BITUNJAC I DR. zastupanog po punomoćniku Mato Stanković dipl.iur.</item>
    </derivirana_varijabla>
  </DomainObject.Predmet.StrankaListFormated>
  <DomainObject.Predmet.StrankaListFormatedOIB>
    <izvorni_sadrzaj>
      <item>MATIJA AZAPOVIĆ ,DŽONI BITUNJAC I DR. zastupanog po punomoćniku Mato Stanković dipl.iur.</item>
    </izvorni_sadrzaj>
    <derivirana_varijabla naziv="DomainObject.Predmet.StrankaListFormatedOIB_1">
      <item>MATIJA AZAPOVIĆ ,DŽONI BITUNJAC I DR. zastupanog po punomoćniku Mato Stanković dipl.iur.</item>
    </derivirana_varijabla>
  </DomainObject.Predmet.StrankaListFormatedOIB>
  <DomainObject.Predmet.StrankaListFormatedWithAdress>
    <izvorni_sadrzaj>
      <item>MATIJA AZAPOVIĆ ,DŽONI BITUNJAC I DR., 35000 Slavonski Brod zastupanog po punomoćniku Mato Stanković dipl.iur.</item>
    </izvorni_sadrzaj>
    <derivirana_varijabla naziv="DomainObject.Predmet.StrankaListFormatedWithAdress_1">
      <item>MATIJA AZAPOVIĆ ,DŽONI BITUNJAC I DR., 35000 Slavonski Brod zastupanog po punomoćniku Mato Stanković dipl.iur.</item>
    </derivirana_varijabla>
  </DomainObject.Predmet.StrankaListFormatedWithAdress>
  <DomainObject.Predmet.StrankaListFormatedWithAdressOIB>
    <izvorni_sadrzaj>
      <item>MATIJA AZAPOVIĆ ,DŽONI BITUNJAC I DR., 35000 Slavonski Brod zastupanog po punomoćniku Mato Stanković dipl.iur.</item>
    </izvorni_sadrzaj>
    <derivirana_varijabla naziv="DomainObject.Predmet.StrankaListFormatedWithAdressOIB_1">
      <item>MATIJA AZAPOVIĆ ,DŽONI BITUNJAC I DR., 35000 Slavonski Brod zastupanog po punomoćniku Mato Stanković dipl.iur.</item>
    </derivirana_varijabla>
  </DomainObject.Predmet.StrankaListFormatedWithAdressOIB>
  <DomainObject.Predmet.StrankaListNazivFormated>
    <izvorni_sadrzaj>
      <item>MATIJA AZAPOVIĆ ,DŽONI BITUNJAC I DR.</item>
    </izvorni_sadrzaj>
    <derivirana_varijabla naziv="DomainObject.Predmet.StrankaListNazivFormated_1">
      <item>MATIJA AZAPOVIĆ ,DŽONI BITUNJAC I DR.</item>
    </derivirana_varijabla>
  </DomainObject.Predmet.StrankaListNazivFormated>
  <DomainObject.Predmet.StrankaListNazivFormatedOIB>
    <izvorni_sadrzaj>
      <item>MATIJA AZAPOVIĆ ,DŽONI BITUNJAC I DR.</item>
    </izvorni_sadrzaj>
    <derivirana_varijabla naziv="DomainObject.Predmet.StrankaListNazivFormatedOIB_1">
      <item>MATIJA AZAPOVIĆ ,DŽONI BITUNJAC I DR.</item>
    </derivirana_varijabla>
  </DomainObject.Predmet.StrankaListNazivFormatedOIB>
  <DomainObject.Predmet.ProtuStrankaListFormated>
    <izvorni_sadrzaj>
      <item>UNI  - TEL  d.o.o. SLAVONSKI BROD zastupanog po punomoćniku Dragan Marić, zz steč. dužnika; ZOU Mato Šimunović i Andrijana Bošnjak Milić</item>
    </izvorni_sadrzaj>
    <derivirana_varijabla naziv="DomainObject.Predmet.ProtuStrankaListFormated_1">
      <item>UNI  - TEL  d.o.o. SLAVONSKI BROD zastupanog po punomoćniku Dragan Marić, zz steč. dužnika; ZOU Mato Šimunović i Andrijana Bošnjak Milić</item>
    </derivirana_varijabla>
  </DomainObject.Predmet.ProtuStrankaListFormated>
  <DomainObject.Predmet.ProtuStrankaListFormatedOIB>
    <izvorni_sadrzaj>
      <item>UNI  - TEL  d.o.o. SLAVONSKI BROD, OIB 11816495338 zastupanog po punomoćniku Dragan Marić, zz steč. dužnika; ZOU Mato Šimunović i Andrijana Bošnjak Milić</item>
    </izvorni_sadrzaj>
    <derivirana_varijabla naziv="DomainObject.Predmet.ProtuStrankaListFormatedOIB_1">
      <item>UNI  - TEL  d.o.o. SLAVONSKI BROD, OIB 11816495338 zastupanog po punomoćniku Dragan Marić, zz steč. dužnika; ZOU Mato Šimunović i Andrijana Bošnjak Milić</item>
    </derivirana_varijabla>
  </DomainObject.Predmet.ProtuStrankaListFormatedOIB>
  <DomainObject.Predmet.ProtuStrankaListFormatedWithAdress>
    <izvorni_sadrzaj>
      <item>UNI  - TEL  d.o.o. SLAVONSKI BROD, Šetaliste braće Radić bb, 35000 Slavonski Brod zastupanog po punomoćniku Dragan Marić, zz steč. dužnika; ZOU Mato Šimunović i Andrijana Bošnjak Milić</item>
    </izvorni_sadrzaj>
    <derivirana_varijabla naziv="DomainObject.Predmet.ProtuStrankaListFormatedWithAdress_1">
      <item>UNI  - TEL  d.o.o. SLAVONSKI BROD, Šetaliste braće Radić bb, 35000 Slavonski Brod zastupanog po punomoćniku Dragan Marić, zz steč. dužnika; ZOU Mato Šimunović i Andrijana Bošnjak Milić</item>
    </derivirana_varijabla>
  </DomainObject.Predmet.ProtuStrankaListFormatedWithAdress>
  <DomainObject.Predmet.ProtuStrankaListFormatedWithAdressOIB>
    <izvorni_sadrzaj>
      <item>UNI  - TEL  d.o.o. SLAVONSKI BROD, OIB 11816495338, Šetaliste braće Radić bb, 35000 Slavonski Brod zastupanog po punomoćniku Dragan Marić, zz steč. dužnika; ZOU Mato Šimunović i Andrijana Bošnjak Milić</item>
    </izvorni_sadrzaj>
    <derivirana_varijabla naziv="DomainObject.Predmet.ProtuStrankaListFormatedWithAdressOIB_1">
      <item>UNI  - TEL  d.o.o. SLAVONSKI BROD, OIB 11816495338, Šetaliste braće Radić bb, 35000 Slavonski Brod zastupanog po punomoćniku Dragan Marić, zz steč. dužnika; ZOU Mato Šimunović i Andrijana Bošnjak Milić</item>
    </derivirana_varijabla>
  </DomainObject.Predmet.ProtuStrankaListFormatedWithAdressOIB>
  <DomainObject.Predmet.ProtuStrankaListNazivFormated>
    <izvorni_sadrzaj>
      <item>UNI  - TEL  d.o.o. SLAVONSKI BROD</item>
    </izvorni_sadrzaj>
    <derivirana_varijabla naziv="DomainObject.Predmet.ProtuStrankaListNazivFormated_1">
      <item>UNI  - TEL  d.o.o. SLAVONSKI BROD</item>
    </derivirana_varijabla>
  </DomainObject.Predmet.ProtuStrankaListNazivFormated>
  <DomainObject.Predmet.ProtuStrankaListNazivFormatedOIB>
    <izvorni_sadrzaj>
      <item>UNI  - TEL  d.o.o. SLAVONSKI BROD, OIB 11816495338</item>
    </izvorni_sadrzaj>
    <derivirana_varijabla naziv="DomainObject.Predmet.ProtuStrankaListNazivFormatedOIB_1">
      <item>UNI  - TEL  d.o.o. SLAVONSKI BROD, OIB 11816495338</item>
    </derivirana_varijabla>
  </DomainObject.Predmet.ProtuStrankaListNazivFormatedOIB>
  <DomainObject.Predmet.OstaliListFormated>
    <izvorni_sadrzaj>
      <item>Veneto banka d.d. Zagreb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</item>
      <item>Mato Stanković dipl.iur. punomoćnik sudionika u postupku MATIJA AZAPOVIĆ ,DŽONI BITUNJAC I DR.</item>
    </izvorni_sadrzaj>
    <derivirana_varijabla naziv="DomainObject.Predmet.OstaliListFormated_1">
      <item>Veneto banka d.d. Zagreb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</item>
      <item>Mato Stanković dipl.iur. punomoćnik sudionika u postupku MATIJA AZAPOVIĆ ,DŽONI BITUNJAC I DR.</item>
    </derivirana_varijabla>
  </DomainObject.Predmet.OstaliListFormated>
  <DomainObject.Predmet.OstaliListFormatedOIB>
    <izvorni_sadrzaj>
      <item>Veneto banka d.d. Zagreb, OIB 81712716992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upr., OIB 83577001032</item>
      <item>Mato Stanković dipl.iur. punomoćnik sudionika u postupku MATIJA AZAPOVIĆ ,DŽONI BITUNJAC I DR.</item>
    </izvorni_sadrzaj>
    <derivirana_varijabla naziv="DomainObject.Predmet.OstaliListFormatedOIB_1">
      <item>Veneto banka d.d. Zagreb, OIB 81712716992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upr., OIB 83577001032</item>
      <item>Mato Stanković dipl.iur. punomoćnik sudionika u postupku MATIJA AZAPOVIĆ ,DŽONI BITUNJAC I DR.</item>
    </derivirana_varijabla>
  </DomainObject.Predmet.OstaliListFormatedOIB>
  <DomainObject.Predmet.OstaliListFormatedWithAdress>
    <izvorni_sadrzaj>
      <item>Veneto banka d.d. Zagreb,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Dr. Franje Tuđmana 28, 34330 Velika</item>
      <item>Mato Stanković dipl.iur., Mesićeva 1, Ured SSSH, 35000 Slavonski Brod punomoćnik sudionika u postupku MATIJA AZAPOVIĆ ,DŽONI BITUNJAC I DR.</item>
    </izvorni_sadrzaj>
    <derivirana_varijabla naziv="DomainObject.Predmet.OstaliListFormatedWithAdress_1">
      <item>Veneto banka d.d. Zagreb,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Dr. Franje Tuđmana 28, 34330 Velika</item>
      <item>Mato Stanković dipl.iur., Mesićeva 1, Ured SSSH, 35000 Slavonski Brod punomoćnik sudionika u postupku MATIJA AZAPOVIĆ ,DŽONI BITUNJAC I DR.</item>
    </derivirana_varijabla>
  </DomainObject.Predmet.OstaliListFormatedWithAdress>
  <DomainObject.Predmet.OstaliListFormatedWithAdressOIB>
    <izvorni_sadrzaj>
      <item>Veneto banka d.d. Zagreb, OIB 81712716992,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OIB 83577001032, Dr. Franje Tuđmana 28, 34330 Velika</item>
      <item>Mato Stanković dipl.iur., Mesićeva 1, Ured SSSH, 35000 Slavonski Brod punomoćnik sudionika u postupku MATIJA AZAPOVIĆ ,DŽONI BITUNJAC I DR.</item>
    </izvorni_sadrzaj>
    <derivirana_varijabla naziv="DomainObject.Predmet.OstaliListFormatedWithAdressOIB_1">
      <item>Veneto banka d.d. Zagreb, OIB 81712716992,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OIB 83577001032, Dr. Franje Tuđmana 28, 34330 Velika</item>
      <item>Mato Stanković dipl.iur., Mesićeva 1, Ured SSSH, 35000 Slavonski Brod punomoćnik sudionika u postupku MATIJA AZAPOVIĆ ,DŽONI BITUNJAC I DR.</item>
    </derivirana_varijabla>
  </DomainObject.Predmet.OstaliListFormatedWithAdressOIB>
  <DomainObject.Predmet.OstaliListNazivFormated>
    <izvorni_sadrzaj>
      <item>Veneto banka d.d. Zagreb</item>
      <item>Dragan Marić, zz steč. dužnika</item>
      <item>ZOU Mato Šimunović i Andrijana Bošnjak Milić</item>
      <item>Jozo Perić, privr. steč. upr.</item>
      <item>Mato Stanković dipl.iur.</item>
    </izvorni_sadrzaj>
    <derivirana_varijabla naziv="DomainObject.Predmet.OstaliListNazivFormated_1">
      <item>Veneto banka d.d. Zagreb</item>
      <item>Dragan Marić, zz steč. dužnika</item>
      <item>ZOU Mato Šimunović i Andrijana Bošnjak Milić</item>
      <item>Jozo Perić, privr. steč. upr.</item>
      <item>Mato Stanković dipl.iur.</item>
    </derivirana_varijabla>
  </DomainObject.Predmet.OstaliListNazivFormated>
  <DomainObject.Predmet.OstaliListNazivFormatedOIB>
    <izvorni_sadrzaj>
      <item>Veneto banka d.d. Zagreb, OIB 81712716992</item>
      <item>Dragan Marić, zz steč. dužnika</item>
      <item>ZOU Mato Šimunović i Andrijana Bošnjak Milić</item>
      <item>Jozo Perić, privr. steč. upr., OIB 83577001032</item>
      <item>Mato Stanković dipl.iur.</item>
    </izvorni_sadrzaj>
    <derivirana_varijabla naziv="DomainObject.Predmet.OstaliListNazivFormatedOIB_1">
      <item>Veneto banka d.d. Zagreb, OIB 81712716992</item>
      <item>Dragan Marić, zz steč. dužnika</item>
      <item>ZOU Mato Šimunović i Andrijana Bošnjak Milić</item>
      <item>Jozo Perić, privr. steč. upr., OIB 83577001032</item>
      <item>Mato Stanković dipl.iur.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MATIJA AZAPOVIĆ ,DŽONI BITUNJAC I DR.</izvorni_sadrzaj>
    <derivirana_varijabla naziv="DomainObject.Predmet.StrankaIDrugi_1">MATIJA AZAPOVIĆ ,DŽONI BITUNJAC I DR.</derivirana_varijabla>
  </DomainObject.Predmet.StrankaIDrugi>
  <DomainObject.Predmet.ProtustrankaIDrugi>
    <izvorni_sadrzaj>UNI  - TEL  d.o.o. SLAVONSKI BROD</izvorni_sadrzaj>
    <derivirana_varijabla naziv="DomainObject.Predmet.ProtustrankaIDrugi_1">UNI  - TEL  d.o.o. SLAVONSKI BROD</derivirana_varijabla>
  </DomainObject.Predmet.ProtustrankaIDrugi>
  <DomainObject.Predmet.StrankaIDrugiAdressOIB>
    <izvorni_sadrzaj>MATIJA AZAPOVIĆ ,DŽONI BITUNJAC I DR., 35000 Slavonski Brod</izvorni_sadrzaj>
    <derivirana_varijabla naziv="DomainObject.Predmet.StrankaIDrugiAdressOIB_1">MATIJA AZAPOVIĆ ,DŽONI BITUNJAC I DR., 35000 Slavonski Brod</derivirana_varijabla>
  </DomainObject.Predmet.StrankaIDrugiAdressOIB>
  <DomainObject.Predmet.ProtustrankaIDrugiAdressOIB>
    <izvorni_sadrzaj>UNI  - TEL  d.o.o. SLAVONSKI BROD, OIB 11816495338, Šetaliste braće Radić bb, 35000 Slavonski Brod</izvorni_sadrzaj>
    <derivirana_varijabla naziv="DomainObject.Predmet.ProtustrankaIDrugiAdressOIB_1">UNI  - TEL  d.o.o. SLAVONSKI BROD, OIB 11816495338, Šetaliste braće Radić 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  - TEL  d.o.o. SLAVONSKI BROD</item>
      <item>MATIJA AZAPOVIĆ ,DŽONI BITUNJAC I DR.</item>
      <item>Veneto banka d.d. Zagreb</item>
      <item>Dragan Marić, zz steč. dužnika</item>
      <item>ZOU Mato Šimunović i Andrijana Bošnjak Milić</item>
      <item>Jozo Perić, privr. steč. upr.</item>
      <item>Mato Stanković dipl.iur.</item>
    </izvorni_sadrzaj>
    <derivirana_varijabla naziv="DomainObject.Predmet.SudioniciListNaziv_1">
      <item>UNI  - TEL  d.o.o. SLAVONSKI BROD</item>
      <item>MATIJA AZAPOVIĆ ,DŽONI BITUNJAC I DR.</item>
      <item>Veneto banka d.d. Zagreb</item>
      <item>Dragan Marić, zz steč. dužnika</item>
      <item>ZOU Mato Šimunović i Andrijana Bošnjak Milić</item>
      <item>Jozo Perić, privr. steč. upr.</item>
      <item>Mato Stanković dipl.iur.</item>
    </derivirana_varijabla>
  </DomainObject.Predmet.SudioniciListNaziv>
  <DomainObject.Predmet.SudioniciListAdressOIB>
    <izvorni_sadrzaj>
      <item>UNI  - TEL  d.o.o. SLAVONSKI BROD, OIB 11816495338, Šetaliste braće Radić bb,35000 Slavonski Brod</item>
      <item>MATIJA AZAPOVIĆ ,DŽONI BITUNJAC I DR., 35000 Slavonski Brod</item>
      <item>Veneto banka d.d. Zagreb, OIB 81712716992, Draškovićeva 58,10000 Zagreb</item>
      <item>Dragan Marić, zz steč. dužnika, Janiševac II 14a,10000 Zagreb</item>
      <item>ZOU Mato Šimunović i Andrijana Bošnjak Milić, Trg pobjede 16/1,35000 Slavonski Brod</item>
      <item>Jozo Perić, privr. steč. upr., OIB 83577001032, Dr. Franje Tuđmana 28,34330 Velika</item>
      <item>Mato Stanković dipl.iur., Mesićeva 1, Ured SSSH,35000 Slavonski Brod</item>
    </izvorni_sadrzaj>
    <derivirana_varijabla naziv="DomainObject.Predmet.SudioniciListAdressOIB_1">
      <item>UNI  - TEL  d.o.o. SLAVONSKI BROD, OIB 11816495338, Šetaliste braće Radić bb,35000 Slavonski Brod</item>
      <item>MATIJA AZAPOVIĆ ,DŽONI BITUNJAC I DR., 35000 Slavonski Brod</item>
      <item>Veneto banka d.d. Zagreb, OIB 81712716992, Draškovićeva 58,10000 Zagreb</item>
      <item>Dragan Marić, zz steč. dužnika, Janiševac II 14a,10000 Zagreb</item>
      <item>ZOU Mato Šimunović i Andrijana Bošnjak Milić, Trg pobjede 16/1,35000 Slavonski Brod</item>
      <item>Jozo Perić, privr. steč. upr., OIB 83577001032, Dr. Franje Tuđmana 28,34330 Velika</item>
      <item>Mato Stanković dipl.iur., Mesićeva 1, Ured SSSH,35000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11816495338</item>
      <item>, OIB null</item>
      <item>, OIB 81712716992</item>
      <item>, OIB null</item>
      <item>, OIB null</item>
      <item>, OIB 83577001032</item>
      <item>, OIB null</item>
    </izvorni_sadrzaj>
    <derivirana_varijabla naziv="DomainObject.Predmet.SudioniciListNazivOIB_1">
      <item>, OIB 11816495338</item>
      <item>, OIB null</item>
      <item>, OIB 81712716992</item>
      <item>, OIB null</item>
      <item>, OIB null</item>
      <item>, OIB 83577001032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137</properties:Words>
  <properties:Characters>734</properties:Characters>
  <properties:Lines>61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2016-12-27T08:27:00Z</dcterms:created>
  <dc:creator>Korisnik</dc:creator>
  <cp:lastModifiedBy>wsadmin</cp:lastModifiedBy>
  <cp:lastPrinted>2016-12-27T08:26:00Z</cp:lastPrinted>
  <dcterms:modified xmlns:xsi="http://www.w3.org/2001/XMLSchema-instance" xsi:type="dcterms:W3CDTF">2016-12-27T08:30:00Z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