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0ebe" w14:paraId="26f0ebe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150970" w:rsidR="00150970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776A99" w:rsidR="00150970">
      <w:pPr>
        <w:pStyle w:val="Tijeloteksta"/>
        <w:rPr>
          <w:b/>
          <w:bCs/>
        </w:rPr>
      </w:pPr>
    </w:p>
    <w:p w:rsidRDefault="00C3042C" w:rsidP="00C3042C" w:rsidR="00C3042C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C109CC">
        <w:t xml:space="preserve">TIMONT d.o.o. za građevinsko – instalaterske radove, u stečaju, Osijek, Livadska </w:t>
      </w:r>
      <w:proofErr w:type="spellStart"/>
      <w:r w:rsidR="00C109CC">
        <w:t>16</w:t>
      </w:r>
      <w:proofErr w:type="spellEnd"/>
      <w:r w:rsidR="00C109CC">
        <w:t xml:space="preserve">/a, </w:t>
      </w:r>
      <w:proofErr w:type="spellStart"/>
      <w:r w:rsidR="00C109CC">
        <w:t>MBS</w:t>
      </w:r>
      <w:proofErr w:type="spellEnd"/>
      <w:r w:rsidR="00C109CC">
        <w:t xml:space="preserve"> </w:t>
      </w:r>
      <w:proofErr w:type="spellStart"/>
      <w:r w:rsidR="00C109CC">
        <w:t>030048295</w:t>
      </w:r>
      <w:proofErr w:type="spellEnd"/>
      <w:r w:rsidR="00C109CC">
        <w:t xml:space="preserve">, </w:t>
      </w:r>
      <w:proofErr w:type="spellStart"/>
      <w:r w:rsidR="00C109CC">
        <w:t>OIB</w:t>
      </w:r>
      <w:proofErr w:type="spellEnd"/>
      <w:r w:rsidR="00C109CC">
        <w:t xml:space="preserve"> </w:t>
      </w:r>
      <w:proofErr w:type="spellStart"/>
      <w:r w:rsidR="00C109CC">
        <w:t>36348263271</w:t>
      </w:r>
      <w:proofErr w:type="spellEnd"/>
      <w:r w:rsidRPr="00E73F94">
        <w:t>,</w:t>
      </w:r>
      <w:r>
        <w:t xml:space="preserve"> </w:t>
      </w:r>
      <w:r w:rsidRPr="00F870B7">
        <w:t>dana</w:t>
      </w:r>
      <w:r w:rsidR="00F962E5">
        <w:t xml:space="preserve"> </w:t>
      </w:r>
      <w:proofErr w:type="spellStart"/>
      <w:r w:rsidR="00F962E5">
        <w:t>16</w:t>
      </w:r>
      <w:proofErr w:type="spellEnd"/>
      <w:r w:rsidR="00F962E5">
        <w:t>. srpnja</w:t>
      </w:r>
      <w:r w:rsidR="000806E6">
        <w:t xml:space="preserve"> </w:t>
      </w:r>
      <w:proofErr w:type="spellStart"/>
      <w:r w:rsidR="000806E6">
        <w:t>2018</w:t>
      </w:r>
      <w:proofErr w:type="spellEnd"/>
      <w:r w:rsidR="000806E6">
        <w:t xml:space="preserve">. </w:t>
      </w:r>
    </w:p>
    <w:p w:rsidRDefault="00C53FBD" w:rsidP="002A6AA5" w:rsidR="00C53FBD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C3042C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C109CC">
        <w:t xml:space="preserve">TIMONT d.o.o. za građevinsko – instalaterske radove, u stečaju, Osijek, Livadska </w:t>
      </w:r>
      <w:proofErr w:type="spellStart"/>
      <w:r w:rsidR="00C109CC">
        <w:t>16</w:t>
      </w:r>
      <w:proofErr w:type="spellEnd"/>
      <w:r w:rsidR="00C109CC">
        <w:t xml:space="preserve">/a, </w:t>
      </w:r>
      <w:proofErr w:type="spellStart"/>
      <w:r w:rsidR="00C109CC">
        <w:t>MBS</w:t>
      </w:r>
      <w:proofErr w:type="spellEnd"/>
      <w:r w:rsidR="00C109CC">
        <w:t xml:space="preserve"> </w:t>
      </w:r>
      <w:proofErr w:type="spellStart"/>
      <w:r w:rsidR="00C109CC">
        <w:t>030048295</w:t>
      </w:r>
      <w:proofErr w:type="spellEnd"/>
      <w:r w:rsidR="00C109CC">
        <w:t xml:space="preserve">, </w:t>
      </w:r>
      <w:proofErr w:type="spellStart"/>
      <w:r w:rsidR="00C109CC">
        <w:t>OIB</w:t>
      </w:r>
      <w:proofErr w:type="spellEnd"/>
      <w:r w:rsidR="00C109CC">
        <w:t xml:space="preserve"> </w:t>
      </w:r>
      <w:proofErr w:type="spellStart"/>
      <w:r w:rsidR="00C109CC">
        <w:t>36348263271</w:t>
      </w:r>
      <w:proofErr w:type="spellEnd"/>
      <w:r w:rsidR="00C109CC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C3042C">
        <w:t>1</w:t>
      </w:r>
      <w:r w:rsidR="00C109CC">
        <w:t>2</w:t>
      </w:r>
      <w:proofErr w:type="spellEnd"/>
      <w:r w:rsidR="00C109CC">
        <w:t>. srpnja</w:t>
      </w:r>
      <w:r w:rsidR="00C3042C">
        <w:t xml:space="preserve"> </w:t>
      </w:r>
      <w:proofErr w:type="spellStart"/>
      <w:r w:rsidR="00C3042C">
        <w:t>2018</w:t>
      </w:r>
      <w:proofErr w:type="spellEnd"/>
      <w:r w:rsidR="00C3042C">
        <w:t>.</w:t>
      </w:r>
      <w:r w:rsidR="001D678E">
        <w:t xml:space="preserve"> </w:t>
      </w:r>
      <w:r w:rsidR="00C109CC">
        <w:t xml:space="preserve">stečajna upraviteljica podnijela </w:t>
      </w:r>
      <w:r w:rsidR="00C3042C">
        <w:t>je</w:t>
      </w:r>
      <w:r w:rsidR="00114AAF">
        <w:t xml:space="preserve"> izvješće o tijeku stečajnog postupka, raspra</w:t>
      </w:r>
      <w:r w:rsidR="001D678E">
        <w:t>vljen je završni račun stečajn</w:t>
      </w:r>
      <w:r w:rsidR="00C3042C">
        <w:t xml:space="preserve">og upravitelja. </w:t>
      </w:r>
    </w:p>
    <w:p w:rsidRDefault="008900D1" w:rsidP="002A6AA5" w:rsidR="008900D1">
      <w:pPr>
        <w:pStyle w:val="Tijeloteksta"/>
      </w:pPr>
    </w:p>
    <w:p w:rsidRDefault="00F17A8B" w:rsidP="003149AE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CF6654">
        <w:t>2.711.072,</w:t>
      </w:r>
      <w:proofErr w:type="spellStart"/>
      <w:r w:rsidR="00CF6654">
        <w:t>91</w:t>
      </w:r>
      <w:proofErr w:type="spellEnd"/>
      <w:r w:rsidR="00C3042C">
        <w:t xml:space="preserve"> kn</w:t>
      </w:r>
      <w:r w:rsidR="00D457D1">
        <w:t>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CF6654">
        <w:t>2.711.061,</w:t>
      </w:r>
      <w:proofErr w:type="spellStart"/>
      <w:r w:rsidR="00CF6654">
        <w:t>12</w:t>
      </w:r>
      <w:proofErr w:type="spellEnd"/>
      <w:r w:rsidR="00CF6654">
        <w:t xml:space="preserve"> k</w:t>
      </w:r>
      <w:r w:rsidR="008900D1">
        <w:t>n</w:t>
      </w:r>
      <w:r w:rsidR="00CF6654">
        <w:t xml:space="preserve"> i prihod od kamata </w:t>
      </w:r>
      <w:proofErr w:type="spellStart"/>
      <w:r w:rsidR="00CF6654">
        <w:t>11</w:t>
      </w:r>
      <w:proofErr w:type="spellEnd"/>
      <w:r w:rsidR="00CF6654">
        <w:t>,</w:t>
      </w:r>
      <w:proofErr w:type="spellStart"/>
      <w:r w:rsidR="00CF6654">
        <w:t>79</w:t>
      </w:r>
      <w:proofErr w:type="spellEnd"/>
      <w:r w:rsidR="00CF6654">
        <w:t xml:space="preserve"> kn.</w:t>
      </w:r>
      <w:r w:rsidR="003149AE">
        <w:t xml:space="preserve"> </w:t>
      </w:r>
    </w:p>
    <w:p w:rsidRDefault="003149AE" w:rsidP="003149AE" w:rsidR="003149AE">
      <w:pPr>
        <w:pStyle w:val="Tijeloteksta"/>
      </w:pPr>
    </w:p>
    <w:p w:rsidRDefault="00613FCC" w:rsidP="00613FCC" w:rsidR="00251D47">
      <w:pPr>
        <w:pStyle w:val="Tijeloteksta"/>
        <w:ind w:firstLine="708"/>
      </w:pPr>
      <w:r>
        <w:t>U stečajnom postupku održan</w:t>
      </w:r>
      <w:r w:rsidR="00CF6654">
        <w:t xml:space="preserve">o je ispitno ročište dana </w:t>
      </w:r>
      <w:proofErr w:type="spellStart"/>
      <w:r w:rsidR="00CF6654">
        <w:t>16</w:t>
      </w:r>
      <w:proofErr w:type="spellEnd"/>
      <w:r w:rsidR="00CF6654">
        <w:t xml:space="preserve">. veljače </w:t>
      </w:r>
      <w:proofErr w:type="spellStart"/>
      <w:r w:rsidR="00CF6654">
        <w:t>2016</w:t>
      </w:r>
      <w:proofErr w:type="spellEnd"/>
      <w:r w:rsidR="00CF6654">
        <w:t xml:space="preserve">. godine          </w:t>
      </w:r>
      <w:r>
        <w:t xml:space="preserve"> na kojem su priznate i utvrđene tražbine vjerovnika I višeg isplatnog reda u iznosu od </w:t>
      </w:r>
      <w:proofErr w:type="spellStart"/>
      <w:r w:rsidR="003149AE">
        <w:t>134.</w:t>
      </w:r>
      <w:r w:rsidR="00CF6654">
        <w:t>882</w:t>
      </w:r>
      <w:proofErr w:type="spellEnd"/>
      <w:r w:rsidR="00CF6654">
        <w:t>,</w:t>
      </w:r>
      <w:proofErr w:type="spellStart"/>
      <w:r w:rsidR="00CF6654">
        <w:t>98</w:t>
      </w:r>
      <w:proofErr w:type="spellEnd"/>
      <w:r>
        <w:t xml:space="preserve"> kn i tražbine vjerovnika II višeg isplatnog reda u iznosu od </w:t>
      </w:r>
      <w:r w:rsidR="00CF6654">
        <w:t>15.152.925,</w:t>
      </w:r>
      <w:proofErr w:type="spellStart"/>
      <w:r w:rsidR="00CF6654">
        <w:t>43</w:t>
      </w:r>
      <w:proofErr w:type="spellEnd"/>
      <w:r w:rsidR="003149AE">
        <w:t xml:space="preserve"> </w:t>
      </w:r>
      <w:r w:rsidR="00CF6654">
        <w:t>kn.</w:t>
      </w:r>
      <w:r>
        <w:t xml:space="preserve"> </w:t>
      </w:r>
    </w:p>
    <w:p w:rsidRDefault="00251D47" w:rsidP="00613FCC" w:rsidR="00251D47">
      <w:pPr>
        <w:pStyle w:val="Tijeloteksta"/>
      </w:pPr>
    </w:p>
    <w:p w:rsidRDefault="008E2628" w:rsidP="007D3524" w:rsidR="00586179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D90CD5">
        <w:t xml:space="preserve">nisu provođene diobe vjerovnicima. </w:t>
      </w:r>
    </w:p>
    <w:p w:rsidRDefault="007D3524" w:rsidP="007D3524" w:rsidR="007D3524">
      <w:pPr>
        <w:pStyle w:val="Tijeloteksta"/>
        <w:ind w:firstLine="705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proofErr w:type="spellStart"/>
      <w:r w:rsidR="00CF6654">
        <w:t>882.830</w:t>
      </w:r>
      <w:proofErr w:type="spellEnd"/>
      <w:r w:rsidR="00CF6654">
        <w:t>,</w:t>
      </w:r>
      <w:proofErr w:type="spellStart"/>
      <w:r w:rsidR="00CF6654">
        <w:t>64</w:t>
      </w:r>
      <w:proofErr w:type="spellEnd"/>
      <w:r w:rsidR="00121E5A">
        <w:t xml:space="preserve"> </w:t>
      </w:r>
      <w:r w:rsidR="00F46871">
        <w:t xml:space="preserve">kn.  </w:t>
      </w:r>
    </w:p>
    <w:p w:rsidRDefault="005C789A" w:rsidP="005C789A" w:rsidR="005C789A">
      <w:pPr>
        <w:pStyle w:val="Tijeloteksta"/>
      </w:pPr>
    </w:p>
    <w:p w:rsidRDefault="00CF6654" w:rsidP="005C789A" w:rsidR="00CF6654">
      <w:pPr>
        <w:pStyle w:val="Tijeloteksta"/>
      </w:pPr>
    </w:p>
    <w:p w:rsidRDefault="00CF6654" w:rsidP="005C789A" w:rsidR="00CF6654">
      <w:pPr>
        <w:pStyle w:val="Tijeloteksta"/>
      </w:pPr>
    </w:p>
    <w:p w:rsidRDefault="00CF6654" w:rsidP="005C789A" w:rsidR="00CF6654">
      <w:pPr>
        <w:pStyle w:val="Tijeloteksta"/>
      </w:pPr>
    </w:p>
    <w:p w:rsidRDefault="00CF6654" w:rsidP="005C789A" w:rsidR="00CF6654">
      <w:pPr>
        <w:pStyle w:val="Tijeloteksta"/>
      </w:pPr>
    </w:p>
    <w:p w:rsidRDefault="007D3524" w:rsidP="007D3524" w:rsidR="007D3524">
      <w:pPr>
        <w:pStyle w:val="Tijeloteksta"/>
        <w:jc w:val="center"/>
      </w:pPr>
      <w:r>
        <w:t>2</w:t>
      </w:r>
    </w:p>
    <w:p w:rsidRDefault="007D3524" w:rsidP="007D3524" w:rsidR="007D3524">
      <w:pPr>
        <w:pStyle w:val="Tijeloteksta"/>
        <w:jc w:val="center"/>
      </w:pPr>
    </w:p>
    <w:p w:rsidRDefault="007D3524" w:rsidP="007D3524" w:rsidR="007D3524">
      <w:pPr>
        <w:pStyle w:val="Tijeloteksta"/>
        <w:jc w:val="center"/>
      </w:pPr>
    </w:p>
    <w:p w:rsidRDefault="00CF6654" w:rsidP="00CF6654" w:rsidR="00CF6654">
      <w:pPr>
        <w:pStyle w:val="Tijeloteksta"/>
        <w:ind w:firstLine="708"/>
      </w:pPr>
      <w:r>
        <w:t xml:space="preserve">Rashodi u ovom stečajnom postupku odnosili su se na trošak procjene tržišne vrijednosti nekretnina, trošak oglašavanja prodaje nekretnina, trošak knjigovodstvenih usluga, trošak pričuve, komunalne naknade i vodnog doprinosa, trošak osiguranja nekretnine, trošak javne objave financijskih izvješća i naknade za platni promet, trošak doprinosa za šume, trošak čišćenja zgrade, trošak nagrade stečajnom upravitelju u bruto iznosu i trošak poreza na dodanu vrijednost koji je iznosio ukupno </w:t>
      </w:r>
      <w:proofErr w:type="spellStart"/>
      <w:r>
        <w:t>526.316</w:t>
      </w:r>
      <w:proofErr w:type="spellEnd"/>
      <w:r>
        <w:t>,</w:t>
      </w:r>
      <w:proofErr w:type="spellStart"/>
      <w:r>
        <w:t>23</w:t>
      </w:r>
      <w:proofErr w:type="spellEnd"/>
      <w:r>
        <w:t xml:space="preserve"> kn. </w:t>
      </w:r>
    </w:p>
    <w:p w:rsidRDefault="000806E6" w:rsidP="007D3524" w:rsidR="000806E6">
      <w:pPr>
        <w:pStyle w:val="Tijeloteksta"/>
        <w:jc w:val="center"/>
      </w:pPr>
    </w:p>
    <w:p w:rsidRDefault="005C789A" w:rsidP="00F858C2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>. Stečajnog zakona,</w:t>
      </w:r>
      <w:r w:rsidR="00551314">
        <w:t xml:space="preserve"> na javnim dražbama, budući s</w:t>
      </w:r>
      <w:r>
        <w:t xml:space="preserve">u sve nekretnine bile opterećene </w:t>
      </w:r>
      <w:proofErr w:type="spellStart"/>
      <w:r>
        <w:t>razlučnim</w:t>
      </w:r>
      <w:proofErr w:type="spellEnd"/>
      <w:r>
        <w:t xml:space="preserve"> pravima. </w:t>
      </w:r>
      <w:r w:rsidR="007C5C7F">
        <w:t>Prodajom</w:t>
      </w:r>
      <w:r>
        <w:t xml:space="preserve"> nekretnina namiren</w:t>
      </w:r>
      <w:r w:rsidR="00551314">
        <w:t xml:space="preserve"> je </w:t>
      </w:r>
      <w:proofErr w:type="spellStart"/>
      <w:r w:rsidR="00551314">
        <w:t>r</w:t>
      </w:r>
      <w:r>
        <w:t>azlučni</w:t>
      </w:r>
      <w:proofErr w:type="spellEnd"/>
      <w:r w:rsidR="0067399B">
        <w:t xml:space="preserve"> vjerovni</w:t>
      </w:r>
      <w:r w:rsidR="00551314">
        <w:t xml:space="preserve">k </w:t>
      </w:r>
      <w:proofErr w:type="spellStart"/>
      <w:r w:rsidR="00551314">
        <w:t>Sberbank</w:t>
      </w:r>
      <w:proofErr w:type="spellEnd"/>
      <w:r w:rsidR="00551314">
        <w:t xml:space="preserve"> d.d. Zagreb  u ukupnom iznosu od 1.671.791,</w:t>
      </w:r>
      <w:proofErr w:type="spellStart"/>
      <w:r w:rsidR="00551314">
        <w:t>79</w:t>
      </w:r>
      <w:proofErr w:type="spellEnd"/>
      <w:r w:rsidR="00551314">
        <w:t xml:space="preserve"> kn. </w:t>
      </w:r>
    </w:p>
    <w:p w:rsidRDefault="0067399B" w:rsidP="005C789A" w:rsidR="0067399B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551314">
        <w:t>a upraviteljica izradila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858C2">
        <w:t xml:space="preserve"> </w:t>
      </w:r>
      <w:proofErr w:type="spellStart"/>
      <w:r w:rsidR="00551314">
        <w:t>132.954</w:t>
      </w:r>
      <w:proofErr w:type="spellEnd"/>
      <w:r w:rsidR="00551314">
        <w:t>,</w:t>
      </w:r>
      <w:proofErr w:type="spellStart"/>
      <w:r w:rsidR="00551314">
        <w:t>15</w:t>
      </w:r>
      <w:proofErr w:type="spellEnd"/>
      <w:r w:rsidR="00F858C2">
        <w:t xml:space="preserve"> kn </w:t>
      </w:r>
      <w:r>
        <w:t xml:space="preserve"> što čini</w:t>
      </w:r>
      <w:r w:rsidR="00F46871">
        <w:t xml:space="preserve"> </w:t>
      </w:r>
      <w:proofErr w:type="spellStart"/>
      <w:r w:rsidR="00551314">
        <w:t>98</w:t>
      </w:r>
      <w:proofErr w:type="spellEnd"/>
      <w:r w:rsidR="00551314">
        <w:t>,</w:t>
      </w:r>
      <w:proofErr w:type="spellStart"/>
      <w:r w:rsidR="00551314">
        <w:t>57</w:t>
      </w:r>
      <w:proofErr w:type="spellEnd"/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CA4C1C">
        <w:t>e upraviteljice</w:t>
      </w:r>
      <w:r w:rsidR="00F858C2">
        <w:t>,</w:t>
      </w:r>
      <w:r>
        <w:t xml:space="preserve"> na završnom ročištu, proizlazi da su poslovi u ovom stečajnom postupku dovršeni, unovčena je sva imovina stečajnog dužnika, primjenom Odredbe članka  </w:t>
      </w:r>
      <w:proofErr w:type="spellStart"/>
      <w:r>
        <w:t>196</w:t>
      </w:r>
      <w:proofErr w:type="spellEnd"/>
      <w:r>
        <w:t xml:space="preserve">. stav 1.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CA4C1C">
        <w:t xml:space="preserve"> i </w:t>
      </w:r>
      <w:proofErr w:type="spellStart"/>
      <w:r w:rsidR="00CA4C1C">
        <w:t>104</w:t>
      </w:r>
      <w:proofErr w:type="spellEnd"/>
      <w:r w:rsidR="00CA4C1C">
        <w:t>/</w:t>
      </w:r>
      <w:proofErr w:type="spellStart"/>
      <w:r w:rsidR="00CA4C1C">
        <w:t>17</w:t>
      </w:r>
      <w:proofErr w:type="spellEnd"/>
      <w:r>
        <w:t>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F6E74">
        <w:t xml:space="preserve"> </w:t>
      </w:r>
      <w:proofErr w:type="spellStart"/>
      <w:r w:rsidR="00F962E5">
        <w:t>16</w:t>
      </w:r>
      <w:proofErr w:type="spellEnd"/>
      <w:r w:rsidR="00F962E5">
        <w:t xml:space="preserve">. srpanj </w:t>
      </w:r>
      <w:proofErr w:type="spellStart"/>
      <w:r w:rsidR="00CA4C1C">
        <w:t>2018</w:t>
      </w:r>
      <w:proofErr w:type="spellEnd"/>
      <w:r w:rsidR="00CA4C1C">
        <w:t>.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0850E7">
        <w:t xml:space="preserve"> RH MF Porezna uprava po </w:t>
      </w:r>
      <w:proofErr w:type="spellStart"/>
      <w:r w:rsidR="000850E7">
        <w:t>ŽDO</w:t>
      </w:r>
      <w:proofErr w:type="spellEnd"/>
      <w:r w:rsidR="000850E7">
        <w:t xml:space="preserve"> Osijek</w:t>
      </w:r>
      <w:r>
        <w:t xml:space="preserve"> </w:t>
      </w:r>
    </w:p>
    <w:p w:rsidRDefault="00CA4C1C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stečajna upraviteljica </w:t>
      </w:r>
      <w:proofErr w:type="spellStart"/>
      <w:r>
        <w:t>Julka</w:t>
      </w:r>
      <w:proofErr w:type="spellEnd"/>
      <w:r>
        <w:t xml:space="preserve"> Bandić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0850E7">
        <w:t>Osijek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0850E7">
        <w:t>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F962E5">
        <w:t>16/8</w:t>
      </w:r>
    </w:p>
    <w:sectPr w:rsidSect="007D3524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C53FBD" w:rsidP="00C53FBD" w:rsidR="00C53FB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 w:rsidR="00C109CC">
      <w:t>190</w:t>
    </w:r>
    <w:proofErr w:type="spellEnd"/>
    <w:r w:rsidR="00C109CC">
      <w:t>/</w:t>
    </w:r>
    <w:proofErr w:type="spellStart"/>
    <w:r w:rsidR="00C109CC">
      <w:t>15</w:t>
    </w:r>
    <w:proofErr w:type="spellEnd"/>
    <w:r w:rsidR="00F962E5">
      <w:t>-</w:t>
    </w:r>
    <w:proofErr w:type="spellStart"/>
    <w:r w:rsidR="00F962E5">
      <w:t>172</w:t>
    </w:r>
    <w:proofErr w:type="spellEnd"/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proofErr w:type="spellStart"/>
    <w:r>
      <w:t>1</w:t>
    </w:r>
    <w:r w:rsidR="00C109CC">
      <w:t>3</w:t>
    </w:r>
    <w:proofErr w:type="spellEnd"/>
    <w:r w:rsidR="00C109CC">
      <w:t xml:space="preserve"> St-</w:t>
    </w:r>
    <w:proofErr w:type="spellStart"/>
    <w:r w:rsidR="00C109CC">
      <w:t>190</w:t>
    </w:r>
    <w:proofErr w:type="spellEnd"/>
    <w:r w:rsidR="00C109CC">
      <w:t>/</w:t>
    </w:r>
    <w:proofErr w:type="spellStart"/>
    <w:r w:rsidR="00C109CC">
      <w:t>15</w:t>
    </w:r>
    <w:proofErr w:type="spellEnd"/>
    <w:r w:rsidR="00C109CC">
      <w:t>-</w:t>
    </w:r>
    <w:proofErr w:type="spellStart"/>
    <w:r w:rsidR="00F962E5">
      <w:t>172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1314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99B"/>
    <w:rsid w:val="00673B3A"/>
    <w:rsid w:val="00692AF4"/>
    <w:rsid w:val="006A56C2"/>
    <w:rsid w:val="006B0F26"/>
    <w:rsid w:val="006D0173"/>
    <w:rsid w:val="00725641"/>
    <w:rsid w:val="00731E45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09CC"/>
    <w:rsid w:val="00C15361"/>
    <w:rsid w:val="00C15D7B"/>
    <w:rsid w:val="00C21608"/>
    <w:rsid w:val="00C3042C"/>
    <w:rsid w:val="00C312B9"/>
    <w:rsid w:val="00C53FBD"/>
    <w:rsid w:val="00C9197B"/>
    <w:rsid w:val="00C9645A"/>
    <w:rsid w:val="00CA4C1C"/>
    <w:rsid w:val="00CA5EA9"/>
    <w:rsid w:val="00CF4431"/>
    <w:rsid w:val="00CF6654"/>
    <w:rsid w:val="00D00780"/>
    <w:rsid w:val="00D04072"/>
    <w:rsid w:val="00D1384B"/>
    <w:rsid w:val="00D178DC"/>
    <w:rsid w:val="00D216B3"/>
    <w:rsid w:val="00D457D1"/>
    <w:rsid w:val="00D64559"/>
    <w:rsid w:val="00D85A5F"/>
    <w:rsid w:val="00D86163"/>
    <w:rsid w:val="00D90CD5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7A8B"/>
    <w:rsid w:val="00F46871"/>
    <w:rsid w:val="00F50283"/>
    <w:rsid w:val="00F618C3"/>
    <w:rsid w:val="00F726AE"/>
    <w:rsid w:val="00F73342"/>
    <w:rsid w:val="00F73E19"/>
    <w:rsid w:val="00F76EF7"/>
    <w:rsid w:val="00F80660"/>
    <w:rsid w:val="00F858C2"/>
    <w:rsid w:val="00F8686C"/>
    <w:rsid w:val="00F962E5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A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3142</properties:Characters>
  <properties:Lines>100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2018-07-12T08:36:00Z</dcterms:created>
  <dc:creator>hermanj</dc:creator>
  <cp:lastModifiedBy>Maja Kocijan</cp:lastModifiedBy>
  <cp:lastPrinted>2018-07-16T09:33:00Z</cp:lastPrinted>
  <dcterms:modified xmlns:xsi="http://www.w3.org/2001/XMLSchema-instance" xsi:type="dcterms:W3CDTF">2018-07-16T09:37:00Z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