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a243ad" w14:paraId="6a243ad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4060E0">
        <w:rPr>
          <w:sz w:val="24"/>
          <w:szCs w:val="24"/>
        </w:rPr>
        <w:t>1</w:t>
      </w:r>
      <w:r w:rsidR="00FA3D41">
        <w:rPr>
          <w:sz w:val="24"/>
          <w:szCs w:val="24"/>
        </w:rPr>
        <w:t>719</w:t>
      </w:r>
      <w:r w:rsidR="004060E0">
        <w:rPr>
          <w:sz w:val="24"/>
          <w:szCs w:val="24"/>
        </w:rPr>
        <w:t>/17</w:t>
      </w:r>
      <w:r w:rsidR="00D376B6">
        <w:rPr>
          <w:sz w:val="24"/>
          <w:szCs w:val="24"/>
        </w:rPr>
        <w:t>-</w:t>
      </w:r>
      <w:r w:rsidR="00D07781">
        <w:rPr>
          <w:sz w:val="24"/>
          <w:szCs w:val="24"/>
        </w:rPr>
        <w:t>19</w:t>
      </w:r>
      <w:r w:rsidRPr="00C716BA">
        <w:rPr>
          <w:sz w:val="24"/>
          <w:szCs w:val="24"/>
        </w:rPr>
        <w:t xml:space="preserve">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FA3D41" w:rsidP="000C6462" w:rsidR="000C6462" w:rsidRPr="00C716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Nikolini Dorić Hadžisejdić, u predstečajnom postupku u povodu prijedloga dužnika AWT INTERNATIONAL Trgovina i usluge d.o.o., Slavonska avenija 52/a, Zagreb, OIB: 57159149897</w:t>
      </w:r>
      <w:r w:rsidR="000C6462">
        <w:rPr>
          <w:sz w:val="24"/>
          <w:szCs w:val="24"/>
        </w:rPr>
        <w:t xml:space="preserve">, </w:t>
      </w:r>
      <w:r w:rsidR="000C6462" w:rsidRPr="00C716BA">
        <w:rPr>
          <w:sz w:val="24"/>
          <w:szCs w:val="24"/>
        </w:rPr>
        <w:t xml:space="preserve">nakon </w:t>
      </w:r>
      <w:r w:rsidR="000C6462">
        <w:rPr>
          <w:sz w:val="24"/>
          <w:szCs w:val="24"/>
        </w:rPr>
        <w:t xml:space="preserve">ročišta za </w:t>
      </w:r>
      <w:r w:rsidR="000C6462" w:rsidRPr="00C716BA">
        <w:rPr>
          <w:sz w:val="24"/>
          <w:szCs w:val="24"/>
        </w:rPr>
        <w:t>ispit</w:t>
      </w:r>
      <w:r w:rsidR="000C6462">
        <w:rPr>
          <w:sz w:val="24"/>
          <w:szCs w:val="24"/>
        </w:rPr>
        <w:t xml:space="preserve">ivanje tražbina </w:t>
      </w:r>
      <w:r w:rsidR="000C6462" w:rsidRPr="00C716BA">
        <w:rPr>
          <w:sz w:val="24"/>
          <w:szCs w:val="24"/>
        </w:rPr>
        <w:t xml:space="preserve">održanog </w:t>
      </w:r>
      <w:r>
        <w:rPr>
          <w:sz w:val="24"/>
          <w:szCs w:val="24"/>
        </w:rPr>
        <w:t>4</w:t>
      </w:r>
      <w:r w:rsidR="000C6462">
        <w:rPr>
          <w:sz w:val="24"/>
          <w:szCs w:val="24"/>
        </w:rPr>
        <w:t>. kolovoza 2017</w:t>
      </w:r>
      <w:r w:rsidR="000C6462" w:rsidRPr="00C716BA">
        <w:rPr>
          <w:sz w:val="24"/>
          <w:szCs w:val="24"/>
        </w:rPr>
        <w:t>.</w:t>
      </w:r>
      <w:r w:rsidR="000C6462">
        <w:rPr>
          <w:sz w:val="24"/>
          <w:szCs w:val="24"/>
        </w:rPr>
        <w:t>,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253FE6" w:rsidR="00542B1D" w:rsidRPr="00253FE6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    Utvrđene tražbine:</w:t>
      </w: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tbl>
      <w:tblPr>
        <w:tblStyle w:val="GridTable4-Accent11"/>
        <w:tblW w:type="dxa" w:w="9747"/>
        <w:tblLayout w:type="fixed"/>
        <w:tblLook w:val="04A0" w:noVBand="1" w:noHBand="0" w:lastColumn="0" w:firstColumn="1" w:lastRow="0" w:firstRow="1"/>
      </w:tblPr>
      <w:tblGrid>
        <w:gridCol w:w="817"/>
        <w:gridCol w:w="2552"/>
        <w:gridCol w:w="1984"/>
        <w:gridCol w:w="2126"/>
        <w:gridCol w:w="2268"/>
      </w:tblGrid>
      <w:tr w:rsidTr="00253FE6" w:rsidR="00253FE6" w:rsidRPr="00D03D13">
        <w:trPr>
          <w:cnfStyle w:val="100000000000"/>
          <w:trHeight w:val="26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R. br. prij. traž.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Iznos utvrđene tražbine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ACCEDO d.o.o.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82715639062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S.Radića 36, 31325 Čeminac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7.125,00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ACCL AUTO društvo s ograničenom odgovornošću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32966713543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Maršala Tita 85, 10290 Zaprešić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1.293,55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ACREDIA VERSICHERUNG AG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HIMMELPFORTGASSE 29, 00 BEČ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48.766,74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Addiko Bank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14036333877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6,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39.829.327,17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Allianz ZB d.o.o. društvo za upravljanje dobrovoljnim mirovinskim fondovima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96270502244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70,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3.000,00 kn </w:t>
            </w:r>
          </w:p>
        </w:tc>
      </w:tr>
      <w:tr w:rsidTr="00253FE6" w:rsidR="00253FE6" w:rsidRPr="00D03D13">
        <w:trPr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ALFA, društvo s ograničenom odgovornošću za trgovinu, kontrolu, održavanje, popravak vatrogasne opreme i savjetovanje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74080813970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Grge Novaka 25, 23000 Zadar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305,00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ARTRONIC društvo s ograničenom odgovornošću za proizvodnju, inžinjering </w:t>
            </w: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25293446999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Sveti Duh 85,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2.285,99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CENTAR KOS društvo s ograničenom odgovornošću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33437375299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Cehovska 18, 42000 Varaždin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1.056,58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CENTAR TEO d.o.o. za proizvodnju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38620669919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Starčevićeva 153, 21251 Žrnovnica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158,24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HRVATSKA AUTOMOBILI d.o.o.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23035642859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182,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3.630,14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KUĆA CINDRIĆ društvo s ograničenom odgovornošću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16257582637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cesta 49b, 44000 Sisak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9.822,49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KUĆA GAŠPEROV d.o.o.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83513335541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Kralja Stjepana Držislava 7, 21000 Split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612,23 kn </w:t>
            </w:r>
          </w:p>
        </w:tc>
      </w:tr>
      <w:tr w:rsidTr="00253FE6" w:rsidR="00253FE6" w:rsidRPr="00D03D13">
        <w:trPr>
          <w:cnfStyle w:val="000000100000"/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NEVEN, društvo s ograničenom odgovornošću za unutarnju i vanjsku trgovinu, proizvodnju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37049719486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Samoborska Cesta 52, 10436 Rakov Potok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259.367,56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AUTOCENTAR BAOTIĆ  d.o.o. za servisne usluge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49369673972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Maksimirska 282,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4.580,44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AUTOKUĆA BAOTIĆ društvo s ograničenom odgovornošću za trgovinu, usluge i zastupanje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86807475866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Maksimirska 282,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22.527,44 kn </w:t>
            </w:r>
          </w:p>
        </w:tc>
      </w:tr>
      <w:tr w:rsidTr="00253FE6" w:rsidR="00253FE6" w:rsidRPr="00D03D13">
        <w:trPr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AUTOSTAKLO BINGO društvo s ograničenom odgovornošću za proizvodnju, servis i ugradnju autostakla i trgovinu na veliko i malo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64291636756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Čakovečka 124, 40305 Pušćine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676,24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AWT TRGOVINA D.O.O.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DUNAJSKA CESTA 156, 1000 LJUBLJANA, SLOVENIJA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34.388,41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B TRANS jednostavno društvo s ograničenom odgovornošću za usluge </w:t>
            </w: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47990583949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Staro Štefanje 2, 43246 Staro Štefanje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33.813,51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Barilla Hrvatska društvo s ograničenom odgovornošću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83228409063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39,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8.570.003,13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BADEL proizvodnja alkohola, alkoholnih pića i octa d.o.o.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59515109558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Quirinova 8, 44000 Sisak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16.026,00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BAKMAZ, d.o.o. za trgovinu i prijevoz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27391110825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Marijane Radev 14, 23000 Zadar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61.162,10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Biljemerkant društvo s ograničenom odgovornošću za proizvodnju, promet i trgovinu "u stečaju"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59922178515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Kneza Trpimira 12, 31000 Osijek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4.920,17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LJILJANA BLAŽIC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28076052893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CESTA 42, 10382 GORIČICA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74.503,26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BON-TON društvo s ograničenom odgovornošću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52931027628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Malomlačka 7,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5.856,82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BONAVITA SPOL.S.R.O.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 HABROVKY 247/11, 14200 PRAHA 4-KRČ, ČEŠKA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167.857,82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BOŽIĆ INTERIJERI, d.o.o. za proizvodnju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11259268981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Frankopanska ulica 26, 21210 Solin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4.125,00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DAMIR BRKLJAČA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82201593785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MOSEĆKA 56, 21000 SPLIT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  24,00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BURE d.o.o.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30311115193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Odranska 15, 23210 Biograd Na Moru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2.000,00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DRAGO CANJUGA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45833732429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MARČELJI 123, 51216 MARČELJI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3.921,51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CENTAR ZA VOZILA HRVATSKE,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73294314024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Capraška 6,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1.850,23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CHIPITA BULGARIA S.A.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KAZICHENE VILLAGE 1532, 1000 SOFIA, BUGARSKA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323.751,22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CODE-ART d.o.o. za proizvodnju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31502605557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Ulica 87, 42000 Varaždin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9.900,00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COLOR ID ANNA SEKALSKA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CZESLAWA MILOSZA 4, 05-500 CHYLICE POLKO </w:t>
            </w: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PIASECZNO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                                   59.174,67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ALFREDO COSSETTO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15383050001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ROŠKIĆI 10, 52464 ROŠKIĆI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7.098,00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CROATIA BANKA,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32247795989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Roberta Frangeša Mihanovića 9,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17.846.530,84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CROATIA osiguranje d.d.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26187994862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Vatroslava Jagića 33,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67.272,40 kn </w:t>
            </w:r>
          </w:p>
        </w:tc>
      </w:tr>
      <w:tr w:rsidTr="00253FE6" w:rsidR="00253FE6" w:rsidRPr="00D03D13">
        <w:trPr>
          <w:cnfStyle w:val="000000100000"/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CRODUX DERIVATI DVA društvo s ograničenom odgovornošću  za trgovinu naftnim derivatima i plinovima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00865396224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Savska Opatovina 36,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20.030,18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CRODUX PLIN društvo s ograničenom odgovornošću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50388109754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Savska Opatovina 36,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21.330,98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D.  dom jednostavno društvo s ograničenom odgovornošću za proizvodnju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90035965072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Petra i Tome Erdoedyja 14,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3.910,88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DALMATIAN WINES d.o.o. za poljoprivredu, građenje,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10830766362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Stolovi 2, 20356 Klek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33.484,28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DAN CAKE POLONIA SP.ZO.O.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UL. TRANSPORTOWCOW, 23-305 CHRZANOW, POLJSKA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98.593,43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TOMISLAV DELIĆ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49586326120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KULE 5, 21231 KONJSKO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42.631,77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DHL International d.o.o, hitna dostava širom svijeta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79069474349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Utinjska 40,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34.943,79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DINELA LOGISTIKA d.o.o. za prijevoz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55911692584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Kamanje 1B, 47282 Kamanje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59.988,54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DRNIŠCOMMERCE d.o.o. za proizvodnju, trgovinu i prijevoz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32600143578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6, 22320 Drniš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41.386,62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DSV TRANSPORT D.O.O.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STRUŽEVO 90, 4000 KRANJ, SLOVENIJA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170.174,14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DURAVIT društvo s ograničenom odgovornošću za trgovinu na veliko i </w:t>
            </w: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malo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38491820512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Industrijska 2 E, 52100 Pula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2.850,00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61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EKO-FLOR PLUS d.o.o. za komunalne usluge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50730247993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Mokrice 180C, 49243 Oroslavje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5.987,21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ŽELJKA ERCEGOVIĆ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71425407605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OSTRAVSKA 7, 21000 SPLIT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785,00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ERSTE FACTORING društvo s ograničenom odgovornošću za factoring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10194059689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Lučića 2,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51.702.913,91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ERSTE&amp;STEIERMÄRKISCHE BANKA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Jadranski Trg 3a, 51000 Rijeka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20.018.055,56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ETRADEX proizvodnja i trgovina, d. o. 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80564613823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Benazići 99, 52332 Pićan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931,14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FABRIKA ZA PRERADU VOĆA I POVRĆA NECTAR D.O.O.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NOVOSADSKI PUT 9, 21400 BAČKA PALANKA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554.974,70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FED d.o.o. za kompjutersku obradu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79081584010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 bregom 2, 10255 Donji Stupnik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1.238,13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70,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262,50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Fond za zaštitu okoliša i energetsku učinkovitost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85828625994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80,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283.632,42 kn </w:t>
            </w:r>
          </w:p>
        </w:tc>
      </w:tr>
      <w:tr w:rsidTr="00253FE6" w:rsidR="00253FE6" w:rsidRPr="00D03D13">
        <w:trPr>
          <w:cnfStyle w:val="000000100000"/>
          <w:trHeight w:val="615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FORNIX d.o.o.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85145170630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Jablanova 15, 31000 Osijek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4.153,22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2552"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FORTIS FACTORING društvo s ograničenom odgovornošću za faktoring</w:t>
            </w:r>
          </w:p>
        </w:tc>
        <w:tc>
          <w:tcPr>
            <w:tcW w:type="dxa" w:w="1984"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19787621150</w:t>
            </w:r>
          </w:p>
        </w:tc>
        <w:tc>
          <w:tcPr>
            <w:tcW w:type="dxa" w:w="2126"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žrtava fašizma 3, 10000 Zagreb</w:t>
            </w:r>
          </w:p>
        </w:tc>
        <w:tc>
          <w:tcPr>
            <w:tcW w:type="dxa" w:w="2268"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1.982.231,33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FREUDENBERG GOSPODINJSKI PROIZVODI D.O.O.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LIMBUŠKA CESTA 2, 2341 LIMBUŠ, SLOVENIJA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2.244.702,39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FRUCTAL ŽIVILSKA INDUSTRIJA D.O.O.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TOVARNIŠKA CESTA 7, 5270 AJDOVŠČINA,SLOVENIJA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4.217.111,65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G.A.Z. d.o.o. za trgovinu i turizam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98325655885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Metalčeva 5,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5.511,70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GALIĆ-TRANSPORTI jednostavno društvo s ograničenom odgovornošću za transport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99346794700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Antuna Mihanovića 1, 42240 Ivanec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96.687,50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83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GAVRANOVIĆ društvo s ograničenom odgovornošću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62423481209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Majstorska 9,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31.875,00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 ZADAR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09933651854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Narodni trg 1, 23000 Zadar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2.231,14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GUMIIMPEX - GUMI RECIKLAŽA I PROIZVODNJA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82298562620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Pavleka Miškine 64c, 42000 Varaždin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1.735,52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HAME ROMANIA SRL, ROMANIA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STR. VASILE ALEXSANDI NR. 81, 235200 CARACAL, RUMUNJSKA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34.352,72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HENKEL CROATIA trgovina i usluge, društvo s ograničenom odgovornošću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09730191730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Budmanijeva 1,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29.370.439,86kn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HEP ELEKTRA d.o.o. za opskrbu električnom energijom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37,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1.728,76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HISTOIRE DHOMMES &amp; SE TERROIRS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 BERGERAC, 33750 CAMARSAC, FRANCUSKA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11.256,14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HP - Hrvatska pošta d.d.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Jurišićeva 13,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26.057,37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Hrvatska radiotelevizija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Prisavlje 3,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400,00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vode, pravna osoba za upravljanje vodama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Grada Vukovara 220,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52.177,33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Roberta Frangeša Mihanovića 9,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281,08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HRVATSKA POŠTANSKA BANKA,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87939104217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Jurišićeva 4,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35.019.875,92  kn</w:t>
            </w:r>
          </w:p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 SKIJAŠKI SAVEZ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72333959658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Krešimira Ćosića 11,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20.000,00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 ZAVOD ZA MIROVINSKO OSIGURANJE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84397956623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 Mihanovića 3,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104.720,32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HUP-ZAGREB dioničko društvo hotelijerstvo, ugostiteljstvo i turizam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66859264899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Krešimira Ćosića 9,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1.013,07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105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ID 90, d.o.o. za dezinfekciju, dezinsekciju, deratizaciju, trgovinu na veliko i malo, uvoz-izvoz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67813285523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Ogrizovićeva 341,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2.625,00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IEG - GRAFIKA d.o.o. za trgovinu i proizvodnju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81951994357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Lavoslava Ružičke 32,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32.837,96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INA-INDUSTRIJA NAFTE, d.d.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27759560625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Avenija V. Holjevca 10,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189.753,55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INFINITUM FACTORING d.o.o. za faktoring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68578627732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Gradišćanska 36,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6.423.044,08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INTEREUROPA, logističke usluge, društvo s ograničenom odgovornošću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85514716931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Josipa Lončara 3,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215.619,73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INTERŠPED VUKOVAR d.o.o. za međunarodnu špediciju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73963787463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Dunavski prilaz 3, 32000 Vukovar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8.637,50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</w:tcPr>
          <w:p w:rsidRDefault="00253FE6" w:rsidP="00253FE6" w:rsidR="00253FE6" w:rsidRPr="00D03D13">
            <w:pP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111</w:t>
            </w:r>
          </w:p>
        </w:tc>
        <w:tc>
          <w:tcPr>
            <w:tcW w:type="dxa" w:w="2552"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INVICTUS ULAGANJA društvo s ograničenom odgovornošću za faktoring</w:t>
            </w:r>
          </w:p>
        </w:tc>
        <w:tc>
          <w:tcPr>
            <w:tcW w:type="dxa" w:w="1984"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19251956951</w:t>
            </w:r>
          </w:p>
        </w:tc>
        <w:tc>
          <w:tcPr>
            <w:tcW w:type="dxa" w:w="2126"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Berislavićeva 2, 10000 Zagreb</w:t>
            </w:r>
          </w:p>
        </w:tc>
        <w:tc>
          <w:tcPr>
            <w:tcW w:type="dxa" w:w="2268"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</w:t>
            </w:r>
          </w:p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1.280.682,76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ISTARSKI SUPERMARKETI društvo s ograničenom odgovornošću za trgovinu i turistička agencija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24351550672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Partizanska 13, 52440 Poreč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1.296,46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J.O. USLUGE društvo s ograničenom odgovornošću za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85818862754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Gračišće 19, 52403 Gračišće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8.342,40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 HOTELI dioničko društvo za hotelijerstvo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45875673150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Strossmayerova 1, 51000 Rijeka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431,00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JADRANTRANS SERVIS I TRGOVINA d. o. o. za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25805887462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bana 22, 21204 Dugopolje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320,00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JAKO VINO društvo sa ograničenom odgovornošću za proizvodnju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34068889816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Bračka cesta 13, 21420 Bol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10.239,00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DARKO JAKOVAC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75962022005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CIOTTINA 20, 51000 RIJEKA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960,00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JAMNICA dioničko društvo za proizvodnju </w:t>
            </w: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mineralnih voda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05050436541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Getaldićeva 3,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18.578,30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119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JOMO ZUCKERBAECKEREI GES. M.B.H.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KORNEUBURGESTRASSE 37, 2108 LEOBENDORF, AUSTRIJA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6.323,04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VLATKA JOSIĆ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51725837207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PLANINA 194, 31307 ZMAJEVAC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8.719,88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KABOLA d. o. o. proizvodnja kvalitetnih vina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56904845319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Kanedolo 90, 52462 Momjan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18.028,20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KARLOVAČKA BANKA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08106331075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Ivana Gorana Kovačića 1, 47000 Karlovac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7.041.769,87 kn </w:t>
            </w:r>
          </w:p>
        </w:tc>
      </w:tr>
      <w:tr w:rsidTr="00253FE6" w:rsidR="00253FE6" w:rsidRPr="00D03D13">
        <w:trPr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KERSCHOFFSET ZAGREB društvo s ograničenom odgovornošću za grefičku djelatnost, uvoz-izvoz, usluge u prometu i zastupanje stranih tvrtki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95125392657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Ježdovečka 112,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15.000,00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KI SA Car društvo s ograničenom odgovornošću za prijevoze,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49225591405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F. Vidovića bb, 43240 Čazma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22.245,00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VEDRAN KIRIDŽIJA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33455791075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POTOMJE 40, 20244 POTOMJE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3.210,00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KLR-EVROPA D.O.O.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ANKARANSKA CESTA 7B, 6000 KOPER, SLOVENIJA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1.546.056,35 kn </w:t>
            </w:r>
          </w:p>
        </w:tc>
      </w:tr>
      <w:tr w:rsidTr="00253FE6" w:rsidR="00253FE6" w:rsidRPr="00D03D13">
        <w:trPr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Komunalno društvo VODOVOD I KANALIZACIJA društvo s ograničenom odgovornošću za vodoopskrbu i odvodnju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80805858278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Dolac 14, 51000 Rijeka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  59,36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KONZUM trgovina na veliko i malo d.d.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29955634590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Marijana Čavića 1a,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2.443.127,45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VELIMIR KORAK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67023666612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PLEŠIVICA 34, 10450 PLEŠIVICA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29.166,00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JOVANKA KOSANOVIĆ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90822946390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ANTE PILEPIĆA 1, 51000 RIJEKA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18.603,73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MARIO KRAJINA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42227391020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MARKA MARULIĆA 50, </w:t>
            </w: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21210 SOLIN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                                   72.047,40 kn </w:t>
            </w:r>
          </w:p>
        </w:tc>
      </w:tr>
      <w:tr w:rsidTr="00253FE6" w:rsidR="00253FE6" w:rsidRPr="00D03D13">
        <w:trPr>
          <w:cnfStyle w:val="000000100000"/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137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KUEHNE &amp; NAGEL društvo s ograničenom odgovornošću za otpremu, uskladištenje i prijevoz svih vrsta roba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81210206592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Gospodarska 2, 10431 Sveta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Nedjelja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1.815,39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LIBRO d.o.o.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76044773948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Franje Račkog 188, 31400 Đakovo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3.255,00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ILINKA LISONEK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44743025078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VELIKANA 4,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26.564,50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MILAN LONČAR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82245006607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TRNČEVIĆEV PUT 2D,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46.703,50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MADIRAZZA d.o.o. za poljoprivredu, trgovinu, turizam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08098799949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Potomje 49a, 20244 Potomje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2.231,70 kn </w:t>
            </w:r>
          </w:p>
        </w:tc>
      </w:tr>
      <w:tr w:rsidTr="00253FE6" w:rsidR="00253FE6" w:rsidRPr="00D03D13">
        <w:trPr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MANŠPED društvo s ograničenom odgovornošću za međunarodni prijevoz i pretovar robe, trgovinu, turizam, putnička agencija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76154765407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Kukuljanovo 387, 51227 Kukuljanovo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150.434,58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MARBO PRODUCT D.O.O.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ĐORĐA STANOJEVIĆA 14, 1000 BEOGRAD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240.534,13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MARKO-USLUGE, d.o.o. za prijevozničke usluge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24070943335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Resnička 12, 10360 Sesvete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58.522,40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MATUŠKO-VINA d.o.o. za proizvodnju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64871724841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Potomje 5, 20244 Potomje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3.090,00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Mehanizacija dioničko društvo sa servisne usluge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01502321770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159 brigade 10, 23000 Zadar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2.735,55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 GRUPA d.o.o. za trgovinu, proizvodnju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72530488515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Šubićeva 42,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17.128,34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MICROLAB društvo s ograničenom odgovornošću za proizvodnju, trgovinu, zastupanje i posredovanje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03065448044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Buzinski prilaz 30, 10010 Buzin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9.642,00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MIGLA Usluge posredovanja i savjetovanja d.o.o.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59386765084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Jurjevska 51,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41.432,59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153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MINISTARSTVO FINANCIJA - CARINSKA UPRAVA-OSIJEK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 VON HUMBOLDTA 4a,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6.397,24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MINISTARSTVO FINANCIJA - POREZNA UPRAVA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Boškovićeva 5,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1.699.778,45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MOKALO d.o.o. za proizvodnju, turizam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60159017376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Zrinsko-Frankopanska 19, 20250 Orebić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5.791,50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MONINI S.P.A.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S.S. 3 FLAMINA KM. 129, 06049 SPOLETO, ITALIJA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78.764,01 kn </w:t>
            </w:r>
          </w:p>
        </w:tc>
      </w:tr>
      <w:tr w:rsidTr="00253FE6" w:rsidR="00253FE6" w:rsidRPr="00D03D13">
        <w:trPr>
          <w:trHeight w:val="10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64546066176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Savski Gaj XIII. put 6,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</w:t>
            </w:r>
          </w:p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1.662,19 kn 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NATURA NUOVA S.P.A.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VECCHIA ALBERGONE N. 19, 48012 BAGNACAVALLO, ITALIJA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71.446,49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Nestlé Adriatic društvo s ograničenom odgovornošću za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00183562417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Avenija Većeslava Holjevca 40,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11.393.300,21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NEVINA d.o.o.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55525681968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Ilica 1A,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27.605,38 kn </w:t>
            </w:r>
          </w:p>
        </w:tc>
      </w:tr>
      <w:tr w:rsidTr="00253FE6" w:rsidR="00253FE6" w:rsidRPr="00D03D13">
        <w:trPr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NEXUS PRIVATE EQUITY PARTNERI d.o.o. za upravljanje alternativnim investicijskim fondovima rizičnog kapitala s privatnom ponudom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89465817492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Nova Ves 11,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20.604,96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OFFSET TISAK NP GTO d.o.o. za grafičku djelatnost 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42813630422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Kovinska 9 E,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6.203,07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OPTICUS IT d.o.o.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54482179263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Ivanićgradska 54,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18.437,77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PBZ-LEASING, društvo s ograničenom odgovornošću za </w:t>
            </w: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poslove leasinga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57270798205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44,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285.295,66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174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ANTE PENGA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50373055943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SV. FILIPA I JAKOVA 33, 21202 KLADNJICE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116.955,87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NIKOLA PERVAN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69667049067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165, 10370 VELIKA OSTRNA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123.734,08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STJEPAN PERVAN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91005558240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165, 10370 VELIKA OSTRNA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21.478,36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PETRAČ trgovina - izvoz i uvoz, ugostiteljstvo i turizam d.o.o.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88435415628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žrtava fašizma 2,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10.887,00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PETROL društvo s ograničenom odgovornošću za trgovinu i prijevoz nafte i naftnih derivata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75550985023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Otok, Oreškovićeva 6h,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35.000,00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PHILIPS LIGHTING ROMANIA SRL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STR.BARBU VACARESCU, 00 BUKUREŠT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54.292,79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PHOENIX TRADE trgovina i usluge d. o. 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90633493958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Industrijska zona, Kukuljanovobb, 51223 Škrljevo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113.696,43 kn </w:t>
            </w:r>
          </w:p>
        </w:tc>
      </w:tr>
      <w:tr w:rsidTr="00253FE6" w:rsidR="00253FE6" w:rsidRPr="00D03D13">
        <w:trPr>
          <w:cnfStyle w:val="000000100000"/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PJENUŠCI PERŠURIĆ društvo s ograničenom odgovornošću za poljoprivrednu proizvodnju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19343415546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Pršurići 5 A, 52463 Višnjan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12.168,00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POTOMJE poljoprivredna zadruga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65579529077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Nazorova 4, 20250 Orebić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11.844,00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PREHRANA TRGOVINA dioničko društvo za obavljanje trgovinske djelatnosti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04402117922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Utinjska 48,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12.500,00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PRIMA ULAGANJA društvo s ograničenom odgovornošću za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31859434353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Oporovečki Majdaki 17,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  4.714.210,19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PRIVREDNA BANKA ZAGREB -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02535697732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50,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40.986.111,92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PUNKT STUDIO d.o.o. za usluge promidžbe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47081762461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Samoborska cesta 91,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937,50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191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Raiffeisen FACTORING d.o.o. za factoring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95180802194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Petrinjska 59,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100.280.063,74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Raiffeisenbank Austria d.d.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53056966535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Magazinska cesta 69,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29.476.768,30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 - AUTO društvo s ograničenom odgovornošću za automehaničarske radove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51138584691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Draga Brig 21, 51000 Rijeka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1.874,01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ROBERT REJO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08784856021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MAOVICE 47, 21236 MAOVICE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18.983,50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RIBOLA, d.o.o. za trgovinu i promet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61395607720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Bardejovska 25, 21215 Kaštel Lukšić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52.500,00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RICARDO društvo s ograničenom odgovornošću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83535297393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Kudeljara 1A, 31326 Darda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FF0000"/>
                <w:sz w:val="24"/>
                <w:szCs w:val="24"/>
                <w:lang w:eastAsia="hr-HR"/>
              </w:rPr>
              <w:t xml:space="preserve">                                  </w:t>
            </w: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377.334,04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RICOLA AG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BASELSTRASSE 31, 4242 LAUFEN, ŠVICARSKA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420.863,02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ANA RITOŠA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08501874801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IVE LOLE RIBARA 3, 52440 POREČ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2.274,00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LUKA ROSSI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11682803460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BAJKINI 16, 52447 BAJKINI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42.826,50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ROXANICH društvo s ograničenom odgovornošću za proizvodnju i trgovinu alkoholnim pićima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90993986244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Kosinožići 26, 52446 Nova Vas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29.482,88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RS LINE 2014 društvo s ograničenom odgovornošću za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33335480600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Zinke Kunc 5,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2.564,49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SANITAT DUBROVNIK d.o.o. za komunalne djelatnosti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99080716453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Marka Marojice 5, 20000 Dubrovnik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130,00 kn </w:t>
            </w:r>
          </w:p>
        </w:tc>
      </w:tr>
      <w:tr w:rsidTr="00253FE6" w:rsidR="00253FE6" w:rsidRPr="00D03D13">
        <w:trPr>
          <w:cnfStyle w:val="000000100000"/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SANTA SOFIA S.R.L.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CA DEDE, 61-FRAZ. PEDEMONTE, 37029 SAN PIETRO IN CARIANO, ITALIJA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31.712,01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SANTE A. KOWALSKI SP. J.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JAGIELLONSKA 55A, 02-797 WARSZAWA, POLJSKA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577.485,61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209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SARL FTD, SAINT MARTIAL SUR NE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IMPASSE DU PARADIS 2, 17520 SAINT MARTIAL SUR NE, FRANCUSKA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18.865,40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Sberbank d.d.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78427478595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Varšavska 9,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15.044.589,04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SEGRO, društvo s ograničenom odgovornošću za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30810073495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50,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20.430,34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SKLADIŠNA LOGISTIKA d.o.o. za usluge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81060143905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Josipa Lončara 3,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21.064,57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INO SOBOTINČIĆ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64875979052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HARAMIJSKO SELO 3, 51219 MAVRINCI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18.831,01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SOLUM VINARIJA društvo s ograničenom odgovornošću za proizvodnju vina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48102928378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Vugrišinec 102, 40306 Vugrišinec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48.546,00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SONIK d.o.o. za trgovinu, turizam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06269544602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Benkovačka 1a, 23000 Zadar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17.500,00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Splitska banka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69326397242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Domovinskog rata 61, 21000 Split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15.000.165,89 kn </w:t>
            </w:r>
          </w:p>
        </w:tc>
      </w:tr>
      <w:tr w:rsidTr="00253FE6" w:rsidR="00253FE6" w:rsidRPr="00D03D13">
        <w:trPr>
          <w:cnfStyle w:val="000000100000"/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SPECIJALNI AMBALAŽNI PROGRAM društvo s ograničenom odgovornošću za proizvodnju valovitog papira, kartona i ambalaže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73967405079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Ivana Kralja 6,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11.907,51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SPLENDID VINA d.o.o. za proizvodnju,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70375391389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Viganj bb, 20267 Kučište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32.214,00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START-PLUS društvo s ograničenom odgovornošću za trgovinu, proizvodnju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64102628818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Novoselečki Put 71,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26.071,25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DRAŽEN STOLNIK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96072144289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LADANJSKIH RUDARA 76, 42243 DONJE LADANJE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19.682,45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STORM COMPUTERS društvo s ograničenom odgovornošću za informatički inženjering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20142998436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Savica I. 127,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2.010,89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226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Sveučilište u Rijeci STUDENTSKI CENTAR RIJEKA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87500773013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Radmile Matejčić 5, 51000 Rijeka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11.663,05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SVETI MIKULA, društvo s ograničenom odgovornošću za trgovinu i turizam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12468366739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Gurnji Put 29, 21485 Komiža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4.125,00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ZDENKO ŠEMBER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59196815626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PAVLOVČANI 11B, 10450 PAVLOVČANI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19.533,00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PERE ŠKARA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83456457714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ŠKARA 20A, 23222 ŠKABRNJA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375,00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ŠTEDBANKA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58063088591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3,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28.018.609,59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TAHO-ST d.o.o.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96320385428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Matoševa 16, 21210 Solin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258,49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TISAK trgovačko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75917721668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11a,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  67,50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TOGNANA PORCELLANE S.P.A.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CAPITELLO 22, 31100 TREVISO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581.267,76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TOMMY društvo s ograničenom odgovornošću za trgovinu, turizam i ugostiteljstvo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00278260010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Domovinskog rata 93, 21000 Split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46.000,00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TRGUS, društvo s ograničenom odgovornošću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50600523719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34,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20.696,47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VAL-INT d.o.o. za trgovinu, posredovanje i zastupanje stranih tvrtki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48878830747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Dr. Franje Tuđmana 59, 10431 Sveta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Nedjelja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8.090,00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Veleučilište Velika Gorica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09032023114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5, 10410 Velika Gorica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1.872,50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VELPRO - CENTAR društvo s ograničenom odgovornošću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46660800468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Marijana Čavića 1,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41.290,97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VICTA d.o.o. za trgovinu, export-import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63467075102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Spinčićeva 2b, 21000 Split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13.053,18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VINA CASA DONOSO SPA, CHILE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AVENIDA MANUEL MONTTI 211, 3580000 SANTIAGO, ČILE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12.329,84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VINA MATOŠEVIĆ d. o. o. za poljoprivredu, </w:t>
            </w: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ugostiteljstvo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07522744600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Rizzijeva 34, 52100 Pula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12.207,00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250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VINARIJA GRABOVAC-PROVIN d.o.o. za proizvodnju,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68885780018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Križnog puta 17, 21264 Donji Proložac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7.384,50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VIPnet, društvo s ograničenom odgovornošću za usluge javnih telekomunikacija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29524210204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Vrtni put 1,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20.084,43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VITAMINKA A.D.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BRAĆE PIŠTELJIĆ 22, 78000 BANJA LUKA, BIH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210.354,90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VIVAT FINA VINA d.o.o.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22847118886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Frana Folnegovića 1 B,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52.723,64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255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ŽELJKO VRSALJKO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59780074195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NADIN 31, 23420 NADIN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531,00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VRUTAK, društvo s ograničenom odgovornošću, za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95092888930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Vodovodna 20A,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31.500,00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MARIO VUIĆ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69721200110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MATIJE FILJAKA ODV. 6, 44250 PETRINJA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6.180,88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259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VULKAL d.o.o. za prozvodnju,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90439696130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Samoborska Cesta 310,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      53.564,24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WDF DOSTAVA VODE društvo s ograničenom odgovornošću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79263523642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Ludbreška 116, 42230 Globočec Ludbreški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875,00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BANKA DIONIČKO DRUŠTVO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bana Josipa Jelačića 10,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49.342.534,25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ZAGREBAČKI HOLDING d.o.o.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41,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1.189.529,40 kn </w:t>
            </w:r>
          </w:p>
        </w:tc>
      </w:tr>
      <w:tr w:rsidTr="00253FE6" w:rsidR="00253FE6" w:rsidRPr="00D03D13">
        <w:trPr>
          <w:cnfStyle w:val="000000100000"/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266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02573674713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Vodovodna 20a,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11.526,25 kn </w:t>
            </w:r>
          </w:p>
        </w:tc>
      </w:tr>
      <w:tr w:rsidTr="00253FE6" w:rsidR="00253FE6" w:rsidRPr="00D03D13">
        <w:trPr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267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ZAPREŠIĆANKA društvo s ograničenom odgovornošću za trgovinu, marketing, </w:t>
            </w: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usluge, turizam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35851564566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Pojatno, Zagrebačka cesta 3, 10290 Zaprešić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103.655,13 kn </w:t>
            </w:r>
          </w:p>
        </w:tc>
      </w:tr>
      <w:tr w:rsidTr="00253FE6" w:rsidR="00253FE6" w:rsidRPr="00D03D13">
        <w:trPr>
          <w:cnfStyle w:val="000000100000"/>
          <w:trHeight w:val="7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268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ZAŠTITA-ATEST društvo s ograničenom odgovornošću za stručne poslove zaštite na radu, zaštite okoliša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72702911449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Chicaga 25,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1.050,00 kn </w:t>
            </w:r>
          </w:p>
        </w:tc>
      </w:tr>
      <w:tr w:rsidTr="00253FE6" w:rsidR="00253FE6" w:rsidRPr="00D03D13">
        <w:trPr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270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ZIGANTE TARTUFI d.o.o. za preradu tartufa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31156649650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Plovanija,Portoroška 15, 52460 Buje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16.699,98 kn </w:t>
            </w:r>
          </w:p>
        </w:tc>
      </w:tr>
      <w:tr w:rsidTr="00253FE6" w:rsidR="00253FE6" w:rsidRPr="00D03D13">
        <w:trPr>
          <w:cnfStyle w:val="000000100000"/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271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ZLATAN OTOK društvo s ograničenom odgovornošću za proizvodnju vina i trgovinu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46934345825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Stjepana Radića 3, 21465 Sveta Nedjelja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40.176,00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272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ZLATNI SJAJ jednostavno društvo s ograničenom odgovornošću za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18458493978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Tolstojeva 47, 21000 Split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12.144,87 kn </w:t>
            </w:r>
          </w:p>
        </w:tc>
      </w:tr>
      <w:tr w:rsidTr="00253FE6" w:rsidR="00253FE6" w:rsidRPr="00D03D13">
        <w:trPr>
          <w:cnfStyle w:val="000000100000"/>
          <w:trHeight w:val="25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273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ALLIANZ ZAGREB dioničko društvo za osiguranje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70, 10000 Zagreb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10.887,75 kn </w:t>
            </w:r>
          </w:p>
        </w:tc>
      </w:tr>
      <w:tr w:rsidTr="00253FE6" w:rsidR="00253FE6" w:rsidRPr="00D03D13">
        <w:trPr>
          <w:trHeight w:val="500"/>
        </w:trPr>
        <w:tc>
          <w:tcPr>
            <w:cnfStyle w:val="001000000000"/>
            <w:tcW w:type="dxa" w:w="817"/>
            <w:hideMark/>
          </w:tcPr>
          <w:p w:rsidRDefault="00253FE6" w:rsidP="00253FE6" w:rsidR="00253FE6" w:rsidRPr="00D03D1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274</w:t>
            </w:r>
          </w:p>
        </w:tc>
        <w:tc>
          <w:tcPr>
            <w:tcW w:type="dxa" w:w="2552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DIGITALNI TAHOGRAF društvo s ograničenom odgovornošću za trgovinu i usluge</w:t>
            </w:r>
          </w:p>
        </w:tc>
        <w:tc>
          <w:tcPr>
            <w:tcW w:type="dxa" w:w="1984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56290033854</w:t>
            </w:r>
          </w:p>
        </w:tc>
        <w:tc>
          <w:tcPr>
            <w:tcW w:type="dxa" w:w="2126"/>
            <w:hideMark/>
          </w:tcPr>
          <w:p w:rsidRDefault="00253FE6" w:rsidP="00253FE6" w:rsidR="00253FE6" w:rsidRPr="00D03D1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Ventilatorska 8A, 10250 Lučko</w:t>
            </w:r>
          </w:p>
        </w:tc>
        <w:tc>
          <w:tcPr>
            <w:tcW w:type="dxa" w:w="2268"/>
            <w:hideMark/>
          </w:tcPr>
          <w:p w:rsidRDefault="00253FE6" w:rsidP="00253FE6" w:rsidR="00253FE6" w:rsidRPr="00D03D1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03D1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937,50 kn </w:t>
            </w:r>
          </w:p>
        </w:tc>
      </w:tr>
    </w:tbl>
    <w:p w:rsidRDefault="000C6462" w:rsidP="00253FE6" w:rsidR="000C6462">
      <w:pPr>
        <w:widowControl/>
        <w:jc w:val="both"/>
        <w:rPr>
          <w:sz w:val="24"/>
          <w:szCs w:val="24"/>
        </w:rPr>
      </w:pPr>
    </w:p>
    <w:p w:rsidRDefault="00253FE6" w:rsidP="00253FE6" w:rsidR="00253FE6">
      <w:pPr>
        <w:widowControl/>
        <w:jc w:val="both"/>
        <w:rPr>
          <w:sz w:val="24"/>
          <w:szCs w:val="24"/>
        </w:rPr>
      </w:pPr>
    </w:p>
    <w:p w:rsidRDefault="009B460B" w:rsidP="009B460B" w:rsidR="009B460B" w:rsidRPr="00A075DD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II    Osporene tražbine:</w:t>
      </w:r>
    </w:p>
    <w:p w:rsidRDefault="009B460B" w:rsidP="009B460B" w:rsidR="009B460B" w:rsidRPr="00A075DD">
      <w:pPr>
        <w:ind w:firstLine="720"/>
        <w:jc w:val="both"/>
      </w:pPr>
    </w:p>
    <w:p w:rsidRDefault="00550980" w:rsidP="009B460B" w:rsidR="009B460B" w:rsidRPr="00A075DD">
      <w:pPr>
        <w:ind w:firstLine="282" w:left="426"/>
        <w:jc w:val="both"/>
        <w:rPr>
          <w:sz w:val="24"/>
        </w:rPr>
      </w:pPr>
      <w:r>
        <w:rPr>
          <w:sz w:val="24"/>
        </w:rPr>
        <w:t>1.  dužnik je osporio tražbine za koje</w:t>
      </w:r>
      <w:r w:rsidR="009B460B" w:rsidRPr="00A075DD">
        <w:rPr>
          <w:sz w:val="24"/>
        </w:rPr>
        <w:t xml:space="preserve"> ne </w:t>
      </w:r>
      <w:r w:rsidR="009B460B">
        <w:rPr>
          <w:sz w:val="24"/>
        </w:rPr>
        <w:t>postoji ovršna isprava sljedeći</w:t>
      </w:r>
      <w:r w:rsidR="009B460B" w:rsidRPr="00A075DD">
        <w:rPr>
          <w:sz w:val="24"/>
        </w:rPr>
        <w:t>m</w:t>
      </w:r>
    </w:p>
    <w:p w:rsidRDefault="009B460B" w:rsidP="009B460B" w:rsidR="009B460B" w:rsidRPr="00A075DD">
      <w:pPr>
        <w:ind w:firstLine="282" w:left="426"/>
        <w:jc w:val="both"/>
        <w:rPr>
          <w:sz w:val="24"/>
        </w:rPr>
      </w:pPr>
      <w:r w:rsidRPr="00A075DD">
        <w:rPr>
          <w:sz w:val="24"/>
        </w:rPr>
        <w:t xml:space="preserve">    vjerovni</w:t>
      </w:r>
      <w:r>
        <w:rPr>
          <w:sz w:val="24"/>
        </w:rPr>
        <w:t>cima</w:t>
      </w:r>
      <w:r w:rsidRPr="00A075DD">
        <w:rPr>
          <w:sz w:val="24"/>
        </w:rPr>
        <w:t>:</w:t>
      </w:r>
    </w:p>
    <w:p w:rsidRDefault="009B460B" w:rsidP="00A870C4" w:rsidR="009B460B">
      <w:pPr>
        <w:jc w:val="both"/>
        <w:rPr>
          <w:sz w:val="24"/>
          <w:szCs w:val="24"/>
        </w:rPr>
      </w:pPr>
    </w:p>
    <w:p w:rsidRDefault="00550980" w:rsidP="00A870C4" w:rsid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ACREDIA SERVICES GMBH, </w:t>
      </w:r>
      <w:r w:rsidR="00A870C4" w:rsidRPr="00A870C4">
        <w:rPr>
          <w:sz w:val="24"/>
          <w:szCs w:val="24"/>
        </w:rPr>
        <w:t>HIMMELP</w:t>
      </w:r>
      <w:r w:rsidR="00A870C4">
        <w:rPr>
          <w:sz w:val="24"/>
          <w:szCs w:val="24"/>
        </w:rPr>
        <w:t>FORTG 29, 1010 W</w:t>
      </w:r>
      <w:r>
        <w:rPr>
          <w:sz w:val="24"/>
          <w:szCs w:val="24"/>
        </w:rPr>
        <w:t>ien</w:t>
      </w:r>
      <w:r w:rsidR="00A870C4">
        <w:rPr>
          <w:sz w:val="24"/>
          <w:szCs w:val="24"/>
        </w:rPr>
        <w:t>, A</w:t>
      </w:r>
      <w:r>
        <w:rPr>
          <w:sz w:val="24"/>
          <w:szCs w:val="24"/>
        </w:rPr>
        <w:t xml:space="preserve">ustrija, </w:t>
      </w:r>
      <w:r w:rsidR="00A870C4">
        <w:rPr>
          <w:sz w:val="24"/>
          <w:szCs w:val="24"/>
        </w:rPr>
        <w:t>u iznosu 4,84 kn.</w:t>
      </w:r>
    </w:p>
    <w:p w:rsidRDefault="00A870C4" w:rsidP="00A870C4" w:rsidR="00A870C4">
      <w:pPr>
        <w:jc w:val="both"/>
        <w:rPr>
          <w:sz w:val="24"/>
          <w:szCs w:val="24"/>
        </w:rPr>
      </w:pPr>
    </w:p>
    <w:p w:rsidRDefault="00A870C4" w:rsidP="00A870C4" w:rsid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navedeni iznos je priznat u tražbini pod rednim br. 4.</w:t>
      </w:r>
    </w:p>
    <w:p w:rsidRDefault="00A870C4" w:rsidP="00A870C4" w:rsidR="00A870C4" w:rsidRPr="00307DDE">
      <w:pPr>
        <w:jc w:val="both"/>
        <w:rPr>
          <w:color w:val="FF0000"/>
          <w:sz w:val="24"/>
          <w:szCs w:val="24"/>
        </w:rPr>
      </w:pPr>
      <w:r w:rsidRPr="00307DDE">
        <w:rPr>
          <w:color w:val="FF0000"/>
          <w:sz w:val="24"/>
          <w:szCs w:val="24"/>
        </w:rPr>
        <w:t xml:space="preserve"> </w:t>
      </w: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A870C4" w:rsidP="00A870C4" w:rsidR="00A870C4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C07F9C" w:rsidP="00A870C4" w:rsid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>
        <w:rPr>
          <w:sz w:val="24"/>
          <w:szCs w:val="24"/>
        </w:rPr>
        <w:tab/>
        <w:t xml:space="preserve">ATUNES Y LOMOS S.L., </w:t>
      </w:r>
      <w:r w:rsidR="00A870C4" w:rsidRPr="00A870C4">
        <w:rPr>
          <w:sz w:val="24"/>
          <w:szCs w:val="24"/>
        </w:rPr>
        <w:t>BEIRAMAR 83, 36200 VIGO (PONTEVERDA), ŠPANJOLSKA</w:t>
      </w:r>
      <w:r w:rsidR="00A870C4">
        <w:rPr>
          <w:sz w:val="24"/>
          <w:szCs w:val="24"/>
        </w:rPr>
        <w:t>, u iznosu 39,38 kn</w:t>
      </w:r>
    </w:p>
    <w:p w:rsidRDefault="00A870C4" w:rsidP="00A870C4" w:rsidR="00A870C4">
      <w:pPr>
        <w:jc w:val="both"/>
        <w:rPr>
          <w:sz w:val="24"/>
          <w:szCs w:val="24"/>
        </w:rPr>
      </w:pPr>
    </w:p>
    <w:p w:rsidRDefault="00A870C4" w:rsidP="00A870C4" w:rsid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osporeni iznos se odnosi na tečajnu razliku.</w:t>
      </w:r>
    </w:p>
    <w:p w:rsidRDefault="00A870C4" w:rsidP="00A870C4" w:rsidR="00A870C4" w:rsidRPr="00307DDE">
      <w:pPr>
        <w:jc w:val="both"/>
        <w:rPr>
          <w:color w:val="FF0000"/>
          <w:sz w:val="24"/>
          <w:szCs w:val="24"/>
        </w:rPr>
      </w:pP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A870C4" w:rsidP="00A870C4" w:rsidR="00A870C4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>
      <w:pPr>
        <w:jc w:val="both"/>
        <w:rPr>
          <w:sz w:val="24"/>
          <w:szCs w:val="24"/>
        </w:rPr>
      </w:pPr>
    </w:p>
    <w:p w:rsidRDefault="00A870C4" w:rsidP="00A870C4" w:rsidR="00A870C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19</w:t>
      </w:r>
      <w:r w:rsidRPr="00A870C4">
        <w:rPr>
          <w:sz w:val="24"/>
          <w:szCs w:val="24"/>
        </w:rPr>
        <w:tab/>
        <w:t>AUTOKUĆA BAOTIĆ društvo s ograničenom odgovornošću za trgovinu, usluge i zastupanje</w:t>
      </w:r>
      <w:r w:rsidR="00EC39D4">
        <w:rPr>
          <w:sz w:val="24"/>
          <w:szCs w:val="24"/>
        </w:rPr>
        <w:t>, OIB:</w:t>
      </w:r>
      <w:r w:rsidRPr="00A870C4">
        <w:rPr>
          <w:sz w:val="24"/>
          <w:szCs w:val="24"/>
        </w:rPr>
        <w:t>86807475866</w:t>
      </w:r>
      <w:r w:rsidR="00EC39D4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Maksimirska 282, 10000 Zagreb</w:t>
      </w:r>
      <w:r>
        <w:rPr>
          <w:sz w:val="24"/>
          <w:szCs w:val="24"/>
        </w:rPr>
        <w:t>, u iznosu 5.512,29 kn.</w:t>
      </w:r>
      <w:r w:rsidRPr="00A870C4">
        <w:rPr>
          <w:sz w:val="24"/>
          <w:szCs w:val="24"/>
        </w:rPr>
        <w:tab/>
      </w:r>
    </w:p>
    <w:p w:rsidRDefault="00A870C4" w:rsidP="00A870C4" w:rsidR="00A870C4">
      <w:pPr>
        <w:jc w:val="both"/>
        <w:rPr>
          <w:sz w:val="24"/>
          <w:szCs w:val="24"/>
        </w:rPr>
      </w:pPr>
    </w:p>
    <w:p w:rsidRDefault="00A870C4" w:rsidP="00A870C4" w:rsid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pogrešno iskazan iznos u tablici FINA-e.</w:t>
      </w:r>
    </w:p>
    <w:p w:rsidRDefault="00A870C4" w:rsidP="00A870C4" w:rsidR="00A870C4" w:rsidRPr="00307DDE">
      <w:pPr>
        <w:jc w:val="both"/>
        <w:rPr>
          <w:color w:val="FF0000"/>
          <w:sz w:val="24"/>
          <w:szCs w:val="24"/>
        </w:rPr>
      </w:pP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A870C4" w:rsidP="00A870C4" w:rsidR="00A870C4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A870C4" w:rsid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>26</w:t>
      </w:r>
      <w:r>
        <w:rPr>
          <w:sz w:val="24"/>
          <w:szCs w:val="24"/>
        </w:rPr>
        <w:tab/>
        <w:t xml:space="preserve">BANCA INTESA AD BEOGRAD </w:t>
      </w:r>
      <w:r w:rsidRPr="00A870C4">
        <w:rPr>
          <w:sz w:val="24"/>
          <w:szCs w:val="24"/>
        </w:rPr>
        <w:t>MILENTIJA POPOVIĆA 78, 11070 NOVI BEOGRAD</w:t>
      </w:r>
      <w:r>
        <w:rPr>
          <w:sz w:val="24"/>
          <w:szCs w:val="24"/>
        </w:rPr>
        <w:t>, u iznosu 7, u iznosu 7.408.962,15 kn.</w:t>
      </w:r>
    </w:p>
    <w:p w:rsidRDefault="00A870C4" w:rsidP="00A870C4" w:rsidR="00A870C4">
      <w:pPr>
        <w:jc w:val="both"/>
        <w:rPr>
          <w:sz w:val="24"/>
          <w:szCs w:val="24"/>
        </w:rPr>
      </w:pPr>
    </w:p>
    <w:p w:rsidRDefault="00A870C4" w:rsidP="00A870C4" w:rsid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prestanak obveze za koju je izdana garancija.</w:t>
      </w:r>
    </w:p>
    <w:p w:rsidRDefault="00A870C4" w:rsidP="00A870C4" w:rsidR="00A870C4" w:rsidRPr="00307DDE">
      <w:pPr>
        <w:jc w:val="both"/>
        <w:rPr>
          <w:color w:val="FF0000"/>
          <w:sz w:val="24"/>
          <w:szCs w:val="24"/>
        </w:rPr>
      </w:pP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A870C4" w:rsidR="00A870C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27</w:t>
      </w:r>
      <w:r w:rsidRPr="00A870C4">
        <w:rPr>
          <w:sz w:val="24"/>
          <w:szCs w:val="24"/>
        </w:rPr>
        <w:tab/>
        <w:t>BAUHAUS</w:t>
      </w:r>
      <w:r>
        <w:rPr>
          <w:sz w:val="24"/>
          <w:szCs w:val="24"/>
        </w:rPr>
        <w:t>-</w:t>
      </w:r>
      <w:r w:rsidRPr="00A870C4">
        <w:rPr>
          <w:sz w:val="24"/>
          <w:szCs w:val="24"/>
        </w:rPr>
        <w:t>ZAGREB, komanditno društvo za trgovinu i usluge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71642207963</w:t>
      </w:r>
      <w:r w:rsidRPr="00A870C4">
        <w:rPr>
          <w:sz w:val="24"/>
          <w:szCs w:val="24"/>
        </w:rPr>
        <w:tab/>
        <w:t>Ulica Velimira Škorpika 27, 10000 Zagreb</w:t>
      </w:r>
      <w:r>
        <w:rPr>
          <w:sz w:val="24"/>
          <w:szCs w:val="24"/>
        </w:rPr>
        <w:t>, u iznosu 17.751,05 kn.</w:t>
      </w:r>
    </w:p>
    <w:p w:rsidRDefault="00A870C4" w:rsidP="00A870C4" w:rsidR="00A870C4">
      <w:pPr>
        <w:jc w:val="both"/>
        <w:rPr>
          <w:sz w:val="24"/>
          <w:szCs w:val="24"/>
        </w:rPr>
      </w:pPr>
    </w:p>
    <w:p w:rsidRDefault="00A870C4" w:rsidP="00A870C4" w:rsid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kompenzirana prije predstečajnog postupka.</w:t>
      </w:r>
    </w:p>
    <w:p w:rsidRDefault="00A870C4" w:rsidP="00A870C4" w:rsidR="00A870C4" w:rsidRPr="00307DDE">
      <w:pPr>
        <w:jc w:val="both"/>
        <w:rPr>
          <w:color w:val="FF0000"/>
          <w:sz w:val="24"/>
          <w:szCs w:val="24"/>
        </w:rPr>
      </w:pP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A870C4" w:rsidP="00A870C4" w:rsidR="00A870C4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A870C4" w:rsidR="00A870C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lastRenderedPageBreak/>
        <w:t>29</w:t>
      </w:r>
      <w:r w:rsidRPr="00A870C4">
        <w:rPr>
          <w:sz w:val="24"/>
          <w:szCs w:val="24"/>
        </w:rPr>
        <w:tab/>
        <w:t>BIC S</w:t>
      </w:r>
      <w:r>
        <w:rPr>
          <w:sz w:val="24"/>
          <w:szCs w:val="24"/>
        </w:rPr>
        <w:t xml:space="preserve">LOVAKIA SRO., SERED-SLOVAKIA </w:t>
      </w:r>
      <w:r w:rsidRPr="00A870C4">
        <w:rPr>
          <w:sz w:val="24"/>
          <w:szCs w:val="24"/>
        </w:rPr>
        <w:t>PRIEMYSE</w:t>
      </w:r>
      <w:r>
        <w:rPr>
          <w:sz w:val="24"/>
          <w:szCs w:val="24"/>
        </w:rPr>
        <w:t>LNA, 1, 92601 SERED, SLOVAČKA u iznosu 195,26 kn.</w:t>
      </w:r>
    </w:p>
    <w:p w:rsidRDefault="00A870C4" w:rsidP="00A870C4" w:rsidR="00A870C4">
      <w:pPr>
        <w:jc w:val="both"/>
        <w:rPr>
          <w:sz w:val="24"/>
          <w:szCs w:val="24"/>
        </w:rPr>
      </w:pPr>
    </w:p>
    <w:p w:rsidRDefault="00A870C4" w:rsidP="00A870C4" w:rsid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A870C4" w:rsidP="00A870C4" w:rsidR="00A870C4">
      <w:pPr>
        <w:ind w:firstLine="720"/>
        <w:jc w:val="both"/>
        <w:rPr>
          <w:sz w:val="24"/>
          <w:szCs w:val="24"/>
        </w:rPr>
      </w:pP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A870C4" w:rsidP="00A870C4" w:rsidR="00A870C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A870C4" w:rsidP="00A870C4" w:rsidR="00A870C4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DB47B6" w:rsidR="00DB47B6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30</w:t>
      </w:r>
      <w:r w:rsidRPr="00A870C4">
        <w:rPr>
          <w:sz w:val="24"/>
          <w:szCs w:val="24"/>
        </w:rPr>
        <w:tab/>
        <w:t>BIROTA društvo za proizvodnju, trgovinu i usluge s ograničenom odgovornošću</w:t>
      </w:r>
      <w:r w:rsidR="008829AA">
        <w:rPr>
          <w:sz w:val="24"/>
          <w:szCs w:val="24"/>
        </w:rPr>
        <w:t>, OIB:</w:t>
      </w:r>
      <w:r w:rsidRPr="00A870C4">
        <w:rPr>
          <w:sz w:val="24"/>
          <w:szCs w:val="24"/>
        </w:rPr>
        <w:t>96214774201</w:t>
      </w:r>
      <w:r w:rsidR="00DB47B6">
        <w:rPr>
          <w:sz w:val="24"/>
          <w:szCs w:val="24"/>
        </w:rPr>
        <w:t>,</w:t>
      </w:r>
      <w:r w:rsidR="008829AA"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Blažićevo C 5, 51000 Rijeka</w:t>
      </w:r>
      <w:r w:rsidR="00DB47B6">
        <w:rPr>
          <w:sz w:val="24"/>
          <w:szCs w:val="24"/>
        </w:rPr>
        <w:t>, u iznosu 2.500,00 kn.</w:t>
      </w:r>
    </w:p>
    <w:p w:rsidRDefault="00DB47B6" w:rsidP="00DB47B6" w:rsidR="00DB47B6">
      <w:pPr>
        <w:jc w:val="both"/>
        <w:rPr>
          <w:sz w:val="24"/>
          <w:szCs w:val="24"/>
        </w:rPr>
      </w:pPr>
    </w:p>
    <w:p w:rsidRDefault="00DB47B6" w:rsidP="00DB47B6" w:rsidR="00DB47B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kompenzirana prije predstečajnog postupka.</w:t>
      </w:r>
    </w:p>
    <w:p w:rsidRDefault="00DB47B6" w:rsidP="00DB47B6" w:rsidR="00DB47B6">
      <w:pPr>
        <w:ind w:firstLine="720"/>
        <w:jc w:val="both"/>
        <w:rPr>
          <w:sz w:val="24"/>
          <w:szCs w:val="24"/>
        </w:rPr>
      </w:pPr>
    </w:p>
    <w:p w:rsidRDefault="00DB47B6" w:rsidP="00DB47B6" w:rsidR="00DB47B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DB47B6" w:rsidP="00DB47B6" w:rsidR="00DB47B6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DB47B6" w:rsidP="00DB47B6" w:rsidR="00DB47B6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DB47B6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ab/>
      </w:r>
    </w:p>
    <w:p w:rsidRDefault="00DB47B6" w:rsidP="00A870C4" w:rsidR="00DB47B6">
      <w:pPr>
        <w:jc w:val="both"/>
        <w:rPr>
          <w:sz w:val="24"/>
          <w:szCs w:val="24"/>
        </w:rPr>
      </w:pPr>
    </w:p>
    <w:p w:rsidRDefault="00DB47B6" w:rsidP="00DB47B6" w:rsidR="00DB47B6">
      <w:pPr>
        <w:jc w:val="both"/>
        <w:rPr>
          <w:sz w:val="24"/>
          <w:szCs w:val="24"/>
        </w:rPr>
      </w:pPr>
      <w:r>
        <w:rPr>
          <w:sz w:val="24"/>
          <w:szCs w:val="24"/>
        </w:rPr>
        <w:t>31</w:t>
      </w:r>
      <w:r>
        <w:rPr>
          <w:sz w:val="24"/>
          <w:szCs w:val="24"/>
        </w:rPr>
        <w:tab/>
        <w:t xml:space="preserve">BKS </w:t>
      </w:r>
      <w:r w:rsidR="00A870C4" w:rsidRPr="00A870C4">
        <w:rPr>
          <w:sz w:val="24"/>
          <w:szCs w:val="24"/>
        </w:rPr>
        <w:t xml:space="preserve"> leasing Croatia, društvo s ograničenom odgovornošću</w:t>
      </w:r>
      <w:r>
        <w:rPr>
          <w:sz w:val="24"/>
          <w:szCs w:val="24"/>
        </w:rPr>
        <w:t>, OIB:</w:t>
      </w:r>
      <w:r w:rsidR="00A870C4" w:rsidRPr="00A870C4">
        <w:rPr>
          <w:sz w:val="24"/>
          <w:szCs w:val="24"/>
        </w:rPr>
        <w:tab/>
        <w:t>52277663197</w:t>
      </w:r>
      <w:r w:rsidR="00A870C4" w:rsidRPr="00A870C4">
        <w:rPr>
          <w:sz w:val="24"/>
          <w:szCs w:val="24"/>
        </w:rPr>
        <w:tab/>
        <w:t>Ivana Lučića 2 a, 10000 Zagreb</w:t>
      </w:r>
      <w:r>
        <w:rPr>
          <w:sz w:val="24"/>
          <w:szCs w:val="24"/>
        </w:rPr>
        <w:t>, u iznosu 153.255,28 kn.</w:t>
      </w:r>
    </w:p>
    <w:p w:rsidRDefault="00DB47B6" w:rsidP="00DB47B6" w:rsidR="00DB47B6">
      <w:pPr>
        <w:jc w:val="both"/>
        <w:rPr>
          <w:sz w:val="24"/>
          <w:szCs w:val="24"/>
        </w:rPr>
      </w:pPr>
    </w:p>
    <w:p w:rsidRDefault="00DB47B6" w:rsidP="00DB47B6" w:rsidR="00DB47B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pogrešno evidentirano stanje u poslovnim knjigama.</w:t>
      </w:r>
    </w:p>
    <w:p w:rsidRDefault="00DB47B6" w:rsidP="00DB47B6" w:rsidR="00DB47B6">
      <w:pPr>
        <w:ind w:firstLine="720"/>
        <w:jc w:val="both"/>
        <w:rPr>
          <w:sz w:val="24"/>
          <w:szCs w:val="24"/>
        </w:rPr>
      </w:pPr>
    </w:p>
    <w:p w:rsidRDefault="00DB47B6" w:rsidP="00DB47B6" w:rsidR="00DB47B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DB47B6" w:rsidP="00DB47B6" w:rsidR="00DB47B6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DB47B6" w:rsidP="00DB47B6" w:rsidR="00DB47B6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DB47B6" w:rsidP="00A870C4" w:rsidR="00DB47B6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ab/>
      </w:r>
    </w:p>
    <w:p w:rsidRDefault="00A870C4" w:rsidP="00DB47B6" w:rsidR="00DB47B6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36</w:t>
      </w:r>
      <w:r w:rsidRPr="00A870C4">
        <w:rPr>
          <w:sz w:val="24"/>
          <w:szCs w:val="24"/>
        </w:rPr>
        <w:tab/>
        <w:t>BOSO d.o.o. za promet roba, usluga i posredništvo</w:t>
      </w:r>
      <w:r w:rsidR="00DB47B6">
        <w:rPr>
          <w:sz w:val="24"/>
          <w:szCs w:val="24"/>
        </w:rPr>
        <w:t xml:space="preserve">, OIB: </w:t>
      </w:r>
      <w:r w:rsidRPr="00A870C4">
        <w:rPr>
          <w:sz w:val="24"/>
          <w:szCs w:val="24"/>
        </w:rPr>
        <w:t>91958721295</w:t>
      </w:r>
      <w:r w:rsidR="00DB47B6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Hansa Dietricha Genschera 22B, 32100 Vinkovci</w:t>
      </w:r>
      <w:r w:rsidR="00DB47B6">
        <w:rPr>
          <w:sz w:val="24"/>
          <w:szCs w:val="24"/>
        </w:rPr>
        <w:t>,</w:t>
      </w:r>
      <w:r w:rsidR="00DB47B6" w:rsidRPr="00DB47B6">
        <w:rPr>
          <w:sz w:val="24"/>
          <w:szCs w:val="24"/>
        </w:rPr>
        <w:t xml:space="preserve"> </w:t>
      </w:r>
      <w:r w:rsidR="00DB47B6">
        <w:rPr>
          <w:sz w:val="24"/>
          <w:szCs w:val="24"/>
        </w:rPr>
        <w:t>u iznosu 30.312,50 kn.</w:t>
      </w:r>
    </w:p>
    <w:p w:rsidRDefault="00DB47B6" w:rsidP="00DB47B6" w:rsidR="00DB47B6">
      <w:pPr>
        <w:jc w:val="both"/>
        <w:rPr>
          <w:sz w:val="24"/>
          <w:szCs w:val="24"/>
        </w:rPr>
      </w:pPr>
    </w:p>
    <w:p w:rsidRDefault="00DB47B6" w:rsidP="00DB47B6" w:rsidR="00DB47B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kompenzirana prije predstečajnog postupka.</w:t>
      </w:r>
    </w:p>
    <w:p w:rsidRDefault="00DB47B6" w:rsidP="00DB47B6" w:rsidR="00DB47B6">
      <w:pPr>
        <w:ind w:firstLine="720"/>
        <w:jc w:val="both"/>
        <w:rPr>
          <w:sz w:val="24"/>
          <w:szCs w:val="24"/>
        </w:rPr>
      </w:pPr>
    </w:p>
    <w:p w:rsidRDefault="00DB47B6" w:rsidP="00DB47B6" w:rsidR="00DB47B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</w:t>
      </w:r>
      <w:r w:rsidR="007E4AD0">
        <w:rPr>
          <w:sz w:val="24"/>
          <w:szCs w:val="24"/>
        </w:rPr>
        <w:t xml:space="preserve"> osporene tražbine u roku osam </w:t>
      </w:r>
      <w:r>
        <w:rPr>
          <w:sz w:val="24"/>
          <w:szCs w:val="24"/>
        </w:rPr>
        <w:t>dana od pravomoćnosti rješenja o upućivanju na parnicu odnosno primitka drugostupanjske odluke</w:t>
      </w:r>
    </w:p>
    <w:p w:rsidRDefault="00DB47B6" w:rsidP="00DB47B6" w:rsidR="00DB47B6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vjerovnik koji je upućen u parnicu, ne pokrene parnicu u dodijeljenom roku, </w:t>
      </w:r>
      <w:r w:rsidRPr="00DE26CD">
        <w:rPr>
          <w:sz w:val="24"/>
          <w:szCs w:val="24"/>
        </w:rPr>
        <w:lastRenderedPageBreak/>
        <w:t>smatrati će se da je odustao od prava vođenja parnice.</w:t>
      </w:r>
    </w:p>
    <w:p w:rsidRDefault="00DB47B6" w:rsidP="00DB47B6" w:rsidR="00DB47B6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DB47B6" w:rsidP="00A870C4" w:rsidR="00DB47B6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ab/>
      </w:r>
      <w:r w:rsidR="00A870C4" w:rsidRPr="00A870C4">
        <w:rPr>
          <w:sz w:val="24"/>
          <w:szCs w:val="24"/>
        </w:rPr>
        <w:tab/>
      </w:r>
    </w:p>
    <w:p w:rsidRDefault="00DB1DCE" w:rsidP="00DB1DCE" w:rsidR="00DB1DCE">
      <w:pPr>
        <w:jc w:val="both"/>
        <w:rPr>
          <w:sz w:val="24"/>
          <w:szCs w:val="24"/>
        </w:rPr>
      </w:pPr>
      <w:r>
        <w:rPr>
          <w:sz w:val="24"/>
          <w:szCs w:val="24"/>
        </w:rPr>
        <w:t>45</w:t>
      </w:r>
      <w:r>
        <w:rPr>
          <w:sz w:val="24"/>
          <w:szCs w:val="24"/>
        </w:rPr>
        <w:tab/>
        <w:t xml:space="preserve">COLOR ID, POLAND </w:t>
      </w:r>
      <w:r w:rsidR="00A870C4" w:rsidRPr="00A870C4">
        <w:rPr>
          <w:sz w:val="24"/>
          <w:szCs w:val="24"/>
        </w:rPr>
        <w:t>CZESLAWA MILOSZA 4, 05-502 PIASECZNO, POLJSKA</w:t>
      </w:r>
      <w:r>
        <w:rPr>
          <w:sz w:val="24"/>
          <w:szCs w:val="24"/>
        </w:rPr>
        <w:t xml:space="preserve"> u iznosu 59.174,67 kn.</w:t>
      </w:r>
    </w:p>
    <w:p w:rsidRDefault="00DB1DCE" w:rsidP="00DB1DCE" w:rsidR="00DB1DCE">
      <w:pPr>
        <w:jc w:val="both"/>
        <w:rPr>
          <w:sz w:val="24"/>
          <w:szCs w:val="24"/>
        </w:rPr>
      </w:pPr>
    </w:p>
    <w:p w:rsidRDefault="00DB1DCE" w:rsidP="00DB1DCE" w:rsidR="00DB1DC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navedena tražbina</w:t>
      </w:r>
      <w:r w:rsidR="00020B5B">
        <w:rPr>
          <w:sz w:val="24"/>
          <w:szCs w:val="24"/>
        </w:rPr>
        <w:t xml:space="preserve"> priznata u tražbini pod r.br. 44</w:t>
      </w:r>
      <w:r>
        <w:rPr>
          <w:sz w:val="24"/>
          <w:szCs w:val="24"/>
        </w:rPr>
        <w:t>.</w:t>
      </w:r>
    </w:p>
    <w:p w:rsidRDefault="00DB1DCE" w:rsidP="00DB1DCE" w:rsidR="00DB1DCE">
      <w:pPr>
        <w:ind w:firstLine="720"/>
        <w:jc w:val="both"/>
        <w:rPr>
          <w:sz w:val="24"/>
          <w:szCs w:val="24"/>
        </w:rPr>
      </w:pPr>
    </w:p>
    <w:p w:rsidRDefault="00DB1DCE" w:rsidP="00DB1DCE" w:rsidR="00DB1DCE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DB1DCE" w:rsidP="00DB1DCE" w:rsidR="00DB1DCE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DB1DCE" w:rsidP="00DB1DCE" w:rsidR="00DB1DCE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DB1DCE" w:rsidP="00A870C4" w:rsidR="00DB1DCE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ab/>
      </w:r>
      <w:r w:rsidRPr="00A870C4">
        <w:rPr>
          <w:sz w:val="24"/>
          <w:szCs w:val="24"/>
        </w:rPr>
        <w:tab/>
      </w:r>
    </w:p>
    <w:p w:rsidRDefault="00A870C4" w:rsidP="00020B5B" w:rsidR="00020B5B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57</w:t>
      </w:r>
      <w:r w:rsidRPr="00A870C4">
        <w:rPr>
          <w:sz w:val="24"/>
          <w:szCs w:val="24"/>
        </w:rPr>
        <w:tab/>
        <w:t>DJELO, poduzeće za trgovinu na veliko i malo, turizam, ugostiteljstvo i izvoz-uvoz, d.o.o.</w:t>
      </w:r>
      <w:r w:rsidR="00020B5B">
        <w:rPr>
          <w:sz w:val="24"/>
          <w:szCs w:val="24"/>
        </w:rPr>
        <w:t xml:space="preserve">, OIB: </w:t>
      </w:r>
      <w:r w:rsidRPr="00A870C4">
        <w:rPr>
          <w:sz w:val="24"/>
          <w:szCs w:val="24"/>
        </w:rPr>
        <w:t>62613135937</w:t>
      </w:r>
      <w:r w:rsidR="00020B5B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Ljubos</w:t>
      </w:r>
      <w:r w:rsidR="00020B5B">
        <w:rPr>
          <w:sz w:val="24"/>
          <w:szCs w:val="24"/>
        </w:rPr>
        <w:t>tinje, Slamići 19, 22323 Unešić, u iznosu 43.125,00 kn.</w:t>
      </w:r>
    </w:p>
    <w:p w:rsidRDefault="00020B5B" w:rsidP="00020B5B" w:rsidR="00020B5B">
      <w:pPr>
        <w:jc w:val="both"/>
        <w:rPr>
          <w:sz w:val="24"/>
          <w:szCs w:val="24"/>
        </w:rPr>
      </w:pPr>
    </w:p>
    <w:p w:rsidRDefault="00020B5B" w:rsidP="00020B5B" w:rsidR="00020B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kompenzirana prije predstečajnog postupka.</w:t>
      </w:r>
    </w:p>
    <w:p w:rsidRDefault="00020B5B" w:rsidP="00020B5B" w:rsidR="00020B5B">
      <w:pPr>
        <w:ind w:firstLine="720"/>
        <w:jc w:val="both"/>
        <w:rPr>
          <w:sz w:val="24"/>
          <w:szCs w:val="24"/>
        </w:rPr>
      </w:pPr>
    </w:p>
    <w:p w:rsidRDefault="00020B5B" w:rsidP="00020B5B" w:rsidR="00020B5B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</w:t>
      </w:r>
      <w:r w:rsidR="007E4AD0">
        <w:rPr>
          <w:sz w:val="24"/>
          <w:szCs w:val="24"/>
        </w:rPr>
        <w:t>rđenja osporene tražbine u roku</w:t>
      </w:r>
      <w:r>
        <w:rPr>
          <w:sz w:val="24"/>
          <w:szCs w:val="24"/>
        </w:rPr>
        <w:t xml:space="preserve"> osam dana od pravomoćnosti rješenja o upućivanju na parnicu odnosno primitka drugostupanjske odluke</w:t>
      </w:r>
    </w:p>
    <w:p w:rsidRDefault="00020B5B" w:rsidP="00020B5B" w:rsidR="00020B5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020B5B" w:rsidP="00020B5B" w:rsidR="00020B5B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020B5B" w:rsidP="00020B5B" w:rsidR="00020B5B">
      <w:pPr>
        <w:jc w:val="both"/>
        <w:rPr>
          <w:sz w:val="24"/>
          <w:szCs w:val="24"/>
        </w:rPr>
      </w:pPr>
      <w:r>
        <w:rPr>
          <w:sz w:val="24"/>
          <w:szCs w:val="24"/>
        </w:rPr>
        <w:t>62</w:t>
      </w:r>
      <w:r>
        <w:rPr>
          <w:sz w:val="24"/>
          <w:szCs w:val="24"/>
        </w:rPr>
        <w:tab/>
        <w:t xml:space="preserve">ENNSTAL MILCH KG </w:t>
      </w:r>
      <w:r w:rsidR="00A870C4" w:rsidRPr="00A870C4">
        <w:rPr>
          <w:sz w:val="24"/>
          <w:szCs w:val="24"/>
        </w:rPr>
        <w:t>BAHNHOFSTRASS</w:t>
      </w:r>
      <w:r>
        <w:rPr>
          <w:sz w:val="24"/>
          <w:szCs w:val="24"/>
        </w:rPr>
        <w:t>E 182, 8950 STAINACH, AUSTRIA,</w:t>
      </w:r>
      <w:r w:rsidRPr="00020B5B">
        <w:rPr>
          <w:sz w:val="24"/>
          <w:szCs w:val="24"/>
        </w:rPr>
        <w:t xml:space="preserve"> </w:t>
      </w:r>
      <w:r>
        <w:rPr>
          <w:sz w:val="24"/>
          <w:szCs w:val="24"/>
        </w:rPr>
        <w:t>u iznosu 189.240,40 kn.</w:t>
      </w:r>
    </w:p>
    <w:p w:rsidRDefault="00020B5B" w:rsidP="00020B5B" w:rsidR="00020B5B">
      <w:pPr>
        <w:jc w:val="both"/>
        <w:rPr>
          <w:sz w:val="24"/>
          <w:szCs w:val="24"/>
        </w:rPr>
      </w:pPr>
    </w:p>
    <w:p w:rsidRDefault="00020B5B" w:rsidP="00020B5B" w:rsidR="00020B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020B5B" w:rsidP="00020B5B" w:rsidR="00020B5B">
      <w:pPr>
        <w:ind w:firstLine="720"/>
        <w:jc w:val="both"/>
        <w:rPr>
          <w:sz w:val="24"/>
          <w:szCs w:val="24"/>
        </w:rPr>
      </w:pPr>
    </w:p>
    <w:p w:rsidRDefault="00020B5B" w:rsidP="00020B5B" w:rsidR="00020B5B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020B5B" w:rsidP="00020B5B" w:rsidR="00020B5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020B5B" w:rsidP="00020B5B" w:rsidR="00020B5B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020B5B" w:rsidP="00A870C4" w:rsidR="00A870C4" w:rsidRP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870C4" w:rsidP="00020B5B" w:rsidR="00020B5B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63</w:t>
      </w:r>
      <w:r w:rsidRPr="00A870C4">
        <w:rPr>
          <w:sz w:val="24"/>
          <w:szCs w:val="24"/>
        </w:rPr>
        <w:tab/>
        <w:t>ŽELJKA ERCEGOVIĆ</w:t>
      </w:r>
      <w:r w:rsidR="006A3889">
        <w:rPr>
          <w:sz w:val="24"/>
          <w:szCs w:val="24"/>
        </w:rPr>
        <w:t>, OIB:</w:t>
      </w:r>
      <w:r w:rsidRPr="00A870C4">
        <w:rPr>
          <w:sz w:val="24"/>
          <w:szCs w:val="24"/>
        </w:rPr>
        <w:t>71425407605</w:t>
      </w:r>
      <w:r w:rsidR="00020B5B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O</w:t>
      </w:r>
      <w:r w:rsidR="00020B5B">
        <w:rPr>
          <w:sz w:val="24"/>
          <w:szCs w:val="24"/>
        </w:rPr>
        <w:t>stravska</w:t>
      </w:r>
      <w:r w:rsidRPr="00A870C4">
        <w:rPr>
          <w:sz w:val="24"/>
          <w:szCs w:val="24"/>
        </w:rPr>
        <w:t xml:space="preserve"> 7, 21000 S</w:t>
      </w:r>
      <w:r w:rsidR="00020B5B">
        <w:rPr>
          <w:sz w:val="24"/>
          <w:szCs w:val="24"/>
        </w:rPr>
        <w:t>plit,</w:t>
      </w:r>
      <w:r w:rsidR="00020B5B" w:rsidRPr="00020B5B">
        <w:rPr>
          <w:sz w:val="24"/>
          <w:szCs w:val="24"/>
        </w:rPr>
        <w:t xml:space="preserve"> </w:t>
      </w:r>
      <w:r w:rsidR="00020B5B">
        <w:rPr>
          <w:sz w:val="24"/>
          <w:szCs w:val="24"/>
        </w:rPr>
        <w:t>u iznosu 2.570,00 kn.</w:t>
      </w:r>
    </w:p>
    <w:p w:rsidRDefault="00020B5B" w:rsidP="00020B5B" w:rsidR="00020B5B">
      <w:pPr>
        <w:jc w:val="both"/>
        <w:rPr>
          <w:sz w:val="24"/>
          <w:szCs w:val="24"/>
        </w:rPr>
      </w:pPr>
    </w:p>
    <w:p w:rsidRDefault="00020B5B" w:rsidP="00020B5B" w:rsidR="00020B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pogrešno evidentirano stanje u poslovnim knjigama.</w:t>
      </w:r>
    </w:p>
    <w:p w:rsidRDefault="00020B5B" w:rsidP="00020B5B" w:rsidR="00020B5B">
      <w:pPr>
        <w:ind w:firstLine="720"/>
        <w:jc w:val="both"/>
        <w:rPr>
          <w:sz w:val="24"/>
          <w:szCs w:val="24"/>
        </w:rPr>
      </w:pPr>
    </w:p>
    <w:p w:rsidRDefault="00020B5B" w:rsidP="00020B5B" w:rsidR="00020B5B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 xml:space="preserve">osam dana od pravomoćnosti rješenja o upućivanju na parnicu </w:t>
      </w:r>
      <w:r>
        <w:rPr>
          <w:sz w:val="24"/>
          <w:szCs w:val="24"/>
        </w:rPr>
        <w:lastRenderedPageBreak/>
        <w:t>odnosno primitka drugostupanjske odluke</w:t>
      </w:r>
    </w:p>
    <w:p w:rsidRDefault="00020B5B" w:rsidP="00020B5B" w:rsidR="00020B5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020B5B" w:rsidP="00020B5B" w:rsidR="00020B5B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131AF3" w:rsidP="00020B5B" w:rsidR="00131AF3">
      <w:pPr>
        <w:jc w:val="both"/>
        <w:rPr>
          <w:sz w:val="24"/>
          <w:szCs w:val="24"/>
        </w:rPr>
      </w:pPr>
    </w:p>
    <w:p w:rsidRDefault="00131AF3" w:rsidP="00131AF3" w:rsidR="00131AF3">
      <w:pPr>
        <w:jc w:val="both"/>
        <w:rPr>
          <w:sz w:val="24"/>
          <w:szCs w:val="24"/>
        </w:rPr>
      </w:pPr>
      <w:r>
        <w:rPr>
          <w:sz w:val="24"/>
          <w:szCs w:val="24"/>
        </w:rPr>
        <w:t>66. ERSTE &amp; STEIRMARKISCHE BANK d.d., OIB: 23057039320, Jadranski trg 3, 51000 Rijeka, u iznosu 128,01 kn.</w:t>
      </w:r>
    </w:p>
    <w:p w:rsidRDefault="00131AF3" w:rsidP="00131AF3" w:rsidR="00131AF3">
      <w:pPr>
        <w:jc w:val="both"/>
        <w:rPr>
          <w:sz w:val="24"/>
          <w:szCs w:val="24"/>
        </w:rPr>
      </w:pPr>
    </w:p>
    <w:p w:rsidRDefault="00131AF3" w:rsidP="00131AF3" w:rsidR="00131AF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izmirena prije predstečajnog postupka.</w:t>
      </w:r>
    </w:p>
    <w:p w:rsidRDefault="00131AF3" w:rsidP="00131AF3" w:rsidR="00131AF3">
      <w:pPr>
        <w:ind w:firstLine="720"/>
        <w:jc w:val="both"/>
        <w:rPr>
          <w:sz w:val="24"/>
          <w:szCs w:val="24"/>
        </w:rPr>
      </w:pPr>
    </w:p>
    <w:p w:rsidRDefault="00131AF3" w:rsidP="00131AF3" w:rsidR="00131AF3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 u roku osam dana od pravomoćnosti rješenja o upućivanju na parnicu odnosno primitka drugostupanjske odluke</w:t>
      </w:r>
    </w:p>
    <w:p w:rsidRDefault="00131AF3" w:rsidP="00131AF3" w:rsidR="00131AF3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131AF3" w:rsidP="00131AF3" w:rsidR="00131AF3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020B5B" w:rsidP="00A870C4" w:rsidR="00020B5B" w:rsidRPr="00A870C4">
      <w:pPr>
        <w:jc w:val="both"/>
        <w:rPr>
          <w:sz w:val="24"/>
          <w:szCs w:val="24"/>
        </w:rPr>
      </w:pPr>
    </w:p>
    <w:p w:rsidRDefault="00A870C4" w:rsidP="006A3889" w:rsidR="006A3889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69</w:t>
      </w:r>
      <w:r w:rsidRPr="00A870C4">
        <w:rPr>
          <w:sz w:val="24"/>
          <w:szCs w:val="24"/>
        </w:rPr>
        <w:tab/>
        <w:t>FAMILLE QUIOT, CHATEAUNEUF-DU-PAPE</w:t>
      </w:r>
      <w:r w:rsidR="00020B5B"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AVENUE BARON LEROY 5, 84230 CHATEAUNEUF-DU-PAPE, FRANCUSKA</w:t>
      </w:r>
      <w:r w:rsidR="00020B5B">
        <w:rPr>
          <w:sz w:val="24"/>
          <w:szCs w:val="24"/>
        </w:rPr>
        <w:t>,</w:t>
      </w:r>
      <w:r w:rsidR="006A3889">
        <w:rPr>
          <w:sz w:val="24"/>
          <w:szCs w:val="24"/>
        </w:rPr>
        <w:t xml:space="preserve"> u iznosu 21,62 kn.</w:t>
      </w:r>
    </w:p>
    <w:p w:rsidRDefault="006A3889" w:rsidP="006A3889" w:rsidR="006A3889">
      <w:pPr>
        <w:jc w:val="both"/>
        <w:rPr>
          <w:sz w:val="24"/>
          <w:szCs w:val="24"/>
        </w:rPr>
      </w:pPr>
    </w:p>
    <w:p w:rsidRDefault="006A3889" w:rsidP="006A3889" w:rsidR="006A388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6A3889" w:rsidP="006A3889" w:rsidR="006A3889">
      <w:pPr>
        <w:ind w:firstLine="720"/>
        <w:jc w:val="both"/>
        <w:rPr>
          <w:sz w:val="24"/>
          <w:szCs w:val="24"/>
        </w:rPr>
      </w:pPr>
    </w:p>
    <w:p w:rsidRDefault="006A3889" w:rsidP="006A3889" w:rsidR="006A3889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6A3889" w:rsidP="006A3889" w:rsidR="006A3889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6A3889" w:rsidP="006A3889" w:rsidR="006A3889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020B5B" w:rsidP="00A870C4" w:rsidR="00020B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870C4" w:rsidRPr="00A870C4">
        <w:rPr>
          <w:sz w:val="24"/>
          <w:szCs w:val="24"/>
        </w:rPr>
        <w:tab/>
      </w:r>
    </w:p>
    <w:p w:rsidRDefault="00A870C4" w:rsidP="006A3889" w:rsidR="006A3889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71</w:t>
      </w:r>
      <w:r w:rsidRPr="00A870C4">
        <w:rPr>
          <w:sz w:val="24"/>
          <w:szCs w:val="24"/>
        </w:rPr>
        <w:tab/>
        <w:t>FERO-TERM društvo s ograničenom odgovornošću za trgovinu i usluge</w:t>
      </w:r>
      <w:r w:rsidR="006A3889">
        <w:rPr>
          <w:sz w:val="24"/>
          <w:szCs w:val="24"/>
        </w:rPr>
        <w:t>,</w:t>
      </w:r>
      <w:r w:rsidRPr="00A870C4">
        <w:rPr>
          <w:sz w:val="24"/>
          <w:szCs w:val="24"/>
        </w:rPr>
        <w:tab/>
      </w:r>
      <w:r w:rsidR="006A3889">
        <w:rPr>
          <w:sz w:val="24"/>
          <w:szCs w:val="24"/>
        </w:rPr>
        <w:t>OIB:</w:t>
      </w:r>
      <w:r w:rsidRPr="00A870C4">
        <w:rPr>
          <w:sz w:val="24"/>
          <w:szCs w:val="24"/>
        </w:rPr>
        <w:t>9638067216</w:t>
      </w:r>
      <w:r w:rsidR="006A3889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Gospodarska ulica 17, 10255 Donji Stupnik</w:t>
      </w:r>
      <w:r w:rsidR="006A3889">
        <w:rPr>
          <w:sz w:val="24"/>
          <w:szCs w:val="24"/>
        </w:rPr>
        <w:t>, u iznosu 12,58 kn.</w:t>
      </w:r>
    </w:p>
    <w:p w:rsidRDefault="006A3889" w:rsidP="006A3889" w:rsidR="006A3889">
      <w:pPr>
        <w:jc w:val="both"/>
        <w:rPr>
          <w:sz w:val="24"/>
          <w:szCs w:val="24"/>
        </w:rPr>
      </w:pPr>
    </w:p>
    <w:p w:rsidRDefault="006A3889" w:rsidP="006A3889" w:rsidR="006A388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6A3889" w:rsidP="006A3889" w:rsidR="006A3889">
      <w:pPr>
        <w:ind w:firstLine="720"/>
        <w:jc w:val="both"/>
        <w:rPr>
          <w:sz w:val="24"/>
          <w:szCs w:val="24"/>
        </w:rPr>
      </w:pPr>
    </w:p>
    <w:p w:rsidRDefault="006A3889" w:rsidP="006A3889" w:rsidR="006A3889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6A3889" w:rsidP="006A3889" w:rsidR="006A3889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6A3889" w:rsidP="006A3889" w:rsidR="006A3889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6A3889" w:rsidP="00A870C4" w:rsidR="006A3889">
      <w:pPr>
        <w:jc w:val="both"/>
        <w:rPr>
          <w:sz w:val="24"/>
          <w:szCs w:val="24"/>
        </w:rPr>
      </w:pPr>
    </w:p>
    <w:p w:rsidRDefault="00A870C4" w:rsidP="00B760AC" w:rsidR="00B760AC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81</w:t>
      </w:r>
      <w:r w:rsidRPr="00A870C4">
        <w:rPr>
          <w:sz w:val="24"/>
          <w:szCs w:val="24"/>
        </w:rPr>
        <w:tab/>
        <w:t>OLIVER GALIĆ</w:t>
      </w:r>
      <w:r w:rsidR="00B760AC">
        <w:rPr>
          <w:sz w:val="24"/>
          <w:szCs w:val="24"/>
        </w:rPr>
        <w:t>, OIB:</w:t>
      </w:r>
      <w:r w:rsidRPr="00A870C4">
        <w:rPr>
          <w:sz w:val="24"/>
          <w:szCs w:val="24"/>
        </w:rPr>
        <w:t>48390292539</w:t>
      </w:r>
      <w:r w:rsidR="00B760AC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K</w:t>
      </w:r>
      <w:r w:rsidR="00B760AC">
        <w:rPr>
          <w:sz w:val="24"/>
          <w:szCs w:val="24"/>
        </w:rPr>
        <w:t>roz Smrdečac</w:t>
      </w:r>
      <w:r w:rsidRPr="00A870C4">
        <w:rPr>
          <w:sz w:val="24"/>
          <w:szCs w:val="24"/>
        </w:rPr>
        <w:t xml:space="preserve"> 31, 21000 S</w:t>
      </w:r>
      <w:r w:rsidR="00B760AC">
        <w:rPr>
          <w:sz w:val="24"/>
          <w:szCs w:val="24"/>
        </w:rPr>
        <w:t>plit,</w:t>
      </w:r>
      <w:r w:rsidR="00B760AC" w:rsidRPr="00B760AC">
        <w:rPr>
          <w:sz w:val="24"/>
          <w:szCs w:val="24"/>
        </w:rPr>
        <w:t xml:space="preserve"> </w:t>
      </w:r>
      <w:r w:rsidR="00B760AC">
        <w:rPr>
          <w:sz w:val="24"/>
          <w:szCs w:val="24"/>
        </w:rPr>
        <w:t>u iznosu 589,00 kn.</w:t>
      </w:r>
    </w:p>
    <w:p w:rsidRDefault="00B760AC" w:rsidP="00B760AC" w:rsidR="00B760AC">
      <w:pPr>
        <w:jc w:val="both"/>
        <w:rPr>
          <w:sz w:val="24"/>
          <w:szCs w:val="24"/>
        </w:rPr>
      </w:pPr>
    </w:p>
    <w:p w:rsidRDefault="00B760AC" w:rsidP="00B760AC" w:rsidR="00B760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B760AC" w:rsidP="00B760AC" w:rsidR="00B760AC">
      <w:pPr>
        <w:ind w:firstLine="720"/>
        <w:jc w:val="both"/>
        <w:rPr>
          <w:sz w:val="24"/>
          <w:szCs w:val="24"/>
        </w:rPr>
      </w:pPr>
    </w:p>
    <w:p w:rsidRDefault="00B760AC" w:rsidP="00B760AC" w:rsidR="00B760AC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B760AC" w:rsidP="00B760AC" w:rsidR="00B760A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B760AC" w:rsidP="00B760AC" w:rsidR="00B760AC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B760AC" w:rsidP="00A870C4" w:rsid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760AC" w:rsidP="00A870C4" w:rsidR="00B760AC" w:rsidRPr="00A870C4">
      <w:pPr>
        <w:jc w:val="both"/>
        <w:rPr>
          <w:sz w:val="24"/>
          <w:szCs w:val="24"/>
        </w:rPr>
      </w:pPr>
    </w:p>
    <w:p w:rsidRDefault="00A870C4" w:rsidP="00B760AC" w:rsidR="00B760AC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84</w:t>
      </w:r>
      <w:r w:rsidRPr="00A870C4">
        <w:rPr>
          <w:sz w:val="24"/>
          <w:szCs w:val="24"/>
        </w:rPr>
        <w:tab/>
        <w:t>GE</w:t>
      </w:r>
      <w:r w:rsidR="00B760AC">
        <w:rPr>
          <w:sz w:val="24"/>
          <w:szCs w:val="24"/>
        </w:rPr>
        <w:t xml:space="preserve">RNOT LANGES-SWAROVSKI&amp;CO. </w:t>
      </w:r>
      <w:r w:rsidRPr="00A870C4">
        <w:rPr>
          <w:sz w:val="24"/>
          <w:szCs w:val="24"/>
        </w:rPr>
        <w:t>INNSTRASSE 1, 6112 WATTENS, AUSTRIJA</w:t>
      </w:r>
      <w:r w:rsidR="00B760AC">
        <w:rPr>
          <w:sz w:val="24"/>
          <w:szCs w:val="24"/>
        </w:rPr>
        <w:t>,</w:t>
      </w:r>
      <w:r w:rsidR="00B760AC" w:rsidRPr="00B760AC">
        <w:rPr>
          <w:sz w:val="24"/>
          <w:szCs w:val="24"/>
        </w:rPr>
        <w:t xml:space="preserve"> </w:t>
      </w:r>
      <w:r w:rsidR="00B760AC">
        <w:rPr>
          <w:sz w:val="24"/>
          <w:szCs w:val="24"/>
        </w:rPr>
        <w:t>u iznosu 169,16 kn.</w:t>
      </w:r>
    </w:p>
    <w:p w:rsidRDefault="00B760AC" w:rsidP="00B760AC" w:rsidR="00B760AC">
      <w:pPr>
        <w:jc w:val="both"/>
        <w:rPr>
          <w:sz w:val="24"/>
          <w:szCs w:val="24"/>
        </w:rPr>
      </w:pPr>
    </w:p>
    <w:p w:rsidRDefault="00B760AC" w:rsidP="00B760AC" w:rsidR="00B760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B760AC" w:rsidP="00B760AC" w:rsidR="00B760AC">
      <w:pPr>
        <w:ind w:firstLine="720"/>
        <w:jc w:val="both"/>
        <w:rPr>
          <w:sz w:val="24"/>
          <w:szCs w:val="24"/>
        </w:rPr>
      </w:pPr>
    </w:p>
    <w:p w:rsidRDefault="00B760AC" w:rsidP="00B760AC" w:rsidR="00B760AC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B760AC" w:rsidP="00B760AC" w:rsidR="00B760A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B760AC" w:rsidP="00B760AC" w:rsidR="00B760AC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B760AC" w:rsidP="00B760AC" w:rsidR="00B760AC">
      <w:pPr>
        <w:jc w:val="both"/>
        <w:rPr>
          <w:sz w:val="24"/>
          <w:szCs w:val="24"/>
        </w:rPr>
      </w:pPr>
    </w:p>
    <w:p w:rsidRDefault="00B760AC" w:rsidP="00A870C4" w:rsidR="00B760AC" w:rsidRPr="00A870C4">
      <w:pPr>
        <w:jc w:val="both"/>
        <w:rPr>
          <w:sz w:val="24"/>
          <w:szCs w:val="24"/>
        </w:rPr>
      </w:pPr>
    </w:p>
    <w:p w:rsidRDefault="00A870C4" w:rsidP="003F1FD9" w:rsidR="003F1FD9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86</w:t>
      </w:r>
      <w:r w:rsidR="003F1FD9">
        <w:rPr>
          <w:sz w:val="24"/>
          <w:szCs w:val="24"/>
        </w:rPr>
        <w:tab/>
        <w:t xml:space="preserve">GROUPE LFE B.V., MAARTENSDIJK </w:t>
      </w:r>
      <w:r w:rsidRPr="00A870C4">
        <w:rPr>
          <w:sz w:val="24"/>
          <w:szCs w:val="24"/>
        </w:rPr>
        <w:t xml:space="preserve">DIERENRIEM 3-5, </w:t>
      </w:r>
      <w:r w:rsidR="003F1FD9">
        <w:rPr>
          <w:sz w:val="24"/>
          <w:szCs w:val="24"/>
        </w:rPr>
        <w:t>3738 MAARTENSDIJK, NIZOZEMSKA</w:t>
      </w:r>
      <w:r w:rsidR="003F1FD9">
        <w:rPr>
          <w:sz w:val="24"/>
          <w:szCs w:val="24"/>
        </w:rPr>
        <w:tab/>
        <w:t>, u iznosu 38.454,19 kn.</w:t>
      </w:r>
    </w:p>
    <w:p w:rsidRDefault="003F1FD9" w:rsidP="003F1FD9" w:rsidR="003F1FD9">
      <w:pPr>
        <w:jc w:val="both"/>
        <w:rPr>
          <w:sz w:val="24"/>
          <w:szCs w:val="24"/>
        </w:rPr>
      </w:pPr>
    </w:p>
    <w:p w:rsidRDefault="003F1FD9" w:rsidP="003F1FD9" w:rsidR="003F1F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3F1FD9" w:rsidP="003F1FD9" w:rsidR="003F1FD9">
      <w:pPr>
        <w:ind w:firstLine="720"/>
        <w:jc w:val="both"/>
        <w:rPr>
          <w:sz w:val="24"/>
          <w:szCs w:val="24"/>
        </w:rPr>
      </w:pPr>
    </w:p>
    <w:p w:rsidRDefault="003F1FD9" w:rsidP="003F1FD9" w:rsidR="003F1FD9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3F1FD9" w:rsidP="003F1FD9" w:rsidR="003F1FD9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3F1FD9" w:rsidP="003F1FD9" w:rsidR="003F1FD9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3F1FD9" w:rsidP="00A870C4" w:rsidR="003F1FD9" w:rsidRPr="00A870C4">
      <w:pPr>
        <w:jc w:val="both"/>
        <w:rPr>
          <w:sz w:val="24"/>
          <w:szCs w:val="24"/>
        </w:rPr>
      </w:pPr>
    </w:p>
    <w:p w:rsidRDefault="00A870C4" w:rsidP="003F1FD9" w:rsidR="003F1FD9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88</w:t>
      </w:r>
      <w:r w:rsidRPr="00A870C4">
        <w:rPr>
          <w:sz w:val="24"/>
          <w:szCs w:val="24"/>
        </w:rPr>
        <w:tab/>
      </w:r>
      <w:r w:rsidR="003F1FD9">
        <w:rPr>
          <w:sz w:val="24"/>
          <w:szCs w:val="24"/>
        </w:rPr>
        <w:t xml:space="preserve">H.J. HEINZ SUPPLY CHAIN EUROPE </w:t>
      </w:r>
      <w:r w:rsidRPr="00A870C4">
        <w:rPr>
          <w:sz w:val="24"/>
          <w:szCs w:val="24"/>
        </w:rPr>
        <w:t>ARNHEMSE BOVENWEG 168-170, 3700 AH ZEIST, NIZOZEMSKA</w:t>
      </w:r>
      <w:r w:rsidR="003F1FD9">
        <w:rPr>
          <w:sz w:val="24"/>
          <w:szCs w:val="24"/>
        </w:rPr>
        <w:t>, u iznosu 139.689,52 kn.</w:t>
      </w:r>
    </w:p>
    <w:p w:rsidRDefault="003F1FD9" w:rsidP="003F1FD9" w:rsidR="003F1FD9">
      <w:pPr>
        <w:jc w:val="both"/>
        <w:rPr>
          <w:sz w:val="24"/>
          <w:szCs w:val="24"/>
        </w:rPr>
      </w:pPr>
    </w:p>
    <w:p w:rsidRDefault="003F1FD9" w:rsidP="003F1FD9" w:rsidR="003F1F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3F1FD9" w:rsidP="003F1FD9" w:rsidR="003F1FD9">
      <w:pPr>
        <w:ind w:firstLine="720"/>
        <w:jc w:val="both"/>
        <w:rPr>
          <w:sz w:val="24"/>
          <w:szCs w:val="24"/>
        </w:rPr>
      </w:pPr>
    </w:p>
    <w:p w:rsidRDefault="003F1FD9" w:rsidP="003F1FD9" w:rsidR="003F1FD9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3F1FD9" w:rsidP="003F1FD9" w:rsidR="003F1FD9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3F1FD9" w:rsidP="003F1FD9" w:rsidR="003F1FD9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3F1FD9" w:rsidP="00A870C4" w:rsidR="003F1FD9">
      <w:pPr>
        <w:jc w:val="both"/>
        <w:rPr>
          <w:sz w:val="24"/>
          <w:szCs w:val="24"/>
        </w:rPr>
      </w:pPr>
    </w:p>
    <w:p w:rsidRDefault="00A870C4" w:rsidP="003F1FD9" w:rsidR="003F1FD9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89</w:t>
      </w:r>
      <w:r w:rsidRPr="00A870C4">
        <w:rPr>
          <w:sz w:val="24"/>
          <w:szCs w:val="24"/>
        </w:rPr>
        <w:tab/>
        <w:t>H.J. HEINZ SUPPLY CHAIN EUROPE BV</w:t>
      </w:r>
      <w:r w:rsidR="003F1FD9" w:rsidRPr="009F665F">
        <w:rPr>
          <w:sz w:val="24"/>
          <w:szCs w:val="24"/>
        </w:rPr>
        <w:t>,</w:t>
      </w:r>
      <w:r w:rsidR="003F1FD9">
        <w:rPr>
          <w:color w:val="FF0000"/>
          <w:sz w:val="24"/>
          <w:szCs w:val="24"/>
        </w:rPr>
        <w:t xml:space="preserve"> </w:t>
      </w:r>
      <w:r w:rsidR="003F1FD9">
        <w:rPr>
          <w:sz w:val="24"/>
          <w:szCs w:val="24"/>
        </w:rPr>
        <w:t>u iznosu 58,00 kn.</w:t>
      </w:r>
    </w:p>
    <w:p w:rsidRDefault="003F1FD9" w:rsidP="003F1FD9" w:rsidR="003F1FD9">
      <w:pPr>
        <w:jc w:val="both"/>
        <w:rPr>
          <w:sz w:val="24"/>
          <w:szCs w:val="24"/>
        </w:rPr>
      </w:pPr>
    </w:p>
    <w:p w:rsidRDefault="003F1FD9" w:rsidP="003F1FD9" w:rsidR="003F1F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3F1FD9" w:rsidP="003F1FD9" w:rsidR="003F1FD9">
      <w:pPr>
        <w:ind w:firstLine="720"/>
        <w:jc w:val="both"/>
        <w:rPr>
          <w:sz w:val="24"/>
          <w:szCs w:val="24"/>
        </w:rPr>
      </w:pPr>
    </w:p>
    <w:p w:rsidRDefault="003F1FD9" w:rsidP="003F1FD9" w:rsidR="003F1FD9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3F1FD9" w:rsidP="003F1FD9" w:rsidR="003F1FD9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3F1FD9" w:rsidP="003F1FD9" w:rsidR="003F1FD9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3F1FD9" w:rsidP="00A870C4" w:rsidR="003F1FD9">
      <w:pPr>
        <w:jc w:val="both"/>
        <w:rPr>
          <w:sz w:val="24"/>
          <w:szCs w:val="24"/>
        </w:rPr>
      </w:pPr>
    </w:p>
    <w:p w:rsidRDefault="00A870C4" w:rsidP="003F1FD9" w:rsidR="003F1FD9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93</w:t>
      </w:r>
      <w:r w:rsidRPr="00A870C4">
        <w:rPr>
          <w:sz w:val="24"/>
          <w:szCs w:val="24"/>
        </w:rPr>
        <w:tab/>
        <w:t>HERMAN PFANNER GETRAENKE GMBHG</w:t>
      </w:r>
      <w:r w:rsidR="003F1FD9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ALTE LANDESTRASSE 10, 6923 LAUTERACH, AUSTRIJA</w:t>
      </w:r>
      <w:r w:rsidR="003F1FD9">
        <w:rPr>
          <w:sz w:val="24"/>
          <w:szCs w:val="24"/>
        </w:rPr>
        <w:t>, u iznosu 219,02 kn.</w:t>
      </w:r>
    </w:p>
    <w:p w:rsidRDefault="003F1FD9" w:rsidP="003F1FD9" w:rsidR="003F1FD9">
      <w:pPr>
        <w:jc w:val="both"/>
        <w:rPr>
          <w:sz w:val="24"/>
          <w:szCs w:val="24"/>
        </w:rPr>
      </w:pPr>
    </w:p>
    <w:p w:rsidRDefault="003F1FD9" w:rsidP="003F1FD9" w:rsidR="003F1F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3F1FD9" w:rsidP="003F1FD9" w:rsidR="003F1FD9">
      <w:pPr>
        <w:ind w:firstLine="720"/>
        <w:jc w:val="both"/>
        <w:rPr>
          <w:sz w:val="24"/>
          <w:szCs w:val="24"/>
        </w:rPr>
      </w:pPr>
    </w:p>
    <w:p w:rsidRDefault="003F1FD9" w:rsidP="003F1FD9" w:rsidR="003F1FD9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3F1FD9" w:rsidP="003F1FD9" w:rsidR="003F1FD9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3F1FD9" w:rsidP="003F1FD9" w:rsidR="003F1FD9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742685" w:rsidP="00A870C4" w:rsidR="00742685">
      <w:pPr>
        <w:jc w:val="both"/>
        <w:rPr>
          <w:sz w:val="24"/>
          <w:szCs w:val="24"/>
        </w:rPr>
      </w:pPr>
    </w:p>
    <w:p w:rsidRDefault="00A870C4" w:rsidP="00742685" w:rsidR="0074268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9</w:t>
      </w:r>
      <w:r w:rsidR="00742685">
        <w:rPr>
          <w:sz w:val="24"/>
          <w:szCs w:val="24"/>
        </w:rPr>
        <w:t>9</w:t>
      </w:r>
      <w:r w:rsidR="00742685">
        <w:rPr>
          <w:sz w:val="24"/>
          <w:szCs w:val="24"/>
        </w:rPr>
        <w:tab/>
        <w:t>HRVATSKA POŠTANSKA BANKA d.d., OIB:</w:t>
      </w:r>
      <w:r w:rsidRPr="00A870C4">
        <w:rPr>
          <w:sz w:val="24"/>
          <w:szCs w:val="24"/>
        </w:rPr>
        <w:t>87939104217</w:t>
      </w:r>
      <w:r w:rsidR="00742685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J</w:t>
      </w:r>
      <w:r w:rsidR="00742685">
        <w:rPr>
          <w:sz w:val="24"/>
          <w:szCs w:val="24"/>
        </w:rPr>
        <w:t>urišićeva</w:t>
      </w:r>
      <w:r w:rsidRPr="00A870C4">
        <w:rPr>
          <w:sz w:val="24"/>
          <w:szCs w:val="24"/>
        </w:rPr>
        <w:t xml:space="preserve"> 4, 10000 Z</w:t>
      </w:r>
      <w:r w:rsidR="00742685">
        <w:rPr>
          <w:sz w:val="24"/>
          <w:szCs w:val="24"/>
        </w:rPr>
        <w:t>agreb, u iznosu 25.000.000,00 kn.</w:t>
      </w:r>
    </w:p>
    <w:p w:rsidRDefault="00742685" w:rsidP="00742685" w:rsidR="00742685">
      <w:pPr>
        <w:jc w:val="both"/>
        <w:rPr>
          <w:sz w:val="24"/>
          <w:szCs w:val="24"/>
        </w:rPr>
      </w:pPr>
    </w:p>
    <w:p w:rsidRDefault="00742685" w:rsidP="00742685" w:rsidR="0074268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je sastavni dio priznate tražbine pod r.br. 100.</w:t>
      </w:r>
    </w:p>
    <w:p w:rsidRDefault="00742685" w:rsidP="00742685" w:rsidR="00742685">
      <w:pPr>
        <w:ind w:firstLine="720"/>
        <w:jc w:val="both"/>
        <w:rPr>
          <w:sz w:val="24"/>
          <w:szCs w:val="24"/>
        </w:rPr>
      </w:pPr>
    </w:p>
    <w:p w:rsidRDefault="00742685" w:rsidP="00742685" w:rsidR="00742685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742685" w:rsidP="00742685" w:rsidR="00742685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742685" w:rsidP="00742685" w:rsidR="00742685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742685" w:rsidP="00A870C4" w:rsidR="00742685">
      <w:pPr>
        <w:jc w:val="both"/>
        <w:rPr>
          <w:sz w:val="24"/>
          <w:szCs w:val="24"/>
        </w:rPr>
      </w:pPr>
    </w:p>
    <w:p w:rsidRDefault="00A870C4" w:rsidP="00742685" w:rsidR="0074268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102</w:t>
      </w:r>
      <w:r w:rsidRPr="00A870C4">
        <w:rPr>
          <w:sz w:val="24"/>
          <w:szCs w:val="24"/>
        </w:rPr>
        <w:tab/>
        <w:t>HRVATSKI ZAVOD ZA JAVNO ZDRAVSTVO</w:t>
      </w:r>
      <w:r w:rsidR="00742685">
        <w:rPr>
          <w:sz w:val="24"/>
          <w:szCs w:val="24"/>
        </w:rPr>
        <w:t>, OIB:</w:t>
      </w:r>
      <w:r w:rsidRPr="00A870C4">
        <w:rPr>
          <w:sz w:val="24"/>
          <w:szCs w:val="24"/>
        </w:rPr>
        <w:t>75297532041</w:t>
      </w:r>
      <w:r w:rsidRPr="00A870C4">
        <w:rPr>
          <w:sz w:val="24"/>
          <w:szCs w:val="24"/>
        </w:rPr>
        <w:tab/>
        <w:t>Rockefellerova 7, 10000 Zagreb</w:t>
      </w:r>
      <w:r w:rsidR="00742685">
        <w:rPr>
          <w:sz w:val="24"/>
          <w:szCs w:val="24"/>
        </w:rPr>
        <w:t>, u iznosu 200,00 kn.</w:t>
      </w:r>
    </w:p>
    <w:p w:rsidRDefault="00742685" w:rsidP="00742685" w:rsidR="00742685">
      <w:pPr>
        <w:jc w:val="both"/>
        <w:rPr>
          <w:sz w:val="24"/>
          <w:szCs w:val="24"/>
        </w:rPr>
      </w:pPr>
    </w:p>
    <w:p w:rsidRDefault="00742685" w:rsidP="00742685" w:rsidR="0074268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742685" w:rsidP="00742685" w:rsidR="00742685">
      <w:pPr>
        <w:ind w:firstLine="720"/>
        <w:jc w:val="both"/>
        <w:rPr>
          <w:sz w:val="24"/>
          <w:szCs w:val="24"/>
        </w:rPr>
      </w:pPr>
    </w:p>
    <w:p w:rsidRDefault="00742685" w:rsidP="00742685" w:rsidR="00742685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742685" w:rsidP="00742685" w:rsidR="00742685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742685" w:rsidP="00742685" w:rsidR="00742685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742685" w:rsidP="00A870C4" w:rsidR="00A870C4" w:rsidRP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42685" w:rsidP="00742685" w:rsidR="0074268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123</w:t>
      </w:r>
      <w:r>
        <w:rPr>
          <w:sz w:val="24"/>
          <w:szCs w:val="24"/>
        </w:rPr>
        <w:tab/>
        <w:t>KARLOVAČKA BANKA d.d., OIB:</w:t>
      </w:r>
      <w:r w:rsidR="00A870C4" w:rsidRPr="00A870C4">
        <w:rPr>
          <w:sz w:val="24"/>
          <w:szCs w:val="24"/>
        </w:rPr>
        <w:t>8106331075</w:t>
      </w:r>
      <w:r>
        <w:rPr>
          <w:sz w:val="24"/>
          <w:szCs w:val="24"/>
        </w:rPr>
        <w:t xml:space="preserve">, </w:t>
      </w:r>
      <w:r w:rsidR="00A870C4" w:rsidRPr="00A870C4">
        <w:rPr>
          <w:sz w:val="24"/>
          <w:szCs w:val="24"/>
        </w:rPr>
        <w:tab/>
        <w:t>I</w:t>
      </w:r>
      <w:r>
        <w:rPr>
          <w:sz w:val="24"/>
          <w:szCs w:val="24"/>
        </w:rPr>
        <w:t xml:space="preserve">vana Gorana Kovačića 1, </w:t>
      </w:r>
      <w:r w:rsidR="00A870C4" w:rsidRPr="00A870C4">
        <w:rPr>
          <w:sz w:val="24"/>
          <w:szCs w:val="24"/>
        </w:rPr>
        <w:t>47000 K</w:t>
      </w:r>
      <w:r>
        <w:rPr>
          <w:sz w:val="24"/>
          <w:szCs w:val="24"/>
        </w:rPr>
        <w:t>arlovac,</w:t>
      </w:r>
      <w:r w:rsidRPr="00742685">
        <w:rPr>
          <w:sz w:val="24"/>
          <w:szCs w:val="24"/>
        </w:rPr>
        <w:t xml:space="preserve"> </w:t>
      </w:r>
      <w:r>
        <w:rPr>
          <w:sz w:val="24"/>
          <w:szCs w:val="24"/>
        </w:rPr>
        <w:t>u iznosu 7.029.428,77 kn.</w:t>
      </w:r>
    </w:p>
    <w:p w:rsidRDefault="00742685" w:rsidP="00742685" w:rsidR="00742685">
      <w:pPr>
        <w:jc w:val="both"/>
        <w:rPr>
          <w:sz w:val="24"/>
          <w:szCs w:val="24"/>
        </w:rPr>
      </w:pPr>
    </w:p>
    <w:p w:rsidRDefault="00742685" w:rsidP="00742685" w:rsidR="0074268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je sastavni dio priznate tražbine pod r.br. 122.</w:t>
      </w:r>
    </w:p>
    <w:p w:rsidRDefault="00742685" w:rsidP="00742685" w:rsidR="00742685">
      <w:pPr>
        <w:ind w:firstLine="720"/>
        <w:jc w:val="both"/>
        <w:rPr>
          <w:sz w:val="24"/>
          <w:szCs w:val="24"/>
        </w:rPr>
      </w:pPr>
    </w:p>
    <w:p w:rsidRDefault="00742685" w:rsidP="00742685" w:rsidR="00742685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742685" w:rsidP="00742685" w:rsidR="00742685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742685" w:rsidP="00BC29DB" w:rsidR="00742685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742685" w:rsidP="00A870C4" w:rsidR="00742685" w:rsidRPr="00A870C4">
      <w:pPr>
        <w:jc w:val="both"/>
        <w:rPr>
          <w:sz w:val="24"/>
          <w:szCs w:val="24"/>
        </w:rPr>
      </w:pPr>
    </w:p>
    <w:p w:rsidRDefault="00A870C4" w:rsidP="002212E4" w:rsidR="002212E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127</w:t>
      </w:r>
      <w:r w:rsidRPr="00A870C4">
        <w:rPr>
          <w:sz w:val="24"/>
          <w:szCs w:val="24"/>
        </w:rPr>
        <w:tab/>
        <w:t xml:space="preserve">KLR </w:t>
      </w:r>
      <w:r w:rsidR="00BC29DB">
        <w:rPr>
          <w:sz w:val="24"/>
          <w:szCs w:val="24"/>
        </w:rPr>
        <w:t>–</w:t>
      </w:r>
      <w:r w:rsidRPr="00A870C4">
        <w:rPr>
          <w:sz w:val="24"/>
          <w:szCs w:val="24"/>
        </w:rPr>
        <w:t xml:space="preserve"> EVROPA</w:t>
      </w:r>
      <w:r w:rsidR="00BC29DB">
        <w:rPr>
          <w:sz w:val="24"/>
          <w:szCs w:val="24"/>
        </w:rPr>
        <w:t xml:space="preserve"> d.o.o., </w:t>
      </w:r>
      <w:r w:rsidRPr="00A870C4">
        <w:rPr>
          <w:sz w:val="24"/>
          <w:szCs w:val="24"/>
        </w:rPr>
        <w:t>A</w:t>
      </w:r>
      <w:r w:rsidR="00BC29DB">
        <w:rPr>
          <w:sz w:val="24"/>
          <w:szCs w:val="24"/>
        </w:rPr>
        <w:t>nkarska cesta</w:t>
      </w:r>
      <w:r w:rsidRPr="00A870C4">
        <w:rPr>
          <w:sz w:val="24"/>
          <w:szCs w:val="24"/>
        </w:rPr>
        <w:t xml:space="preserve"> 7B, 6000 K</w:t>
      </w:r>
      <w:r w:rsidR="00BC29DB">
        <w:rPr>
          <w:sz w:val="24"/>
          <w:szCs w:val="24"/>
        </w:rPr>
        <w:t>oper</w:t>
      </w:r>
      <w:r w:rsidRPr="00A870C4">
        <w:rPr>
          <w:sz w:val="24"/>
          <w:szCs w:val="24"/>
        </w:rPr>
        <w:t>,</w:t>
      </w:r>
      <w:r w:rsidR="002212E4"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S</w:t>
      </w:r>
      <w:r w:rsidR="002212E4">
        <w:rPr>
          <w:sz w:val="24"/>
          <w:szCs w:val="24"/>
        </w:rPr>
        <w:t>lovenija, u iznosu 204.101,48 EUR-a.</w:t>
      </w:r>
    </w:p>
    <w:p w:rsidRDefault="002212E4" w:rsidP="002212E4" w:rsidR="002212E4">
      <w:pPr>
        <w:jc w:val="both"/>
        <w:rPr>
          <w:sz w:val="24"/>
          <w:szCs w:val="24"/>
        </w:rPr>
      </w:pPr>
    </w:p>
    <w:p w:rsidRDefault="002212E4" w:rsidP="002212E4" w:rsidR="002212E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 xml:space="preserve">tražbina je iskazana u </w:t>
      </w:r>
      <w:r w:rsidR="001A30C7">
        <w:rPr>
          <w:sz w:val="24"/>
          <w:szCs w:val="24"/>
        </w:rPr>
        <w:t xml:space="preserve">EUR te je tražbina u kunskoj vrijednosti </w:t>
      </w:r>
      <w:r>
        <w:rPr>
          <w:sz w:val="24"/>
          <w:szCs w:val="24"/>
        </w:rPr>
        <w:t>sastavni dio</w:t>
      </w:r>
      <w:r w:rsidR="00A140B7">
        <w:rPr>
          <w:sz w:val="24"/>
          <w:szCs w:val="24"/>
        </w:rPr>
        <w:t xml:space="preserve"> priznate tražbine pod r.br. 128</w:t>
      </w:r>
      <w:r>
        <w:rPr>
          <w:sz w:val="24"/>
          <w:szCs w:val="24"/>
        </w:rPr>
        <w:t>.</w:t>
      </w:r>
    </w:p>
    <w:p w:rsidRDefault="002212E4" w:rsidP="002212E4" w:rsidR="002212E4">
      <w:pPr>
        <w:ind w:firstLine="720"/>
        <w:jc w:val="both"/>
        <w:rPr>
          <w:sz w:val="24"/>
          <w:szCs w:val="24"/>
        </w:rPr>
      </w:pPr>
    </w:p>
    <w:p w:rsidRDefault="002212E4" w:rsidP="002212E4" w:rsidR="002212E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2212E4" w:rsidP="002212E4" w:rsidR="002212E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2212E4" w:rsidP="002212E4" w:rsidR="002212E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2212E4" w:rsidP="00A870C4" w:rsidR="002212E4">
      <w:pPr>
        <w:jc w:val="both"/>
        <w:rPr>
          <w:sz w:val="24"/>
          <w:szCs w:val="24"/>
        </w:rPr>
      </w:pPr>
    </w:p>
    <w:p w:rsidRDefault="00A870C4" w:rsidP="00386167" w:rsidR="00386167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130</w:t>
      </w:r>
      <w:r w:rsidRPr="00A870C4">
        <w:rPr>
          <w:sz w:val="24"/>
          <w:szCs w:val="24"/>
        </w:rPr>
        <w:tab/>
        <w:t>KOMUNALAC društvo s ograničenom odgovornošću za obavljanje komunalnih djelatnosti</w:t>
      </w:r>
      <w:r w:rsidR="00386167">
        <w:rPr>
          <w:sz w:val="24"/>
          <w:szCs w:val="24"/>
        </w:rPr>
        <w:t>, OIB:</w:t>
      </w:r>
      <w:r w:rsidRPr="00A870C4">
        <w:rPr>
          <w:sz w:val="24"/>
          <w:szCs w:val="24"/>
        </w:rPr>
        <w:t>17055681355</w:t>
      </w:r>
      <w:r w:rsidR="00386167">
        <w:rPr>
          <w:sz w:val="24"/>
          <w:szCs w:val="24"/>
        </w:rPr>
        <w:t>, Ulica 151. S</w:t>
      </w:r>
      <w:r w:rsidRPr="00A870C4">
        <w:rPr>
          <w:sz w:val="24"/>
          <w:szCs w:val="24"/>
        </w:rPr>
        <w:t>amoborske brigade HV 2, 10430 Samobor</w:t>
      </w:r>
      <w:r w:rsidR="00386167">
        <w:rPr>
          <w:sz w:val="24"/>
          <w:szCs w:val="24"/>
        </w:rPr>
        <w:t>, u iznosu 60,00 kn.</w:t>
      </w:r>
    </w:p>
    <w:p w:rsidRDefault="00386167" w:rsidP="00386167" w:rsidR="00386167">
      <w:pPr>
        <w:jc w:val="both"/>
        <w:rPr>
          <w:sz w:val="24"/>
          <w:szCs w:val="24"/>
        </w:rPr>
      </w:pPr>
    </w:p>
    <w:p w:rsidRDefault="00386167" w:rsidP="00386167" w:rsidR="0038616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386167" w:rsidP="00386167" w:rsidR="00386167">
      <w:pPr>
        <w:ind w:firstLine="720"/>
        <w:jc w:val="both"/>
        <w:rPr>
          <w:sz w:val="24"/>
          <w:szCs w:val="24"/>
        </w:rPr>
      </w:pPr>
    </w:p>
    <w:p w:rsidRDefault="00386167" w:rsidP="00386167" w:rsidR="00386167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386167" w:rsidP="00386167" w:rsidR="00386167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386167" w:rsidP="00386167" w:rsidR="00386167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ab/>
      </w:r>
    </w:p>
    <w:p w:rsidRDefault="00A870C4" w:rsidP="00F92FFA" w:rsidR="00F92FFA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131</w:t>
      </w:r>
      <w:r w:rsidRPr="00A870C4">
        <w:rPr>
          <w:sz w:val="24"/>
          <w:szCs w:val="24"/>
        </w:rPr>
        <w:tab/>
        <w:t xml:space="preserve">KONZUM </w:t>
      </w:r>
      <w:r w:rsidR="00386167">
        <w:rPr>
          <w:sz w:val="24"/>
          <w:szCs w:val="24"/>
        </w:rPr>
        <w:t>d.d., OIB:</w:t>
      </w:r>
      <w:r w:rsidRPr="00A870C4">
        <w:rPr>
          <w:sz w:val="24"/>
          <w:szCs w:val="24"/>
        </w:rPr>
        <w:tab/>
        <w:t>29955634590</w:t>
      </w:r>
      <w:r w:rsidR="00386167"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Č</w:t>
      </w:r>
      <w:r w:rsidR="00386167">
        <w:rPr>
          <w:sz w:val="24"/>
          <w:szCs w:val="24"/>
        </w:rPr>
        <w:t>avićeva</w:t>
      </w:r>
      <w:r w:rsidR="00F92FFA"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1A</w:t>
      </w:r>
      <w:r w:rsidR="00F92FFA">
        <w:rPr>
          <w:sz w:val="24"/>
          <w:szCs w:val="24"/>
        </w:rPr>
        <w:t xml:space="preserve">, 10000 </w:t>
      </w:r>
      <w:r w:rsidRPr="00A870C4">
        <w:rPr>
          <w:sz w:val="24"/>
          <w:szCs w:val="24"/>
        </w:rPr>
        <w:t>Z</w:t>
      </w:r>
      <w:r w:rsidR="00386167">
        <w:rPr>
          <w:sz w:val="24"/>
          <w:szCs w:val="24"/>
        </w:rPr>
        <w:t>agreb</w:t>
      </w:r>
      <w:r w:rsidR="00F92FFA">
        <w:rPr>
          <w:sz w:val="24"/>
          <w:szCs w:val="24"/>
        </w:rPr>
        <w:t>, u iznosu 2.226.740,37 kn.</w:t>
      </w:r>
    </w:p>
    <w:p w:rsidRDefault="00F92FFA" w:rsidP="00F92FFA" w:rsidR="00F92FFA">
      <w:pPr>
        <w:jc w:val="both"/>
        <w:rPr>
          <w:sz w:val="24"/>
          <w:szCs w:val="24"/>
        </w:rPr>
      </w:pPr>
    </w:p>
    <w:p w:rsidRDefault="00F92FFA" w:rsidP="00F92FFA" w:rsidR="00F92FF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je priznata u tražbini pod r.br. 132.</w:t>
      </w:r>
    </w:p>
    <w:p w:rsidRDefault="00F92FFA" w:rsidP="00F92FFA" w:rsidR="00F92FFA">
      <w:pPr>
        <w:ind w:firstLine="720"/>
        <w:jc w:val="both"/>
        <w:rPr>
          <w:sz w:val="24"/>
          <w:szCs w:val="24"/>
        </w:rPr>
      </w:pPr>
    </w:p>
    <w:p w:rsidRDefault="00F92FFA" w:rsidP="00F92FFA" w:rsidR="00F92FFA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F92FFA" w:rsidP="00F92FFA" w:rsidR="00F92FFA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vjerovnik koji je upućen u parnicu, ne pokrene parnicu u dodijeljenom roku, </w:t>
      </w:r>
      <w:r w:rsidRPr="00DE26CD">
        <w:rPr>
          <w:sz w:val="24"/>
          <w:szCs w:val="24"/>
        </w:rPr>
        <w:lastRenderedPageBreak/>
        <w:t>smatrati će se da je odustao od prava vođenja parnice.</w:t>
      </w:r>
    </w:p>
    <w:p w:rsidRDefault="00F92FFA" w:rsidP="00F92FFA" w:rsidR="00F92FFA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CD0939" w:rsidR="00CD0939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135</w:t>
      </w:r>
      <w:r w:rsidRPr="00A870C4">
        <w:rPr>
          <w:sz w:val="24"/>
          <w:szCs w:val="24"/>
        </w:rPr>
        <w:tab/>
        <w:t>NEVENKA KOVAČ</w:t>
      </w:r>
      <w:r w:rsidR="00CD0939">
        <w:rPr>
          <w:sz w:val="24"/>
          <w:szCs w:val="24"/>
        </w:rPr>
        <w:t>, OIB:</w:t>
      </w:r>
      <w:r w:rsidRPr="00A870C4">
        <w:rPr>
          <w:sz w:val="24"/>
          <w:szCs w:val="24"/>
        </w:rPr>
        <w:t>65482712628</w:t>
      </w:r>
      <w:r w:rsidR="00CD0939"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R</w:t>
      </w:r>
      <w:r w:rsidR="00CD0939">
        <w:rPr>
          <w:sz w:val="24"/>
          <w:szCs w:val="24"/>
        </w:rPr>
        <w:t>apska ulica</w:t>
      </w:r>
      <w:r w:rsidRPr="00A870C4">
        <w:rPr>
          <w:sz w:val="24"/>
          <w:szCs w:val="24"/>
        </w:rPr>
        <w:t xml:space="preserve"> 67, 10000 Z</w:t>
      </w:r>
      <w:r w:rsidR="00CD0939">
        <w:rPr>
          <w:sz w:val="24"/>
          <w:szCs w:val="24"/>
        </w:rPr>
        <w:t>agreb,</w:t>
      </w:r>
      <w:r w:rsidR="00CD0939" w:rsidRPr="00CD0939">
        <w:rPr>
          <w:sz w:val="24"/>
          <w:szCs w:val="24"/>
        </w:rPr>
        <w:t xml:space="preserve"> </w:t>
      </w:r>
      <w:r w:rsidR="00CD0939">
        <w:rPr>
          <w:sz w:val="24"/>
          <w:szCs w:val="24"/>
        </w:rPr>
        <w:t>u iznosu 193,00 kn.</w:t>
      </w:r>
    </w:p>
    <w:p w:rsidRDefault="00CD0939" w:rsidP="00CD0939" w:rsidR="00CD0939">
      <w:pPr>
        <w:jc w:val="both"/>
        <w:rPr>
          <w:sz w:val="24"/>
          <w:szCs w:val="24"/>
        </w:rPr>
      </w:pPr>
    </w:p>
    <w:p w:rsidRDefault="00CD0939" w:rsidP="00CD0939" w:rsidR="00CD093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CD0939" w:rsidP="00CD0939" w:rsidR="00CD0939">
      <w:pPr>
        <w:ind w:firstLine="720"/>
        <w:jc w:val="both"/>
        <w:rPr>
          <w:sz w:val="24"/>
          <w:szCs w:val="24"/>
        </w:rPr>
      </w:pPr>
    </w:p>
    <w:p w:rsidRDefault="00CD0939" w:rsidP="00CD0939" w:rsidR="00CD0939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CD0939" w:rsidP="00CD0939" w:rsidR="00CD0939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CD0939" w:rsidP="00CD0939" w:rsidR="00CD0939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CD0939" w:rsidP="00A870C4" w:rsidR="00CD0939" w:rsidRP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870C4" w:rsidP="00CD0939" w:rsidR="00CD0939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140</w:t>
      </w:r>
      <w:r w:rsidRPr="00A870C4">
        <w:rPr>
          <w:sz w:val="24"/>
          <w:szCs w:val="24"/>
        </w:rPr>
        <w:tab/>
        <w:t>LOLIGO SEAFOOD</w:t>
      </w:r>
      <w:r w:rsidR="00CD0939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GARCIA BARBON, 36200 VIGO (PONTEVERDA), ŠPANJOLSKA</w:t>
      </w:r>
      <w:r w:rsidR="00CD0939">
        <w:rPr>
          <w:sz w:val="24"/>
          <w:szCs w:val="24"/>
        </w:rPr>
        <w:t>, u iznosu 141,32 kn.</w:t>
      </w:r>
    </w:p>
    <w:p w:rsidRDefault="00CD0939" w:rsidP="00CD0939" w:rsidR="00CD0939">
      <w:pPr>
        <w:jc w:val="both"/>
        <w:rPr>
          <w:sz w:val="24"/>
          <w:szCs w:val="24"/>
        </w:rPr>
      </w:pPr>
    </w:p>
    <w:p w:rsidRDefault="00CD0939" w:rsidP="00CD0939" w:rsidR="00CD093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CD0939" w:rsidP="00CD0939" w:rsidR="00CD0939">
      <w:pPr>
        <w:ind w:firstLine="720"/>
        <w:jc w:val="both"/>
        <w:rPr>
          <w:sz w:val="24"/>
          <w:szCs w:val="24"/>
        </w:rPr>
      </w:pPr>
    </w:p>
    <w:p w:rsidRDefault="00CD0939" w:rsidP="00CD0939" w:rsidR="00CD0939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CD0939" w:rsidP="00CD0939" w:rsidR="00CD0939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CD0939" w:rsidP="00CD0939" w:rsidR="00CD0939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  <w:r w:rsidR="00A870C4" w:rsidRPr="00A870C4">
        <w:rPr>
          <w:sz w:val="24"/>
          <w:szCs w:val="24"/>
        </w:rPr>
        <w:tab/>
      </w:r>
    </w:p>
    <w:p w:rsidRDefault="00CD0939" w:rsidP="00CD0939" w:rsidR="00CD0939">
      <w:pPr>
        <w:jc w:val="both"/>
        <w:rPr>
          <w:sz w:val="24"/>
          <w:szCs w:val="24"/>
        </w:rPr>
      </w:pPr>
    </w:p>
    <w:p w:rsidRDefault="00A870C4" w:rsidP="00CD0939" w:rsidR="00CD0939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143</w:t>
      </w:r>
      <w:r w:rsidRPr="00A870C4">
        <w:rPr>
          <w:sz w:val="24"/>
          <w:szCs w:val="24"/>
        </w:rPr>
        <w:tab/>
        <w:t>DRAŽEN MAGOŠ</w:t>
      </w:r>
      <w:r w:rsidR="00CD0939">
        <w:rPr>
          <w:sz w:val="24"/>
          <w:szCs w:val="24"/>
        </w:rPr>
        <w:t>, OIB:</w:t>
      </w:r>
      <w:r w:rsidRPr="00A870C4">
        <w:rPr>
          <w:sz w:val="24"/>
          <w:szCs w:val="24"/>
        </w:rPr>
        <w:t>3320062297</w:t>
      </w:r>
      <w:r w:rsidR="00CD0939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B</w:t>
      </w:r>
      <w:r w:rsidR="00CD0939">
        <w:rPr>
          <w:sz w:val="24"/>
          <w:szCs w:val="24"/>
        </w:rPr>
        <w:t xml:space="preserve">osiljevo </w:t>
      </w:r>
      <w:r w:rsidRPr="00A870C4">
        <w:rPr>
          <w:sz w:val="24"/>
          <w:szCs w:val="24"/>
        </w:rPr>
        <w:t>12, 43240 B</w:t>
      </w:r>
      <w:r w:rsidR="00CD0939">
        <w:rPr>
          <w:sz w:val="24"/>
          <w:szCs w:val="24"/>
        </w:rPr>
        <w:t>osiljevo, u iznosu 13.721,25 kn.</w:t>
      </w:r>
    </w:p>
    <w:p w:rsidRDefault="00CD0939" w:rsidP="00CD0939" w:rsidR="00CD0939">
      <w:pPr>
        <w:jc w:val="both"/>
        <w:rPr>
          <w:sz w:val="24"/>
          <w:szCs w:val="24"/>
        </w:rPr>
      </w:pPr>
    </w:p>
    <w:p w:rsidRDefault="00CD0939" w:rsidP="00CD0939" w:rsidR="00CD093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CD0939" w:rsidP="00CD0939" w:rsidR="00CD0939">
      <w:pPr>
        <w:ind w:firstLine="720"/>
        <w:jc w:val="both"/>
        <w:rPr>
          <w:sz w:val="24"/>
          <w:szCs w:val="24"/>
        </w:rPr>
      </w:pPr>
    </w:p>
    <w:p w:rsidRDefault="00CD0939" w:rsidP="00CD0939" w:rsidR="00CD0939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CD0939" w:rsidP="00CD0939" w:rsidR="00CD0939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CD0939" w:rsidP="00CD0939" w:rsidR="00CD0939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960623" w:rsidR="00960623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144</w:t>
      </w:r>
      <w:r w:rsidRPr="00A870C4">
        <w:rPr>
          <w:sz w:val="24"/>
          <w:szCs w:val="24"/>
        </w:rPr>
        <w:tab/>
        <w:t>MANŠPED društvo s ograničenom odgovornošću za međunarodni prijevoz i pretovar robe, trgovinu, turizam, putnička agencija</w:t>
      </w:r>
      <w:r w:rsidR="00960623">
        <w:rPr>
          <w:sz w:val="24"/>
          <w:szCs w:val="24"/>
        </w:rPr>
        <w:t xml:space="preserve">, OIB: </w:t>
      </w:r>
      <w:r w:rsidRPr="00A870C4">
        <w:rPr>
          <w:sz w:val="24"/>
          <w:szCs w:val="24"/>
        </w:rPr>
        <w:t>76154765407</w:t>
      </w:r>
      <w:r w:rsidR="00960623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Kuk</w:t>
      </w:r>
      <w:r w:rsidR="00960623">
        <w:rPr>
          <w:sz w:val="24"/>
          <w:szCs w:val="24"/>
        </w:rPr>
        <w:t>uljanovo 387, 51227 Kukuljanovo, u iznosu 310.957,36 kn.</w:t>
      </w:r>
    </w:p>
    <w:p w:rsidRDefault="00960623" w:rsidP="00960623" w:rsidR="00960623">
      <w:pPr>
        <w:jc w:val="both"/>
        <w:rPr>
          <w:sz w:val="24"/>
          <w:szCs w:val="24"/>
        </w:rPr>
      </w:pPr>
    </w:p>
    <w:p w:rsidRDefault="00960623" w:rsidP="00960623" w:rsidR="009606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pogrešno evidentirano stanje u poslovnim knjigama.</w:t>
      </w:r>
    </w:p>
    <w:p w:rsidRDefault="00960623" w:rsidP="00960623" w:rsidR="00960623">
      <w:pPr>
        <w:ind w:firstLine="720"/>
        <w:jc w:val="both"/>
        <w:rPr>
          <w:sz w:val="24"/>
          <w:szCs w:val="24"/>
        </w:rPr>
      </w:pPr>
    </w:p>
    <w:p w:rsidRDefault="00960623" w:rsidP="00960623" w:rsidR="00960623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</w:t>
      </w:r>
      <w:r w:rsidR="007E4AD0">
        <w:rPr>
          <w:sz w:val="24"/>
          <w:szCs w:val="24"/>
        </w:rPr>
        <w:lastRenderedPageBreak/>
        <w:t xml:space="preserve">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960623" w:rsidP="00960623" w:rsidR="00960623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60623" w:rsidP="00960623" w:rsidR="00960623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960623" w:rsidP="00255544" w:rsidR="00255544">
      <w:pPr>
        <w:jc w:val="both"/>
        <w:rPr>
          <w:sz w:val="24"/>
          <w:szCs w:val="24"/>
        </w:rPr>
      </w:pPr>
      <w:r>
        <w:rPr>
          <w:sz w:val="24"/>
          <w:szCs w:val="24"/>
        </w:rPr>
        <w:t>145</w:t>
      </w:r>
      <w:r>
        <w:rPr>
          <w:sz w:val="24"/>
          <w:szCs w:val="24"/>
        </w:rPr>
        <w:tab/>
        <w:t>MARBO d.o.o.</w:t>
      </w:r>
      <w:r w:rsidR="00A870C4" w:rsidRPr="00A870C4">
        <w:rPr>
          <w:sz w:val="24"/>
          <w:szCs w:val="24"/>
        </w:rPr>
        <w:t>, LAKTAŠI-BIH</w:t>
      </w:r>
      <w:r>
        <w:rPr>
          <w:sz w:val="24"/>
          <w:szCs w:val="24"/>
        </w:rPr>
        <w:t xml:space="preserve">, </w:t>
      </w:r>
      <w:r w:rsidR="00A870C4" w:rsidRPr="00A870C4">
        <w:rPr>
          <w:sz w:val="24"/>
          <w:szCs w:val="24"/>
        </w:rPr>
        <w:t>SPORTSKI CENTAR BB, 78000 BANJA LUKA, B</w:t>
      </w:r>
      <w:r w:rsidR="00255544">
        <w:rPr>
          <w:sz w:val="24"/>
          <w:szCs w:val="24"/>
        </w:rPr>
        <w:t>osna i Hercegovina</w:t>
      </w:r>
      <w:r>
        <w:rPr>
          <w:sz w:val="24"/>
          <w:szCs w:val="24"/>
        </w:rPr>
        <w:t>,</w:t>
      </w:r>
      <w:r w:rsidR="00255544">
        <w:rPr>
          <w:sz w:val="24"/>
          <w:szCs w:val="24"/>
        </w:rPr>
        <w:t xml:space="preserve"> u iznosu 47.580,14 kn.</w:t>
      </w:r>
    </w:p>
    <w:p w:rsidRDefault="00255544" w:rsidP="00255544" w:rsidR="00255544">
      <w:pPr>
        <w:jc w:val="both"/>
        <w:rPr>
          <w:sz w:val="24"/>
          <w:szCs w:val="24"/>
        </w:rPr>
      </w:pPr>
    </w:p>
    <w:p w:rsidRDefault="00255544" w:rsidP="00255544" w:rsidR="002555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255544" w:rsidP="00255544" w:rsidR="00255544">
      <w:pPr>
        <w:ind w:firstLine="720"/>
        <w:jc w:val="both"/>
        <w:rPr>
          <w:sz w:val="24"/>
          <w:szCs w:val="24"/>
        </w:rPr>
      </w:pPr>
    </w:p>
    <w:p w:rsidRDefault="00255544" w:rsidP="00255544" w:rsidR="0025554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 xml:space="preserve">na parnicu protiv dužnika radi utvrđenja </w:t>
      </w:r>
      <w:r w:rsidR="007E4AD0">
        <w:rPr>
          <w:sz w:val="24"/>
          <w:szCs w:val="24"/>
        </w:rPr>
        <w:t xml:space="preserve">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255544" w:rsidP="00255544" w:rsidR="0025554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255544" w:rsidP="00255544" w:rsidR="0025554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DF15FF" w:rsidR="00DF15FF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146</w:t>
      </w:r>
      <w:r w:rsidRPr="00A870C4">
        <w:rPr>
          <w:sz w:val="24"/>
          <w:szCs w:val="24"/>
        </w:rPr>
        <w:tab/>
        <w:t xml:space="preserve">MARBO PRODUCT </w:t>
      </w:r>
      <w:r w:rsidR="00255544">
        <w:rPr>
          <w:sz w:val="24"/>
          <w:szCs w:val="24"/>
        </w:rPr>
        <w:t>d.o.o.,</w:t>
      </w:r>
      <w:r w:rsidRPr="00A870C4">
        <w:rPr>
          <w:sz w:val="24"/>
          <w:szCs w:val="24"/>
        </w:rPr>
        <w:tab/>
        <w:t>Đ</w:t>
      </w:r>
      <w:r w:rsidR="00255544">
        <w:rPr>
          <w:sz w:val="24"/>
          <w:szCs w:val="24"/>
        </w:rPr>
        <w:t>orđa</w:t>
      </w:r>
      <w:r w:rsidRPr="00A870C4">
        <w:rPr>
          <w:sz w:val="24"/>
          <w:szCs w:val="24"/>
        </w:rPr>
        <w:t xml:space="preserve"> S</w:t>
      </w:r>
      <w:r w:rsidR="00255544">
        <w:rPr>
          <w:sz w:val="24"/>
          <w:szCs w:val="24"/>
        </w:rPr>
        <w:t>tanojevića</w:t>
      </w:r>
      <w:r w:rsidRPr="00A870C4">
        <w:rPr>
          <w:sz w:val="24"/>
          <w:szCs w:val="24"/>
        </w:rPr>
        <w:t>14, 1000 B</w:t>
      </w:r>
      <w:r w:rsidR="00DF15FF">
        <w:rPr>
          <w:sz w:val="24"/>
          <w:szCs w:val="24"/>
        </w:rPr>
        <w:t>eograd,</w:t>
      </w:r>
      <w:r w:rsidR="001935C4">
        <w:rPr>
          <w:sz w:val="24"/>
          <w:szCs w:val="24"/>
        </w:rPr>
        <w:t xml:space="preserve"> </w:t>
      </w:r>
      <w:r w:rsidR="00DF15FF">
        <w:rPr>
          <w:sz w:val="24"/>
          <w:szCs w:val="24"/>
        </w:rPr>
        <w:t xml:space="preserve">u iznosu </w:t>
      </w:r>
      <w:r w:rsidR="003A66DB">
        <w:rPr>
          <w:sz w:val="24"/>
          <w:szCs w:val="24"/>
        </w:rPr>
        <w:t>402.</w:t>
      </w:r>
      <w:r w:rsidR="00DF15FF">
        <w:rPr>
          <w:sz w:val="24"/>
          <w:szCs w:val="24"/>
        </w:rPr>
        <w:t>644,74 kn.</w:t>
      </w:r>
    </w:p>
    <w:p w:rsidRDefault="00DF15FF" w:rsidP="00DF15FF" w:rsidR="00DF15FF">
      <w:pPr>
        <w:jc w:val="both"/>
        <w:rPr>
          <w:sz w:val="24"/>
          <w:szCs w:val="24"/>
        </w:rPr>
      </w:pPr>
    </w:p>
    <w:p w:rsidRDefault="00DF15FF" w:rsidP="00DF15FF" w:rsidR="00DF15F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DF15FF" w:rsidP="00DF15FF" w:rsidR="00DF15FF">
      <w:pPr>
        <w:ind w:firstLine="720"/>
        <w:jc w:val="both"/>
        <w:rPr>
          <w:sz w:val="24"/>
          <w:szCs w:val="24"/>
        </w:rPr>
      </w:pPr>
    </w:p>
    <w:p w:rsidRDefault="00DF15FF" w:rsidP="00DF15FF" w:rsidR="00DF15FF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DF15FF" w:rsidP="00DF15FF" w:rsidR="00DF15F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DF15FF" w:rsidP="00DF15FF" w:rsidR="00A870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  <w:r>
        <w:rPr>
          <w:sz w:val="24"/>
          <w:szCs w:val="24"/>
        </w:rPr>
        <w:t xml:space="preserve"> </w:t>
      </w:r>
      <w:r w:rsidR="00A870C4" w:rsidRPr="00A870C4">
        <w:rPr>
          <w:sz w:val="24"/>
          <w:szCs w:val="24"/>
        </w:rPr>
        <w:tab/>
      </w:r>
    </w:p>
    <w:p w:rsidRDefault="003A66DB" w:rsidP="00DF15FF" w:rsidR="003A66DB" w:rsidRPr="00A870C4">
      <w:pPr>
        <w:jc w:val="both"/>
        <w:rPr>
          <w:sz w:val="24"/>
          <w:szCs w:val="24"/>
        </w:rPr>
      </w:pPr>
    </w:p>
    <w:p w:rsidRDefault="00A870C4" w:rsidP="003A66DB" w:rsidR="003A66DB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153</w:t>
      </w:r>
      <w:r w:rsidRPr="00A870C4">
        <w:rPr>
          <w:sz w:val="24"/>
          <w:szCs w:val="24"/>
        </w:rPr>
        <w:tab/>
        <w:t>MINISTARSTVO FINANCIJA</w:t>
      </w:r>
      <w:r w:rsidR="003A66DB">
        <w:rPr>
          <w:sz w:val="24"/>
          <w:szCs w:val="24"/>
        </w:rPr>
        <w:t>, Carinska uprava–</w:t>
      </w:r>
      <w:r w:rsidRPr="00A870C4">
        <w:rPr>
          <w:sz w:val="24"/>
          <w:szCs w:val="24"/>
        </w:rPr>
        <w:t>O</w:t>
      </w:r>
      <w:r w:rsidR="003A66DB">
        <w:rPr>
          <w:sz w:val="24"/>
          <w:szCs w:val="24"/>
        </w:rPr>
        <w:t>sijek, OIB:</w:t>
      </w:r>
      <w:r w:rsidRPr="00A870C4">
        <w:rPr>
          <w:sz w:val="24"/>
          <w:szCs w:val="24"/>
        </w:rPr>
        <w:t>18683136487</w:t>
      </w:r>
      <w:r w:rsidR="003A66DB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 xml:space="preserve">A. </w:t>
      </w:r>
      <w:r w:rsidR="00373975" w:rsidRPr="00A870C4">
        <w:rPr>
          <w:sz w:val="24"/>
          <w:szCs w:val="24"/>
        </w:rPr>
        <w:t>V</w:t>
      </w:r>
      <w:r w:rsidR="00373975">
        <w:rPr>
          <w:sz w:val="24"/>
          <w:szCs w:val="24"/>
        </w:rPr>
        <w:t>on</w:t>
      </w:r>
      <w:r w:rsidR="00373975" w:rsidRPr="00A870C4">
        <w:rPr>
          <w:sz w:val="24"/>
          <w:szCs w:val="24"/>
        </w:rPr>
        <w:t xml:space="preserve"> H</w:t>
      </w:r>
      <w:r w:rsidR="00373975">
        <w:rPr>
          <w:sz w:val="24"/>
          <w:szCs w:val="24"/>
        </w:rPr>
        <w:t>umboldta</w:t>
      </w:r>
      <w:r w:rsidR="00373975" w:rsidRPr="00A870C4"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4a, 10000 Z</w:t>
      </w:r>
      <w:r w:rsidR="003A66DB">
        <w:rPr>
          <w:sz w:val="24"/>
          <w:szCs w:val="24"/>
        </w:rPr>
        <w:t xml:space="preserve">agreb, u iznosu </w:t>
      </w:r>
      <w:r w:rsidR="007F07F4">
        <w:rPr>
          <w:sz w:val="24"/>
          <w:szCs w:val="24"/>
        </w:rPr>
        <w:t>3.100,00</w:t>
      </w:r>
      <w:r w:rsidR="003A66DB">
        <w:rPr>
          <w:sz w:val="24"/>
          <w:szCs w:val="24"/>
        </w:rPr>
        <w:t xml:space="preserve"> kn.</w:t>
      </w:r>
    </w:p>
    <w:p w:rsidRDefault="003A66DB" w:rsidP="003A66DB" w:rsidR="003A66DB">
      <w:pPr>
        <w:jc w:val="both"/>
        <w:rPr>
          <w:sz w:val="24"/>
          <w:szCs w:val="24"/>
        </w:rPr>
      </w:pPr>
    </w:p>
    <w:p w:rsidRDefault="003A66DB" w:rsidP="003A66DB" w:rsidR="003A66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 w:rsidR="007F07F4">
        <w:rPr>
          <w:sz w:val="24"/>
          <w:szCs w:val="24"/>
        </w:rPr>
        <w:t xml:space="preserve">vodi se prekršajni postupak pod brojem Klasa: UP/I-471-01/17-07/9. ur. broj: </w:t>
      </w:r>
      <w:r w:rsidR="001703DE">
        <w:rPr>
          <w:sz w:val="24"/>
          <w:szCs w:val="24"/>
        </w:rPr>
        <w:t>513-02-3020/18-17-2</w:t>
      </w:r>
      <w:r>
        <w:rPr>
          <w:sz w:val="24"/>
          <w:szCs w:val="24"/>
        </w:rPr>
        <w:t>.</w:t>
      </w:r>
    </w:p>
    <w:p w:rsidRDefault="003A66DB" w:rsidP="003A66DB" w:rsidR="003A66DB">
      <w:pPr>
        <w:ind w:firstLine="720"/>
        <w:jc w:val="both"/>
        <w:rPr>
          <w:sz w:val="24"/>
          <w:szCs w:val="24"/>
        </w:rPr>
      </w:pPr>
    </w:p>
    <w:p w:rsidRDefault="003A66DB" w:rsidP="003A66DB" w:rsidR="003A66DB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3A66DB" w:rsidP="003A66DB" w:rsidR="003A66D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3A66DB" w:rsidP="003A66DB" w:rsidR="00A870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0773FF" w:rsidP="003A66DB" w:rsidR="000773FF" w:rsidRPr="00A870C4">
      <w:pPr>
        <w:jc w:val="both"/>
        <w:rPr>
          <w:sz w:val="24"/>
          <w:szCs w:val="24"/>
        </w:rPr>
      </w:pPr>
    </w:p>
    <w:p w:rsidRDefault="00A870C4" w:rsidP="001703DE" w:rsidR="001703DE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158</w:t>
      </w:r>
      <w:r w:rsidRPr="00A870C4">
        <w:rPr>
          <w:sz w:val="24"/>
          <w:szCs w:val="24"/>
        </w:rPr>
        <w:tab/>
        <w:t>NACIONALNI LAB. ZA ZDR. OKOLJE IN HRANO</w:t>
      </w:r>
      <w:r w:rsidR="001703DE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P</w:t>
      </w:r>
      <w:r w:rsidR="001703DE">
        <w:rPr>
          <w:sz w:val="24"/>
          <w:szCs w:val="24"/>
        </w:rPr>
        <w:t>rvomajska</w:t>
      </w:r>
      <w:r w:rsidRPr="00A870C4">
        <w:rPr>
          <w:sz w:val="24"/>
          <w:szCs w:val="24"/>
        </w:rPr>
        <w:t xml:space="preserve"> </w:t>
      </w:r>
      <w:r w:rsidR="001703DE">
        <w:rPr>
          <w:sz w:val="24"/>
          <w:szCs w:val="24"/>
        </w:rPr>
        <w:t xml:space="preserve">ulica </w:t>
      </w:r>
      <w:r w:rsidRPr="00A870C4">
        <w:rPr>
          <w:sz w:val="24"/>
          <w:szCs w:val="24"/>
        </w:rPr>
        <w:t>1, 2000 M</w:t>
      </w:r>
      <w:r w:rsidR="001703DE">
        <w:rPr>
          <w:sz w:val="24"/>
          <w:szCs w:val="24"/>
        </w:rPr>
        <w:t>aribor</w:t>
      </w:r>
      <w:r w:rsidRPr="00A870C4">
        <w:rPr>
          <w:sz w:val="24"/>
          <w:szCs w:val="24"/>
        </w:rPr>
        <w:t>, S</w:t>
      </w:r>
      <w:r w:rsidR="001703DE">
        <w:rPr>
          <w:sz w:val="24"/>
          <w:szCs w:val="24"/>
        </w:rPr>
        <w:t>lovenija, u iznosu 5,14 kn.</w:t>
      </w:r>
    </w:p>
    <w:p w:rsidRDefault="001703DE" w:rsidP="001703DE" w:rsidR="001703DE">
      <w:pPr>
        <w:jc w:val="both"/>
        <w:rPr>
          <w:sz w:val="24"/>
          <w:szCs w:val="24"/>
        </w:rPr>
      </w:pPr>
    </w:p>
    <w:p w:rsidRDefault="001703DE" w:rsidP="001703DE" w:rsidR="001703D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1703DE" w:rsidP="001703DE" w:rsidR="001703DE">
      <w:pPr>
        <w:jc w:val="both"/>
        <w:rPr>
          <w:sz w:val="24"/>
          <w:szCs w:val="24"/>
        </w:rPr>
      </w:pPr>
    </w:p>
    <w:p w:rsidRDefault="001703DE" w:rsidP="001703DE" w:rsidR="001703DE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1703DE" w:rsidP="001703DE" w:rsidR="001703DE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1703DE" w:rsidP="001703DE" w:rsidR="001703DE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1703DE" w:rsidR="001703DE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160</w:t>
      </w:r>
      <w:r w:rsidRPr="00A870C4">
        <w:rPr>
          <w:sz w:val="24"/>
          <w:szCs w:val="24"/>
        </w:rPr>
        <w:tab/>
        <w:t>NARODNI TRGOVAČKI LANAC d.o.o. za trgovinu i usluge</w:t>
      </w:r>
      <w:r w:rsidR="001703DE">
        <w:rPr>
          <w:sz w:val="24"/>
          <w:szCs w:val="24"/>
        </w:rPr>
        <w:t>, OIB:</w:t>
      </w:r>
      <w:r w:rsidRPr="00A870C4">
        <w:rPr>
          <w:sz w:val="24"/>
          <w:szCs w:val="24"/>
        </w:rPr>
        <w:t>78344221376</w:t>
      </w:r>
      <w:r w:rsidR="001703DE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Soblinec, Soblinečka 55, 10360 Sesvete</w:t>
      </w:r>
      <w:r w:rsidR="001703DE">
        <w:rPr>
          <w:sz w:val="24"/>
          <w:szCs w:val="24"/>
        </w:rPr>
        <w:t>, u iznosu 3.750,00 kn.</w:t>
      </w:r>
    </w:p>
    <w:p w:rsidRDefault="001703DE" w:rsidP="001703DE" w:rsidR="001703DE">
      <w:pPr>
        <w:jc w:val="both"/>
        <w:rPr>
          <w:sz w:val="24"/>
          <w:szCs w:val="24"/>
        </w:rPr>
      </w:pPr>
    </w:p>
    <w:p w:rsidRDefault="001703DE" w:rsidP="001703DE" w:rsidR="001703D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kompenzirana prije predstečajnog postupka.</w:t>
      </w:r>
    </w:p>
    <w:p w:rsidRDefault="001703DE" w:rsidP="001703DE" w:rsidR="001703DE">
      <w:pPr>
        <w:jc w:val="both"/>
        <w:rPr>
          <w:sz w:val="24"/>
          <w:szCs w:val="24"/>
        </w:rPr>
      </w:pPr>
    </w:p>
    <w:p w:rsidRDefault="001703DE" w:rsidP="001703DE" w:rsidR="001703DE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1703DE" w:rsidP="001703DE" w:rsidR="001703DE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1703DE" w:rsidP="001703DE" w:rsidR="001703DE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ab/>
      </w:r>
    </w:p>
    <w:p w:rsidRDefault="00A870C4" w:rsidP="00503368" w:rsidR="00503368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163</w:t>
      </w:r>
      <w:r w:rsidRPr="00A870C4">
        <w:rPr>
          <w:sz w:val="24"/>
          <w:szCs w:val="24"/>
        </w:rPr>
        <w:tab/>
        <w:t>NEC PLUS ULTRA COSMETICS AG</w:t>
      </w:r>
      <w:r w:rsidR="00503368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UNTERMULI 7, 6300 ZUG, Š</w:t>
      </w:r>
      <w:r w:rsidR="00503368">
        <w:rPr>
          <w:sz w:val="24"/>
          <w:szCs w:val="24"/>
        </w:rPr>
        <w:t>vicarska,</w:t>
      </w:r>
      <w:r w:rsidR="00503368" w:rsidRPr="00503368">
        <w:rPr>
          <w:sz w:val="24"/>
          <w:szCs w:val="24"/>
        </w:rPr>
        <w:t xml:space="preserve"> </w:t>
      </w:r>
      <w:r w:rsidR="00503368">
        <w:rPr>
          <w:sz w:val="24"/>
          <w:szCs w:val="24"/>
        </w:rPr>
        <w:t>u iznosu 62,48 kn.</w:t>
      </w:r>
    </w:p>
    <w:p w:rsidRDefault="00503368" w:rsidP="00503368" w:rsidR="00503368">
      <w:pPr>
        <w:jc w:val="both"/>
        <w:rPr>
          <w:sz w:val="24"/>
          <w:szCs w:val="24"/>
        </w:rPr>
      </w:pPr>
    </w:p>
    <w:p w:rsidRDefault="00503368" w:rsidP="00503368" w:rsidR="005033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503368" w:rsidP="00503368" w:rsidR="00503368">
      <w:pPr>
        <w:jc w:val="both"/>
        <w:rPr>
          <w:sz w:val="24"/>
          <w:szCs w:val="24"/>
        </w:rPr>
      </w:pPr>
    </w:p>
    <w:p w:rsidRDefault="00503368" w:rsidP="00503368" w:rsidR="00503368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503368" w:rsidP="00503368" w:rsidR="00503368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503368" w:rsidP="00503368" w:rsidR="00A870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503368" w:rsidP="00A870C4" w:rsidR="00503368" w:rsidRPr="00A870C4">
      <w:pPr>
        <w:jc w:val="both"/>
        <w:rPr>
          <w:sz w:val="24"/>
          <w:szCs w:val="24"/>
        </w:rPr>
      </w:pPr>
    </w:p>
    <w:p w:rsidRDefault="00A870C4" w:rsidP="00FB06CB" w:rsidR="00FB06CB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167</w:t>
      </w:r>
      <w:r w:rsidRPr="00A870C4">
        <w:rPr>
          <w:sz w:val="24"/>
          <w:szCs w:val="24"/>
        </w:rPr>
        <w:tab/>
        <w:t>OBI</w:t>
      </w:r>
      <w:r w:rsidR="00FB06CB">
        <w:rPr>
          <w:sz w:val="24"/>
          <w:szCs w:val="24"/>
        </w:rPr>
        <w:t>-</w:t>
      </w:r>
      <w:r w:rsidRPr="00A870C4">
        <w:rPr>
          <w:sz w:val="24"/>
          <w:szCs w:val="24"/>
        </w:rPr>
        <w:t>BAU UND HEIMWERKERMARKTE</w:t>
      </w:r>
      <w:r w:rsidR="00FB06CB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L</w:t>
      </w:r>
      <w:r w:rsidR="00FB06CB">
        <w:rPr>
          <w:sz w:val="24"/>
          <w:szCs w:val="24"/>
        </w:rPr>
        <w:t>iftastrasse</w:t>
      </w:r>
      <w:r w:rsidRPr="00A870C4">
        <w:rPr>
          <w:sz w:val="24"/>
          <w:szCs w:val="24"/>
        </w:rPr>
        <w:t xml:space="preserve"> 8, 1010 W</w:t>
      </w:r>
      <w:r w:rsidR="00FB06CB">
        <w:rPr>
          <w:sz w:val="24"/>
          <w:szCs w:val="24"/>
        </w:rPr>
        <w:t>ien</w:t>
      </w:r>
      <w:r w:rsidRPr="00A870C4">
        <w:rPr>
          <w:sz w:val="24"/>
          <w:szCs w:val="24"/>
        </w:rPr>
        <w:t>, A</w:t>
      </w:r>
      <w:r w:rsidR="00FB06CB">
        <w:rPr>
          <w:sz w:val="24"/>
          <w:szCs w:val="24"/>
        </w:rPr>
        <w:t>ustrija,</w:t>
      </w:r>
      <w:r w:rsidR="00FB06CB" w:rsidRPr="00FB06CB">
        <w:rPr>
          <w:sz w:val="24"/>
          <w:szCs w:val="24"/>
        </w:rPr>
        <w:t xml:space="preserve"> </w:t>
      </w:r>
      <w:r w:rsidR="00FB06CB">
        <w:rPr>
          <w:sz w:val="24"/>
          <w:szCs w:val="24"/>
        </w:rPr>
        <w:t>u iznosu 423,49 kn.</w:t>
      </w:r>
    </w:p>
    <w:p w:rsidRDefault="00FB06CB" w:rsidP="00FB06CB" w:rsidR="00FB06CB">
      <w:pPr>
        <w:jc w:val="both"/>
        <w:rPr>
          <w:sz w:val="24"/>
          <w:szCs w:val="24"/>
        </w:rPr>
      </w:pPr>
    </w:p>
    <w:p w:rsidRDefault="00FB06CB" w:rsidP="00FB06CB" w:rsidR="00FB06C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FB06CB" w:rsidP="00FB06CB" w:rsidR="00FB06CB">
      <w:pPr>
        <w:jc w:val="both"/>
        <w:rPr>
          <w:sz w:val="24"/>
          <w:szCs w:val="24"/>
        </w:rPr>
      </w:pPr>
    </w:p>
    <w:p w:rsidRDefault="00FB06CB" w:rsidP="00FB06CB" w:rsidR="00FB06CB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FB06CB" w:rsidP="00FB06CB" w:rsidR="00FB06C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FB06CB" w:rsidP="00FB06CB" w:rsidR="00FB06CB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FB06CB" w:rsidP="00FB06CB" w:rsidR="00A870C4" w:rsidRP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870C4" w:rsidP="00E346C6" w:rsidR="00E346C6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169</w:t>
      </w:r>
      <w:r w:rsidRPr="00A870C4">
        <w:rPr>
          <w:sz w:val="24"/>
          <w:szCs w:val="24"/>
        </w:rPr>
        <w:tab/>
        <w:t>OPTICUS IT d.o.o. za trgovinu i usluge</w:t>
      </w:r>
      <w:r w:rsidR="00E346C6">
        <w:rPr>
          <w:sz w:val="24"/>
          <w:szCs w:val="24"/>
        </w:rPr>
        <w:t>, OIB:</w:t>
      </w:r>
      <w:r w:rsidRPr="00A870C4">
        <w:rPr>
          <w:sz w:val="24"/>
          <w:szCs w:val="24"/>
        </w:rPr>
        <w:t>54482179263</w:t>
      </w:r>
      <w:r w:rsidR="00E346C6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 xml:space="preserve">Ivanićgradska 54, 10000 </w:t>
      </w:r>
      <w:r w:rsidRPr="00A870C4">
        <w:rPr>
          <w:sz w:val="24"/>
          <w:szCs w:val="24"/>
        </w:rPr>
        <w:lastRenderedPageBreak/>
        <w:t>Zagreb</w:t>
      </w:r>
      <w:r w:rsidR="00E346C6">
        <w:rPr>
          <w:sz w:val="24"/>
          <w:szCs w:val="24"/>
        </w:rPr>
        <w:t>,</w:t>
      </w:r>
      <w:r w:rsidR="00E346C6" w:rsidRPr="00E346C6">
        <w:rPr>
          <w:sz w:val="24"/>
          <w:szCs w:val="24"/>
        </w:rPr>
        <w:t xml:space="preserve"> </w:t>
      </w:r>
      <w:r w:rsidR="00E346C6">
        <w:rPr>
          <w:sz w:val="24"/>
          <w:szCs w:val="24"/>
        </w:rPr>
        <w:t xml:space="preserve">u iznosu </w:t>
      </w:r>
      <w:r w:rsidR="00382AC5">
        <w:rPr>
          <w:sz w:val="24"/>
          <w:szCs w:val="24"/>
        </w:rPr>
        <w:t>30.054,88</w:t>
      </w:r>
      <w:r w:rsidR="00E346C6">
        <w:rPr>
          <w:sz w:val="24"/>
          <w:szCs w:val="24"/>
        </w:rPr>
        <w:t xml:space="preserve"> kn.</w:t>
      </w:r>
    </w:p>
    <w:p w:rsidRDefault="00E346C6" w:rsidP="00E346C6" w:rsidR="00E346C6">
      <w:pPr>
        <w:jc w:val="both"/>
        <w:rPr>
          <w:sz w:val="24"/>
          <w:szCs w:val="24"/>
        </w:rPr>
      </w:pPr>
    </w:p>
    <w:p w:rsidRDefault="00E346C6" w:rsidP="00E346C6" w:rsidR="00E346C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 w:rsidR="00382AC5">
        <w:rPr>
          <w:sz w:val="24"/>
          <w:szCs w:val="24"/>
        </w:rPr>
        <w:t>pogrešno evidentirano stanje u poslovnim knjigama</w:t>
      </w:r>
      <w:r>
        <w:rPr>
          <w:sz w:val="24"/>
          <w:szCs w:val="24"/>
        </w:rPr>
        <w:t>.</w:t>
      </w:r>
    </w:p>
    <w:p w:rsidRDefault="00E346C6" w:rsidP="00E346C6" w:rsidR="00E346C6">
      <w:pPr>
        <w:jc w:val="both"/>
        <w:rPr>
          <w:sz w:val="24"/>
          <w:szCs w:val="24"/>
        </w:rPr>
      </w:pPr>
    </w:p>
    <w:p w:rsidRDefault="00E346C6" w:rsidP="00E346C6" w:rsidR="00E346C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E346C6" w:rsidP="00E346C6" w:rsidR="00E346C6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E346C6" w:rsidP="00E346C6" w:rsidR="00E346C6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7E1224" w:rsidP="00A870C4" w:rsidR="00A870C4" w:rsidRP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870C4" w:rsidP="007E1224" w:rsidR="007E122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171</w:t>
      </w:r>
      <w:r w:rsidRPr="00A870C4">
        <w:rPr>
          <w:sz w:val="24"/>
          <w:szCs w:val="24"/>
        </w:rPr>
        <w:tab/>
        <w:t>PANDINAVIA AG, SWITZERLAND</w:t>
      </w:r>
      <w:r w:rsidR="007E1224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INDUSTRIESTRASSE 30, 8302 KLOTEN, ŠVICARSKA</w:t>
      </w:r>
      <w:r w:rsidR="007E1224">
        <w:rPr>
          <w:sz w:val="24"/>
          <w:szCs w:val="24"/>
        </w:rPr>
        <w:t>, u iznosu 74,87 kn.</w:t>
      </w:r>
    </w:p>
    <w:p w:rsidRDefault="007E1224" w:rsidP="007E1224" w:rsidR="007E1224">
      <w:pPr>
        <w:jc w:val="both"/>
        <w:rPr>
          <w:sz w:val="24"/>
          <w:szCs w:val="24"/>
        </w:rPr>
      </w:pPr>
    </w:p>
    <w:p w:rsidRDefault="007E1224" w:rsidP="007E1224" w:rsidR="007E12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7E1224" w:rsidP="007E1224" w:rsidR="007E1224">
      <w:pPr>
        <w:jc w:val="both"/>
        <w:rPr>
          <w:sz w:val="24"/>
          <w:szCs w:val="24"/>
        </w:rPr>
      </w:pPr>
    </w:p>
    <w:p w:rsidRDefault="007E1224" w:rsidP="007E1224" w:rsidR="007E122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7E1224" w:rsidP="007E1224" w:rsidR="007E122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7E1224" w:rsidP="007E1224" w:rsidR="007E122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27335B" w:rsidR="0027335B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172</w:t>
      </w:r>
      <w:r w:rsidRPr="00A870C4">
        <w:rPr>
          <w:sz w:val="24"/>
          <w:szCs w:val="24"/>
        </w:rPr>
        <w:tab/>
        <w:t>PATRIČAR</w:t>
      </w:r>
      <w:r w:rsidR="0027335B"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dru</w:t>
      </w:r>
      <w:r w:rsidR="0027335B">
        <w:rPr>
          <w:sz w:val="24"/>
          <w:szCs w:val="24"/>
        </w:rPr>
        <w:t>štvo s ograničenom odgovornošću za trgovinu i proizvodnju, OIB:</w:t>
      </w:r>
      <w:r w:rsidRPr="00A870C4">
        <w:rPr>
          <w:sz w:val="24"/>
          <w:szCs w:val="24"/>
        </w:rPr>
        <w:t>85764429169</w:t>
      </w:r>
      <w:r w:rsidR="0027335B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Mladena Ćatića 6, 32270 Županja</w:t>
      </w:r>
      <w:r w:rsidR="0027335B">
        <w:rPr>
          <w:sz w:val="24"/>
          <w:szCs w:val="24"/>
        </w:rPr>
        <w:t>, u iznosu 1.250,00 kn.</w:t>
      </w:r>
    </w:p>
    <w:p w:rsidRDefault="0027335B" w:rsidP="0027335B" w:rsidR="0027335B">
      <w:pPr>
        <w:jc w:val="both"/>
        <w:rPr>
          <w:sz w:val="24"/>
          <w:szCs w:val="24"/>
        </w:rPr>
      </w:pPr>
    </w:p>
    <w:p w:rsidRDefault="0027335B" w:rsidP="0027335B" w:rsidR="002733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kompenzirana prije predstečajnog postupka.</w:t>
      </w:r>
    </w:p>
    <w:p w:rsidRDefault="0027335B" w:rsidP="0027335B" w:rsidR="0027335B">
      <w:pPr>
        <w:jc w:val="both"/>
        <w:rPr>
          <w:sz w:val="24"/>
          <w:szCs w:val="24"/>
        </w:rPr>
      </w:pPr>
    </w:p>
    <w:p w:rsidRDefault="0027335B" w:rsidP="0027335B" w:rsidR="0027335B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 u roku osam dana od pravomoćnosti rješenja o upućivanju na parnicu odnosno primitka drugostupanjske odluke</w:t>
      </w:r>
    </w:p>
    <w:p w:rsidRDefault="0027335B" w:rsidP="0027335B" w:rsidR="0027335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27335B" w:rsidP="0027335B" w:rsidR="00A870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  <w:r w:rsidR="000773FF">
        <w:rPr>
          <w:sz w:val="24"/>
          <w:szCs w:val="24"/>
        </w:rPr>
        <w:tab/>
      </w:r>
    </w:p>
    <w:p w:rsidRDefault="000773FF" w:rsidP="0027335B" w:rsidR="000773FF" w:rsidRPr="00A870C4">
      <w:pPr>
        <w:jc w:val="both"/>
        <w:rPr>
          <w:sz w:val="24"/>
          <w:szCs w:val="24"/>
        </w:rPr>
      </w:pPr>
    </w:p>
    <w:p w:rsidRDefault="0027335B" w:rsidP="001935C4" w:rsidR="001935C4">
      <w:pPr>
        <w:jc w:val="both"/>
        <w:rPr>
          <w:sz w:val="24"/>
          <w:szCs w:val="24"/>
        </w:rPr>
      </w:pPr>
      <w:r>
        <w:rPr>
          <w:sz w:val="24"/>
          <w:szCs w:val="24"/>
        </w:rPr>
        <w:t>183</w:t>
      </w:r>
      <w:r>
        <w:rPr>
          <w:sz w:val="24"/>
          <w:szCs w:val="24"/>
        </w:rPr>
        <w:tab/>
        <w:t xml:space="preserve">POLENGHI-LAS S.R.L., MILANO, </w:t>
      </w:r>
      <w:r w:rsidR="00A870C4" w:rsidRPr="00A870C4">
        <w:rPr>
          <w:sz w:val="24"/>
          <w:szCs w:val="24"/>
        </w:rPr>
        <w:t>V</w:t>
      </w:r>
      <w:r>
        <w:rPr>
          <w:sz w:val="24"/>
          <w:szCs w:val="24"/>
        </w:rPr>
        <w:t>ia</w:t>
      </w:r>
      <w:r w:rsidR="00A870C4" w:rsidRPr="00A870C4">
        <w:rPr>
          <w:sz w:val="24"/>
          <w:szCs w:val="24"/>
        </w:rPr>
        <w:t xml:space="preserve"> G</w:t>
      </w:r>
      <w:r>
        <w:rPr>
          <w:sz w:val="24"/>
          <w:szCs w:val="24"/>
        </w:rPr>
        <w:t>iovanni</w:t>
      </w:r>
      <w:r w:rsidR="00A870C4" w:rsidRPr="00A870C4">
        <w:rPr>
          <w:sz w:val="24"/>
          <w:szCs w:val="24"/>
        </w:rPr>
        <w:t xml:space="preserve"> XXIII 35, 26865 S</w:t>
      </w:r>
      <w:r>
        <w:rPr>
          <w:sz w:val="24"/>
          <w:szCs w:val="24"/>
        </w:rPr>
        <w:t>an</w:t>
      </w:r>
      <w:r w:rsidR="00A870C4" w:rsidRPr="00A870C4">
        <w:rPr>
          <w:sz w:val="24"/>
          <w:szCs w:val="24"/>
        </w:rPr>
        <w:t xml:space="preserve"> R</w:t>
      </w:r>
      <w:r>
        <w:rPr>
          <w:sz w:val="24"/>
          <w:szCs w:val="24"/>
        </w:rPr>
        <w:t>occo Al</w:t>
      </w:r>
      <w:r w:rsidR="00A870C4" w:rsidRPr="00A870C4">
        <w:rPr>
          <w:sz w:val="24"/>
          <w:szCs w:val="24"/>
        </w:rPr>
        <w:t xml:space="preserve"> P</w:t>
      </w:r>
      <w:r>
        <w:rPr>
          <w:sz w:val="24"/>
          <w:szCs w:val="24"/>
        </w:rPr>
        <w:t>orto</w:t>
      </w:r>
      <w:r w:rsidR="00A870C4" w:rsidRPr="00A870C4">
        <w:rPr>
          <w:sz w:val="24"/>
          <w:szCs w:val="24"/>
        </w:rPr>
        <w:t>, I</w:t>
      </w:r>
      <w:r>
        <w:rPr>
          <w:sz w:val="24"/>
          <w:szCs w:val="24"/>
        </w:rPr>
        <w:t>talija,</w:t>
      </w:r>
      <w:r w:rsidR="001935C4">
        <w:rPr>
          <w:sz w:val="24"/>
          <w:szCs w:val="24"/>
        </w:rPr>
        <w:t xml:space="preserve"> u iznosu 208,33 kn.</w:t>
      </w:r>
    </w:p>
    <w:p w:rsidRDefault="001935C4" w:rsidP="001935C4" w:rsidR="001935C4">
      <w:pPr>
        <w:jc w:val="both"/>
        <w:rPr>
          <w:sz w:val="24"/>
          <w:szCs w:val="24"/>
        </w:rPr>
      </w:pPr>
    </w:p>
    <w:p w:rsidRDefault="001935C4" w:rsidP="001935C4" w:rsidR="001935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1935C4" w:rsidP="001935C4" w:rsidR="001935C4">
      <w:pPr>
        <w:jc w:val="both"/>
        <w:rPr>
          <w:sz w:val="24"/>
          <w:szCs w:val="24"/>
        </w:rPr>
      </w:pPr>
    </w:p>
    <w:p w:rsidRDefault="001935C4" w:rsidP="001935C4" w:rsidR="001935C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1935C4" w:rsidP="001935C4" w:rsidR="001935C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1935C4" w:rsidP="001935C4" w:rsidR="001935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1935C4" w:rsidR="001935C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189</w:t>
      </w:r>
      <w:r w:rsidRPr="00A870C4">
        <w:rPr>
          <w:sz w:val="24"/>
          <w:szCs w:val="24"/>
        </w:rPr>
        <w:tab/>
        <w:t>PROMOS, trgovina i prijevoz, d. o. o.</w:t>
      </w:r>
      <w:r w:rsidR="001935C4">
        <w:rPr>
          <w:sz w:val="24"/>
          <w:szCs w:val="24"/>
        </w:rPr>
        <w:t>, OIB:</w:t>
      </w:r>
      <w:r w:rsidRPr="00A870C4">
        <w:rPr>
          <w:sz w:val="24"/>
          <w:szCs w:val="24"/>
        </w:rPr>
        <w:t>94556088740</w:t>
      </w:r>
      <w:r w:rsidR="001935C4"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Danijela Godine 12, 51000 Rijeka</w:t>
      </w:r>
      <w:r w:rsidR="001935C4">
        <w:rPr>
          <w:sz w:val="24"/>
          <w:szCs w:val="24"/>
        </w:rPr>
        <w:t>, u iznosu 13.049,81 kn.</w:t>
      </w:r>
    </w:p>
    <w:p w:rsidRDefault="001935C4" w:rsidP="001935C4" w:rsidR="001935C4">
      <w:pPr>
        <w:jc w:val="both"/>
        <w:rPr>
          <w:sz w:val="24"/>
          <w:szCs w:val="24"/>
        </w:rPr>
      </w:pPr>
    </w:p>
    <w:p w:rsidRDefault="001935C4" w:rsidP="001935C4" w:rsidR="001935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1935C4" w:rsidP="001935C4" w:rsidR="001935C4">
      <w:pPr>
        <w:ind w:firstLine="720"/>
        <w:jc w:val="both"/>
        <w:rPr>
          <w:sz w:val="24"/>
          <w:szCs w:val="24"/>
        </w:rPr>
      </w:pPr>
    </w:p>
    <w:p w:rsidRDefault="001935C4" w:rsidP="001935C4" w:rsidR="001935C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1935C4" w:rsidP="001935C4" w:rsidR="001935C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1935C4" w:rsidP="001935C4" w:rsidR="001935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  <w:r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ab/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1935C4" w:rsidR="001935C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190</w:t>
      </w:r>
      <w:r w:rsidRPr="00A870C4">
        <w:rPr>
          <w:sz w:val="24"/>
          <w:szCs w:val="24"/>
        </w:rPr>
        <w:tab/>
        <w:t>PUNKT STUDIO d.o.o. za usluge promidžbe</w:t>
      </w:r>
      <w:r w:rsidR="001935C4">
        <w:rPr>
          <w:sz w:val="24"/>
          <w:szCs w:val="24"/>
        </w:rPr>
        <w:t>, OIB:</w:t>
      </w:r>
      <w:r w:rsidRPr="00A870C4">
        <w:rPr>
          <w:sz w:val="24"/>
          <w:szCs w:val="24"/>
        </w:rPr>
        <w:t>47081762461</w:t>
      </w:r>
      <w:r w:rsidR="001935C4">
        <w:rPr>
          <w:sz w:val="24"/>
          <w:szCs w:val="24"/>
        </w:rPr>
        <w:t>,</w:t>
      </w:r>
      <w:r w:rsidR="001935C4">
        <w:rPr>
          <w:sz w:val="24"/>
          <w:szCs w:val="24"/>
        </w:rPr>
        <w:tab/>
        <w:t xml:space="preserve">Samoborska </w:t>
      </w:r>
      <w:r w:rsidRPr="00A870C4">
        <w:rPr>
          <w:sz w:val="24"/>
          <w:szCs w:val="24"/>
        </w:rPr>
        <w:t>cesta 91, 10000 Zagreb</w:t>
      </w:r>
      <w:r w:rsidR="001935C4">
        <w:rPr>
          <w:sz w:val="24"/>
          <w:szCs w:val="24"/>
        </w:rPr>
        <w:t>, u iznosu 13.150,00 kn.</w:t>
      </w:r>
    </w:p>
    <w:p w:rsidRDefault="001935C4" w:rsidP="001935C4" w:rsidR="001935C4">
      <w:pPr>
        <w:jc w:val="both"/>
        <w:rPr>
          <w:sz w:val="24"/>
          <w:szCs w:val="24"/>
        </w:rPr>
      </w:pPr>
    </w:p>
    <w:p w:rsidRDefault="001935C4" w:rsidP="001935C4" w:rsidR="001935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1935C4" w:rsidP="001935C4" w:rsidR="001935C4">
      <w:pPr>
        <w:ind w:firstLine="720"/>
        <w:jc w:val="both"/>
        <w:rPr>
          <w:sz w:val="24"/>
          <w:szCs w:val="24"/>
        </w:rPr>
      </w:pPr>
    </w:p>
    <w:p w:rsidRDefault="001935C4" w:rsidP="001935C4" w:rsidR="001935C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1935C4" w:rsidP="001935C4" w:rsidR="001935C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1935C4" w:rsidP="001935C4" w:rsidR="00A870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B26DE" w:rsidP="001935C4" w:rsidR="00AB26DE" w:rsidRPr="00A870C4">
      <w:pPr>
        <w:jc w:val="both"/>
        <w:rPr>
          <w:sz w:val="24"/>
          <w:szCs w:val="24"/>
        </w:rPr>
      </w:pPr>
    </w:p>
    <w:p w:rsidRDefault="00A870C4" w:rsidP="001935C4" w:rsidR="001935C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193</w:t>
      </w:r>
      <w:r w:rsidRPr="00A870C4">
        <w:rPr>
          <w:sz w:val="24"/>
          <w:szCs w:val="24"/>
        </w:rPr>
        <w:tab/>
        <w:t>RADIČIĆ TRANSPORTI društvo s ograničenom odgovornošću za prijevoz i usluge, turistička agencija</w:t>
      </w:r>
      <w:r w:rsidR="001935C4">
        <w:rPr>
          <w:sz w:val="24"/>
          <w:szCs w:val="24"/>
        </w:rPr>
        <w:t>, OIB:</w:t>
      </w:r>
      <w:r w:rsidRPr="00A870C4">
        <w:rPr>
          <w:sz w:val="24"/>
          <w:szCs w:val="24"/>
        </w:rPr>
        <w:t>75494746482</w:t>
      </w:r>
      <w:r w:rsidR="001935C4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Dubrava 110, 21252 Dubrava</w:t>
      </w:r>
      <w:r w:rsidR="001935C4">
        <w:rPr>
          <w:sz w:val="24"/>
          <w:szCs w:val="24"/>
        </w:rPr>
        <w:t>, u iznosu 330,08 kn.</w:t>
      </w:r>
    </w:p>
    <w:p w:rsidRDefault="001935C4" w:rsidP="001935C4" w:rsidR="001935C4">
      <w:pPr>
        <w:jc w:val="both"/>
        <w:rPr>
          <w:sz w:val="24"/>
          <w:szCs w:val="24"/>
        </w:rPr>
      </w:pPr>
    </w:p>
    <w:p w:rsidRDefault="001935C4" w:rsidP="001935C4" w:rsidR="001935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kompenzirana prije predstečajnog postupka.</w:t>
      </w:r>
    </w:p>
    <w:p w:rsidRDefault="001935C4" w:rsidP="001935C4" w:rsidR="001935C4">
      <w:pPr>
        <w:ind w:firstLine="720"/>
        <w:jc w:val="both"/>
        <w:rPr>
          <w:sz w:val="24"/>
          <w:szCs w:val="24"/>
        </w:rPr>
      </w:pPr>
    </w:p>
    <w:p w:rsidRDefault="001935C4" w:rsidP="001935C4" w:rsidR="001935C4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1935C4" w:rsidP="001935C4" w:rsidR="001935C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1935C4" w:rsidP="001935C4" w:rsidR="00A870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B26DE" w:rsidP="001935C4" w:rsidR="00AB26DE" w:rsidRPr="00A870C4">
      <w:pPr>
        <w:jc w:val="both"/>
        <w:rPr>
          <w:sz w:val="24"/>
          <w:szCs w:val="24"/>
        </w:rPr>
      </w:pPr>
    </w:p>
    <w:p w:rsidRDefault="00A870C4" w:rsidP="00AB26DE" w:rsidR="00AB26DE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199</w:t>
      </w:r>
      <w:r w:rsidRPr="00A870C4">
        <w:rPr>
          <w:sz w:val="24"/>
          <w:szCs w:val="24"/>
        </w:rPr>
        <w:tab/>
        <w:t>RICARDO društvo s ograničenom odgovornošću za trgovinu i usluge</w:t>
      </w:r>
      <w:r w:rsidR="00D53B4B">
        <w:rPr>
          <w:sz w:val="24"/>
          <w:szCs w:val="24"/>
        </w:rPr>
        <w:t>, OIB:</w:t>
      </w:r>
      <w:r w:rsidRPr="00A870C4">
        <w:rPr>
          <w:sz w:val="24"/>
          <w:szCs w:val="24"/>
        </w:rPr>
        <w:t>83535297393</w:t>
      </w:r>
      <w:r w:rsidR="00D53B4B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Kudeljara 1A, 31326 Darda</w:t>
      </w:r>
      <w:r w:rsidR="00D53B4B">
        <w:rPr>
          <w:sz w:val="24"/>
          <w:szCs w:val="24"/>
        </w:rPr>
        <w:t>,</w:t>
      </w:r>
      <w:r w:rsidR="00AB26DE">
        <w:rPr>
          <w:sz w:val="24"/>
          <w:szCs w:val="24"/>
        </w:rPr>
        <w:t xml:space="preserve"> u iznosu 292.890,49 kn.</w:t>
      </w:r>
    </w:p>
    <w:p w:rsidRDefault="00AB26DE" w:rsidP="00AB26DE" w:rsidR="00AB26DE">
      <w:pPr>
        <w:jc w:val="both"/>
        <w:rPr>
          <w:sz w:val="24"/>
          <w:szCs w:val="24"/>
        </w:rPr>
      </w:pPr>
    </w:p>
    <w:p w:rsidRDefault="00AB26DE" w:rsidP="00AB26DE" w:rsidR="00AB26D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 xml:space="preserve">pogrešno </w:t>
      </w:r>
      <w:r w:rsidR="00EE34B6">
        <w:rPr>
          <w:sz w:val="24"/>
          <w:szCs w:val="24"/>
        </w:rPr>
        <w:t>evidentirano stanje u poslovnim knjigama</w:t>
      </w:r>
      <w:r>
        <w:rPr>
          <w:sz w:val="24"/>
          <w:szCs w:val="24"/>
        </w:rPr>
        <w:t>.</w:t>
      </w:r>
    </w:p>
    <w:p w:rsidRDefault="00AB26DE" w:rsidP="00AB26DE" w:rsidR="00AB26DE">
      <w:pPr>
        <w:ind w:firstLine="720"/>
        <w:jc w:val="both"/>
        <w:rPr>
          <w:sz w:val="24"/>
          <w:szCs w:val="24"/>
        </w:rPr>
      </w:pPr>
    </w:p>
    <w:p w:rsidRDefault="00AB26DE" w:rsidP="00AB26DE" w:rsidR="00AB26DE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AB26DE" w:rsidP="00AB26DE" w:rsidR="00AB26DE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AB26DE" w:rsidP="00AB26DE" w:rsidR="00A870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lastRenderedPageBreak/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EE34B6" w:rsidP="00AB26DE" w:rsidR="00EE34B6" w:rsidRPr="00A870C4">
      <w:pPr>
        <w:jc w:val="both"/>
        <w:rPr>
          <w:sz w:val="24"/>
          <w:szCs w:val="24"/>
        </w:rPr>
      </w:pPr>
    </w:p>
    <w:p w:rsidRDefault="00A870C4" w:rsidP="00EE34B6" w:rsidR="00EE34B6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205</w:t>
      </w:r>
      <w:r w:rsidRPr="00A870C4">
        <w:rPr>
          <w:sz w:val="24"/>
          <w:szCs w:val="24"/>
        </w:rPr>
        <w:tab/>
        <w:t>S.C.JOHNSON ITALY S.R.L.</w:t>
      </w:r>
      <w:r w:rsidR="00EE34B6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P</w:t>
      </w:r>
      <w:r w:rsidR="00EE34B6">
        <w:rPr>
          <w:sz w:val="24"/>
          <w:szCs w:val="24"/>
        </w:rPr>
        <w:t>iazza</w:t>
      </w:r>
      <w:r w:rsidRPr="00A870C4">
        <w:rPr>
          <w:sz w:val="24"/>
          <w:szCs w:val="24"/>
        </w:rPr>
        <w:t xml:space="preserve"> B</w:t>
      </w:r>
      <w:r w:rsidR="00EE34B6">
        <w:rPr>
          <w:sz w:val="24"/>
          <w:szCs w:val="24"/>
        </w:rPr>
        <w:t>urke</w:t>
      </w:r>
      <w:r w:rsidRPr="00A870C4">
        <w:rPr>
          <w:sz w:val="24"/>
          <w:szCs w:val="24"/>
        </w:rPr>
        <w:t xml:space="preserve"> M.3, 20020 ARESE</w:t>
      </w:r>
      <w:r w:rsidR="00EE34B6">
        <w:rPr>
          <w:sz w:val="24"/>
          <w:szCs w:val="24"/>
        </w:rPr>
        <w:t>, u iznosu 1.458.125,00 kn.</w:t>
      </w:r>
    </w:p>
    <w:p w:rsidRDefault="00EE34B6" w:rsidP="00EE34B6" w:rsidR="00EE34B6">
      <w:pPr>
        <w:jc w:val="both"/>
        <w:rPr>
          <w:sz w:val="24"/>
          <w:szCs w:val="24"/>
        </w:rPr>
      </w:pPr>
    </w:p>
    <w:p w:rsidRDefault="00EE34B6" w:rsidP="00EE34B6" w:rsidR="00EE34B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nedostatak valjane pravne osnove. Vodi se postupak pred Trgovačkim sudom u Zagrebu pod posl. br. P-2522/15.</w:t>
      </w:r>
    </w:p>
    <w:p w:rsidRDefault="00EE34B6" w:rsidP="00EE34B6" w:rsidR="00EE34B6">
      <w:pPr>
        <w:ind w:firstLine="720"/>
        <w:jc w:val="both"/>
        <w:rPr>
          <w:sz w:val="24"/>
          <w:szCs w:val="24"/>
        </w:rPr>
      </w:pPr>
    </w:p>
    <w:p w:rsidRDefault="00EE34B6" w:rsidP="00EE34B6" w:rsidR="00EE34B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EE34B6" w:rsidP="00EE34B6" w:rsidR="00EE34B6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EE34B6" w:rsidP="00EE34B6" w:rsidR="00EE34B6" w:rsidRPr="00A870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EE34B6" w:rsidP="00A870C4" w:rsidR="00A870C4" w:rsidRPr="00A870C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870C4" w:rsidP="00EE34B6" w:rsidR="00EE34B6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213</w:t>
      </w:r>
      <w:r w:rsidRPr="00A870C4">
        <w:rPr>
          <w:sz w:val="24"/>
          <w:szCs w:val="24"/>
        </w:rPr>
        <w:tab/>
        <w:t>ANDREJ SIRK</w:t>
      </w:r>
      <w:r w:rsidR="00EE34B6">
        <w:rPr>
          <w:sz w:val="24"/>
          <w:szCs w:val="24"/>
        </w:rPr>
        <w:t>, OIB:</w:t>
      </w:r>
      <w:r w:rsidRPr="00A870C4">
        <w:rPr>
          <w:sz w:val="24"/>
          <w:szCs w:val="24"/>
        </w:rPr>
        <w:t>74147348427</w:t>
      </w:r>
      <w:r w:rsidR="00EE34B6"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V</w:t>
      </w:r>
      <w:r w:rsidR="00EE34B6">
        <w:rPr>
          <w:sz w:val="24"/>
          <w:szCs w:val="24"/>
        </w:rPr>
        <w:t>ećeslava Kolara</w:t>
      </w:r>
      <w:r w:rsidRPr="00A870C4">
        <w:rPr>
          <w:sz w:val="24"/>
          <w:szCs w:val="24"/>
        </w:rPr>
        <w:t xml:space="preserve"> 3, 10430 S</w:t>
      </w:r>
      <w:r w:rsidR="00EE34B6">
        <w:rPr>
          <w:sz w:val="24"/>
          <w:szCs w:val="24"/>
        </w:rPr>
        <w:t>amobor, u iznosu 269,00 kn.</w:t>
      </w:r>
    </w:p>
    <w:p w:rsidRDefault="00EE34B6" w:rsidP="00EE34B6" w:rsidR="00EE34B6">
      <w:pPr>
        <w:jc w:val="both"/>
        <w:rPr>
          <w:sz w:val="24"/>
          <w:szCs w:val="24"/>
        </w:rPr>
      </w:pPr>
    </w:p>
    <w:p w:rsidRDefault="00EE34B6" w:rsidP="00EE34B6" w:rsidR="00EE34B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EE34B6" w:rsidP="00EE34B6" w:rsidR="00EE34B6">
      <w:pPr>
        <w:ind w:firstLine="720"/>
        <w:jc w:val="both"/>
        <w:rPr>
          <w:sz w:val="24"/>
          <w:szCs w:val="24"/>
        </w:rPr>
      </w:pPr>
    </w:p>
    <w:p w:rsidRDefault="00EE34B6" w:rsidP="00EE34B6" w:rsidR="00EE34B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EE34B6" w:rsidP="00EE34B6" w:rsidR="00EE34B6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EE34B6" w:rsidP="00EE34B6" w:rsidR="00A870C4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EE34B6" w:rsidP="00EE34B6" w:rsidR="00EE34B6" w:rsidRPr="00A870C4">
      <w:pPr>
        <w:jc w:val="both"/>
        <w:rPr>
          <w:sz w:val="24"/>
          <w:szCs w:val="24"/>
        </w:rPr>
      </w:pPr>
    </w:p>
    <w:p w:rsidRDefault="00A870C4" w:rsidP="00EE34B6" w:rsidR="00EE34B6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217</w:t>
      </w:r>
      <w:r w:rsidRPr="00A870C4">
        <w:rPr>
          <w:sz w:val="24"/>
          <w:szCs w:val="24"/>
        </w:rPr>
        <w:tab/>
        <w:t>SONIK d.o.o. za trgovinu, turizam i usluge</w:t>
      </w:r>
      <w:r w:rsidR="00EE34B6">
        <w:rPr>
          <w:sz w:val="24"/>
          <w:szCs w:val="24"/>
        </w:rPr>
        <w:t>, OIB:</w:t>
      </w:r>
      <w:r w:rsidRPr="00A870C4">
        <w:rPr>
          <w:sz w:val="24"/>
          <w:szCs w:val="24"/>
        </w:rPr>
        <w:t>6269544602</w:t>
      </w:r>
      <w:r w:rsidR="00EE34B6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Benkovačka 1a, 23000 Zadar</w:t>
      </w:r>
      <w:r w:rsidR="00EE34B6">
        <w:rPr>
          <w:sz w:val="24"/>
          <w:szCs w:val="24"/>
        </w:rPr>
        <w:t>, u iznosu 7.500,00 kn.</w:t>
      </w:r>
    </w:p>
    <w:p w:rsidRDefault="00EE34B6" w:rsidP="00EE34B6" w:rsidR="00EE34B6">
      <w:pPr>
        <w:jc w:val="both"/>
        <w:rPr>
          <w:sz w:val="24"/>
          <w:szCs w:val="24"/>
        </w:rPr>
      </w:pPr>
    </w:p>
    <w:p w:rsidRDefault="00EE34B6" w:rsidP="00EE34B6" w:rsidR="00EE34B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nedostatak valjane pravne osnove.</w:t>
      </w:r>
    </w:p>
    <w:p w:rsidRDefault="00EE34B6" w:rsidP="00EE34B6" w:rsidR="00EE34B6">
      <w:pPr>
        <w:ind w:firstLine="720"/>
        <w:jc w:val="both"/>
        <w:rPr>
          <w:sz w:val="24"/>
          <w:szCs w:val="24"/>
        </w:rPr>
      </w:pPr>
    </w:p>
    <w:p w:rsidRDefault="00EE34B6" w:rsidP="00EE34B6" w:rsidR="00EE34B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EE34B6" w:rsidP="00EE34B6" w:rsidR="00EE34B6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EE34B6" w:rsidP="00EE34B6" w:rsidR="00EE34B6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EE34B6" w:rsidR="00EE34B6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221</w:t>
      </w:r>
      <w:r w:rsidRPr="00A870C4">
        <w:rPr>
          <w:sz w:val="24"/>
          <w:szCs w:val="24"/>
        </w:rPr>
        <w:tab/>
        <w:t>SPLIT PARKING d.o.o. za komunalne usluge</w:t>
      </w:r>
      <w:r w:rsidR="00EE34B6">
        <w:rPr>
          <w:sz w:val="24"/>
          <w:szCs w:val="24"/>
        </w:rPr>
        <w:t>, OIB:</w:t>
      </w:r>
      <w:r w:rsidRPr="00A870C4">
        <w:rPr>
          <w:sz w:val="24"/>
          <w:szCs w:val="24"/>
        </w:rPr>
        <w:t>90551978160</w:t>
      </w:r>
      <w:r w:rsidR="00EE34B6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Ruđera Boškovića 28, 21000 Split</w:t>
      </w:r>
      <w:r w:rsidR="00EE34B6">
        <w:rPr>
          <w:sz w:val="24"/>
          <w:szCs w:val="24"/>
        </w:rPr>
        <w:t>,</w:t>
      </w:r>
      <w:r w:rsidR="00EE34B6" w:rsidRPr="00EE34B6">
        <w:rPr>
          <w:sz w:val="24"/>
          <w:szCs w:val="24"/>
        </w:rPr>
        <w:t xml:space="preserve"> </w:t>
      </w:r>
      <w:r w:rsidR="00EE34B6">
        <w:rPr>
          <w:sz w:val="24"/>
          <w:szCs w:val="24"/>
        </w:rPr>
        <w:t>u iznosu 96,00 kn.</w:t>
      </w:r>
    </w:p>
    <w:p w:rsidRDefault="00EE34B6" w:rsidP="00EE34B6" w:rsidR="00EE34B6">
      <w:pPr>
        <w:jc w:val="both"/>
        <w:rPr>
          <w:sz w:val="24"/>
          <w:szCs w:val="24"/>
        </w:rPr>
      </w:pPr>
    </w:p>
    <w:p w:rsidRDefault="00EE34B6" w:rsidP="00EE34B6" w:rsidR="00EE34B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 w:rsidR="008E30E3">
        <w:rPr>
          <w:sz w:val="24"/>
          <w:szCs w:val="24"/>
        </w:rPr>
        <w:t>obveza izvršena prije predstečajnog postupka</w:t>
      </w:r>
      <w:r>
        <w:rPr>
          <w:sz w:val="24"/>
          <w:szCs w:val="24"/>
        </w:rPr>
        <w:t>.</w:t>
      </w:r>
    </w:p>
    <w:p w:rsidRDefault="00EE34B6" w:rsidP="00EE34B6" w:rsidR="00EE34B6">
      <w:pPr>
        <w:ind w:firstLine="720"/>
        <w:jc w:val="both"/>
        <w:rPr>
          <w:sz w:val="24"/>
          <w:szCs w:val="24"/>
        </w:rPr>
      </w:pPr>
    </w:p>
    <w:p w:rsidRDefault="00EE34B6" w:rsidP="00EE34B6" w:rsidR="00EE34B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 xml:space="preserve">osam dana od pravomoćnosti rješenja o upućivanju na parnicu </w:t>
      </w:r>
      <w:r>
        <w:rPr>
          <w:sz w:val="24"/>
          <w:szCs w:val="24"/>
        </w:rPr>
        <w:lastRenderedPageBreak/>
        <w:t>odnosno primitka drugostupanjske odluke</w:t>
      </w:r>
    </w:p>
    <w:p w:rsidRDefault="00EE34B6" w:rsidP="00EE34B6" w:rsidR="00EE34B6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EE34B6" w:rsidP="00EE34B6" w:rsidR="00EE34B6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ab/>
      </w:r>
    </w:p>
    <w:p w:rsidRDefault="00A870C4" w:rsidP="008E30E3" w:rsidR="008E30E3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227</w:t>
      </w:r>
      <w:r w:rsidRPr="00A870C4">
        <w:rPr>
          <w:sz w:val="24"/>
          <w:szCs w:val="24"/>
        </w:rPr>
        <w:tab/>
        <w:t>Sveučilište u Zagrebu - Studentski centar u Zagrebu</w:t>
      </w:r>
      <w:r w:rsidR="008E30E3">
        <w:rPr>
          <w:sz w:val="24"/>
          <w:szCs w:val="24"/>
        </w:rPr>
        <w:t>, OIB:</w:t>
      </w:r>
      <w:r w:rsidRPr="00A870C4">
        <w:rPr>
          <w:sz w:val="24"/>
          <w:szCs w:val="24"/>
        </w:rPr>
        <w:tab/>
        <w:t>22597784145</w:t>
      </w:r>
      <w:r w:rsidR="008E30E3"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Savska cesta 25, 10000 Zagreb</w:t>
      </w:r>
      <w:r w:rsidR="008E30E3">
        <w:rPr>
          <w:sz w:val="24"/>
          <w:szCs w:val="24"/>
        </w:rPr>
        <w:t>,</w:t>
      </w:r>
      <w:r w:rsidR="008E30E3" w:rsidRPr="008E30E3">
        <w:rPr>
          <w:sz w:val="24"/>
          <w:szCs w:val="24"/>
        </w:rPr>
        <w:t xml:space="preserve"> </w:t>
      </w:r>
      <w:r w:rsidR="008E30E3">
        <w:rPr>
          <w:sz w:val="24"/>
          <w:szCs w:val="24"/>
        </w:rPr>
        <w:t xml:space="preserve">u iznosu </w:t>
      </w:r>
      <w:r w:rsidR="004E3446">
        <w:rPr>
          <w:sz w:val="24"/>
          <w:szCs w:val="24"/>
        </w:rPr>
        <w:t>31.049,22</w:t>
      </w:r>
      <w:r w:rsidR="008E30E3">
        <w:rPr>
          <w:sz w:val="24"/>
          <w:szCs w:val="24"/>
        </w:rPr>
        <w:t xml:space="preserve"> kn.</w:t>
      </w:r>
    </w:p>
    <w:p w:rsidRDefault="008E30E3" w:rsidP="008E30E3" w:rsidR="008E30E3">
      <w:pPr>
        <w:jc w:val="both"/>
        <w:rPr>
          <w:sz w:val="24"/>
          <w:szCs w:val="24"/>
        </w:rPr>
      </w:pPr>
    </w:p>
    <w:p w:rsidRDefault="008E30E3" w:rsidP="008E30E3" w:rsidR="008E30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 w:rsidR="004E3446">
        <w:rPr>
          <w:sz w:val="24"/>
          <w:szCs w:val="24"/>
        </w:rPr>
        <w:t>tražbina kompenzirana</w:t>
      </w:r>
      <w:r>
        <w:rPr>
          <w:sz w:val="24"/>
          <w:szCs w:val="24"/>
        </w:rPr>
        <w:t xml:space="preserve"> prije predstečajnog postupka.</w:t>
      </w:r>
    </w:p>
    <w:p w:rsidRDefault="008E30E3" w:rsidP="008E30E3" w:rsidR="008E30E3">
      <w:pPr>
        <w:ind w:firstLine="720"/>
        <w:jc w:val="both"/>
        <w:rPr>
          <w:sz w:val="24"/>
          <w:szCs w:val="24"/>
        </w:rPr>
      </w:pPr>
    </w:p>
    <w:p w:rsidRDefault="008E30E3" w:rsidP="008E30E3" w:rsidR="008E30E3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8E30E3" w:rsidP="008E30E3" w:rsidR="008E30E3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8E30E3" w:rsidP="008E30E3" w:rsidR="008E30E3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4E3446" w:rsidR="004E3446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234</w:t>
      </w:r>
      <w:r w:rsidRPr="00A870C4">
        <w:rPr>
          <w:sz w:val="24"/>
          <w:szCs w:val="24"/>
        </w:rPr>
        <w:tab/>
        <w:t>THE BIRD društvo s ograničenom odgovornošću za organiziranje promotivnih događaja</w:t>
      </w:r>
      <w:r w:rsidR="004E3446">
        <w:rPr>
          <w:sz w:val="24"/>
          <w:szCs w:val="24"/>
        </w:rPr>
        <w:t>, OIB:</w:t>
      </w:r>
      <w:r w:rsidRPr="00A870C4">
        <w:rPr>
          <w:sz w:val="24"/>
          <w:szCs w:val="24"/>
        </w:rPr>
        <w:t>79306528836</w:t>
      </w:r>
      <w:r w:rsidR="004E3446">
        <w:rPr>
          <w:sz w:val="24"/>
          <w:szCs w:val="24"/>
        </w:rPr>
        <w:t>, Kanalski put 1, 10000 Zagreb, u iznosu 77.724,00 kn.</w:t>
      </w:r>
    </w:p>
    <w:p w:rsidRDefault="004E3446" w:rsidP="004E3446" w:rsidR="004E3446">
      <w:pPr>
        <w:jc w:val="both"/>
        <w:rPr>
          <w:sz w:val="24"/>
          <w:szCs w:val="24"/>
        </w:rPr>
      </w:pPr>
    </w:p>
    <w:p w:rsidRDefault="004E3446" w:rsidP="004E3446" w:rsidR="004E344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izvršena prije predstečajnog postupka.</w:t>
      </w:r>
    </w:p>
    <w:p w:rsidRDefault="004E3446" w:rsidP="004E3446" w:rsidR="004E3446">
      <w:pPr>
        <w:ind w:firstLine="720"/>
        <w:jc w:val="both"/>
        <w:rPr>
          <w:sz w:val="24"/>
          <w:szCs w:val="24"/>
        </w:rPr>
      </w:pPr>
    </w:p>
    <w:p w:rsidRDefault="004E3446" w:rsidP="004E3446" w:rsidR="004E344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4E3446" w:rsidP="004E3446" w:rsidR="004E3446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4E3446" w:rsidP="004E3446" w:rsidR="004E3446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4E3446" w:rsidR="004E3446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235</w:t>
      </w:r>
      <w:r w:rsidRPr="00A870C4">
        <w:rPr>
          <w:sz w:val="24"/>
          <w:szCs w:val="24"/>
        </w:rPr>
        <w:tab/>
        <w:t>THE WINE PEOPLE SRL, TRENTO</w:t>
      </w:r>
      <w:r w:rsidR="004E3446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V</w:t>
      </w:r>
      <w:r w:rsidR="004E3446">
        <w:rPr>
          <w:sz w:val="24"/>
          <w:szCs w:val="24"/>
        </w:rPr>
        <w:t>ia</w:t>
      </w:r>
      <w:r w:rsidRPr="00A870C4">
        <w:rPr>
          <w:sz w:val="24"/>
          <w:szCs w:val="24"/>
        </w:rPr>
        <w:t xml:space="preserve"> M</w:t>
      </w:r>
      <w:r w:rsidR="004E3446">
        <w:rPr>
          <w:sz w:val="24"/>
          <w:szCs w:val="24"/>
        </w:rPr>
        <w:t>aestri</w:t>
      </w:r>
      <w:r w:rsidRPr="00A870C4">
        <w:rPr>
          <w:sz w:val="24"/>
          <w:szCs w:val="24"/>
        </w:rPr>
        <w:t xml:space="preserve"> </w:t>
      </w:r>
      <w:r w:rsidR="004E3446">
        <w:rPr>
          <w:sz w:val="24"/>
          <w:szCs w:val="24"/>
        </w:rPr>
        <w:t>del</w:t>
      </w:r>
      <w:r w:rsidRPr="00A870C4">
        <w:rPr>
          <w:sz w:val="24"/>
          <w:szCs w:val="24"/>
        </w:rPr>
        <w:t xml:space="preserve"> L</w:t>
      </w:r>
      <w:r w:rsidR="004E3446">
        <w:rPr>
          <w:sz w:val="24"/>
          <w:szCs w:val="24"/>
        </w:rPr>
        <w:t>avoro 28, 38100 Trento, u iznosu 216,95 kn.</w:t>
      </w:r>
    </w:p>
    <w:p w:rsidRDefault="004E3446" w:rsidP="004E3446" w:rsidR="004E3446">
      <w:pPr>
        <w:jc w:val="both"/>
        <w:rPr>
          <w:sz w:val="24"/>
          <w:szCs w:val="24"/>
        </w:rPr>
      </w:pPr>
    </w:p>
    <w:p w:rsidRDefault="004E3446" w:rsidP="004E3446" w:rsidR="004E344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iznos se odnosi na tečajnu razliku.</w:t>
      </w:r>
    </w:p>
    <w:p w:rsidRDefault="004E3446" w:rsidP="004E3446" w:rsidR="004E3446">
      <w:pPr>
        <w:ind w:firstLine="720"/>
        <w:jc w:val="both"/>
        <w:rPr>
          <w:sz w:val="24"/>
          <w:szCs w:val="24"/>
        </w:rPr>
      </w:pPr>
    </w:p>
    <w:p w:rsidRDefault="004E3446" w:rsidP="004E3446" w:rsidR="004E344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4E3446" w:rsidP="004E3446" w:rsidR="004E3446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4E3446" w:rsidP="004E3446" w:rsidR="004E3446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4E3446" w:rsidP="00A870C4" w:rsidR="00A870C4" w:rsidRPr="00A870C4">
      <w:pPr>
        <w:jc w:val="both"/>
        <w:rPr>
          <w:sz w:val="24"/>
          <w:szCs w:val="24"/>
        </w:rPr>
      </w:pPr>
      <w:r w:rsidRPr="004E344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Default="00A870C4" w:rsidP="00966A42" w:rsidR="00966A42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239</w:t>
      </w:r>
      <w:r w:rsidRPr="00A870C4">
        <w:rPr>
          <w:sz w:val="24"/>
          <w:szCs w:val="24"/>
        </w:rPr>
        <w:tab/>
        <w:t>TRGOVINA KRK dioničko društ</w:t>
      </w:r>
      <w:r w:rsidR="00966A42">
        <w:rPr>
          <w:sz w:val="24"/>
          <w:szCs w:val="24"/>
        </w:rPr>
        <w:t>vo za maloprodaju i veleprodaju, OIB:</w:t>
      </w:r>
      <w:r w:rsidRPr="00A870C4">
        <w:rPr>
          <w:sz w:val="24"/>
          <w:szCs w:val="24"/>
        </w:rPr>
        <w:t>66548420466</w:t>
      </w:r>
      <w:r w:rsidR="00966A42">
        <w:rPr>
          <w:sz w:val="24"/>
          <w:szCs w:val="24"/>
        </w:rPr>
        <w:t>,</w:t>
      </w:r>
      <w:r w:rsidR="000773FF"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Du</w:t>
      </w:r>
      <w:r w:rsidR="00966A42">
        <w:rPr>
          <w:sz w:val="24"/>
          <w:szCs w:val="24"/>
        </w:rPr>
        <w:t>bašljanska 80, 51511 Malinska, u iznosu 28.203,13 kn.</w:t>
      </w:r>
    </w:p>
    <w:p w:rsidRDefault="00966A42" w:rsidP="00966A42" w:rsidR="00966A42">
      <w:pPr>
        <w:jc w:val="both"/>
        <w:rPr>
          <w:sz w:val="24"/>
          <w:szCs w:val="24"/>
        </w:rPr>
      </w:pPr>
    </w:p>
    <w:p w:rsidRDefault="00966A42" w:rsidP="00966A42" w:rsidR="00966A4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>Razlog osporavanja:</w:t>
      </w:r>
      <w:r w:rsidR="004805CA">
        <w:rPr>
          <w:sz w:val="24"/>
          <w:szCs w:val="24"/>
        </w:rPr>
        <w:t xml:space="preserve"> tražbina kompenzirana prije predstečajnog posupka</w:t>
      </w:r>
      <w:r>
        <w:rPr>
          <w:sz w:val="24"/>
          <w:szCs w:val="24"/>
        </w:rPr>
        <w:t>.</w:t>
      </w:r>
    </w:p>
    <w:p w:rsidRDefault="00966A42" w:rsidP="00966A42" w:rsidR="00966A42">
      <w:pPr>
        <w:ind w:firstLine="720"/>
        <w:jc w:val="both"/>
        <w:rPr>
          <w:sz w:val="24"/>
          <w:szCs w:val="24"/>
        </w:rPr>
      </w:pPr>
    </w:p>
    <w:p w:rsidRDefault="00966A42" w:rsidP="00966A42" w:rsidR="00966A42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966A42" w:rsidP="00966A42" w:rsidR="00966A42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66A42" w:rsidP="00966A42" w:rsidR="00966A42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E00025" w:rsidP="00E00025" w:rsidR="00E00025" w:rsidRPr="00EE34B6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241</w:t>
      </w:r>
      <w:r>
        <w:rPr>
          <w:sz w:val="24"/>
          <w:szCs w:val="24"/>
        </w:rPr>
        <w:tab/>
        <w:t>TROLLI GMBH, FUERTH-</w:t>
      </w:r>
      <w:r w:rsidR="00A870C4" w:rsidRPr="00A870C4">
        <w:rPr>
          <w:sz w:val="24"/>
          <w:szCs w:val="24"/>
        </w:rPr>
        <w:t>DEUTSCHLAND</w:t>
      </w:r>
      <w:r>
        <w:rPr>
          <w:sz w:val="24"/>
          <w:szCs w:val="24"/>
        </w:rPr>
        <w:t xml:space="preserve">, </w:t>
      </w:r>
      <w:r w:rsidR="00A870C4" w:rsidRPr="00A870C4">
        <w:rPr>
          <w:sz w:val="24"/>
          <w:szCs w:val="24"/>
        </w:rPr>
        <w:t>O</w:t>
      </w:r>
      <w:r>
        <w:rPr>
          <w:sz w:val="24"/>
          <w:szCs w:val="24"/>
        </w:rPr>
        <w:t xml:space="preserve">ststrasse </w:t>
      </w:r>
      <w:r w:rsidR="00A870C4" w:rsidRPr="00A870C4">
        <w:rPr>
          <w:sz w:val="24"/>
          <w:szCs w:val="24"/>
        </w:rPr>
        <w:t>94, 90701 F</w:t>
      </w:r>
      <w:r>
        <w:rPr>
          <w:sz w:val="24"/>
          <w:szCs w:val="24"/>
        </w:rPr>
        <w:t>uerth</w:t>
      </w:r>
      <w:r w:rsidR="00A870C4" w:rsidRPr="00A870C4">
        <w:rPr>
          <w:sz w:val="24"/>
          <w:szCs w:val="24"/>
        </w:rPr>
        <w:t>, N</w:t>
      </w:r>
      <w:r>
        <w:rPr>
          <w:sz w:val="24"/>
          <w:szCs w:val="24"/>
        </w:rPr>
        <w:t>jemačka, u iznosu 33.174,33 kn.</w:t>
      </w:r>
    </w:p>
    <w:p w:rsidRDefault="00E00025" w:rsidP="00E00025" w:rsidR="00E00025">
      <w:pPr>
        <w:jc w:val="both"/>
        <w:rPr>
          <w:sz w:val="24"/>
          <w:szCs w:val="24"/>
        </w:rPr>
      </w:pPr>
    </w:p>
    <w:p w:rsidRDefault="00E00025" w:rsidP="00E00025" w:rsidR="00E000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>Razlog osporavanja:</w:t>
      </w:r>
      <w:r>
        <w:rPr>
          <w:sz w:val="24"/>
          <w:szCs w:val="24"/>
        </w:rPr>
        <w:t xml:space="preserve"> obveza izvršena prije predstečajnog posupka.</w:t>
      </w:r>
    </w:p>
    <w:p w:rsidRDefault="00E00025" w:rsidP="00E00025" w:rsidR="00E00025">
      <w:pPr>
        <w:ind w:firstLine="720"/>
        <w:jc w:val="both"/>
        <w:rPr>
          <w:sz w:val="24"/>
          <w:szCs w:val="24"/>
        </w:rPr>
      </w:pPr>
    </w:p>
    <w:p w:rsidRDefault="00E00025" w:rsidP="00E00025" w:rsidR="00E00025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E00025" w:rsidP="00E00025" w:rsidR="00E00025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E00025" w:rsidP="00E00025" w:rsidR="00E00025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E00025" w:rsidR="00E00025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242</w:t>
      </w:r>
      <w:r w:rsidRPr="00A870C4">
        <w:rPr>
          <w:sz w:val="24"/>
          <w:szCs w:val="24"/>
        </w:rPr>
        <w:tab/>
        <w:t>JURICA TUMPAK</w:t>
      </w:r>
      <w:r w:rsidR="00E00025">
        <w:rPr>
          <w:sz w:val="24"/>
          <w:szCs w:val="24"/>
        </w:rPr>
        <w:t>, OIB:</w:t>
      </w:r>
      <w:r w:rsidRPr="00A870C4">
        <w:rPr>
          <w:sz w:val="24"/>
          <w:szCs w:val="24"/>
        </w:rPr>
        <w:t>29231526305</w:t>
      </w:r>
      <w:r w:rsidR="00E00025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M</w:t>
      </w:r>
      <w:r w:rsidR="00E00025">
        <w:rPr>
          <w:sz w:val="24"/>
          <w:szCs w:val="24"/>
        </w:rPr>
        <w:t>ahovo</w:t>
      </w:r>
      <w:r w:rsidRPr="00A870C4">
        <w:rPr>
          <w:sz w:val="24"/>
          <w:szCs w:val="24"/>
        </w:rPr>
        <w:t xml:space="preserve"> 126, 44201 M</w:t>
      </w:r>
      <w:r w:rsidR="00E00025">
        <w:rPr>
          <w:sz w:val="24"/>
          <w:szCs w:val="24"/>
        </w:rPr>
        <w:t>ahovo</w:t>
      </w:r>
      <w:r w:rsidR="009F665F">
        <w:rPr>
          <w:sz w:val="24"/>
          <w:szCs w:val="24"/>
        </w:rPr>
        <w:t>,</w:t>
      </w:r>
      <w:r w:rsidR="00E00025">
        <w:rPr>
          <w:sz w:val="24"/>
          <w:szCs w:val="24"/>
        </w:rPr>
        <w:t xml:space="preserve"> u iznosu 463.328,71 kn.</w:t>
      </w:r>
    </w:p>
    <w:p w:rsidRDefault="00E00025" w:rsidP="00E00025" w:rsidR="00E00025">
      <w:pPr>
        <w:jc w:val="both"/>
        <w:rPr>
          <w:sz w:val="24"/>
          <w:szCs w:val="24"/>
        </w:rPr>
      </w:pPr>
    </w:p>
    <w:p w:rsidRDefault="00E00025" w:rsidP="00E00025" w:rsidR="00E000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>Razlog osporavanja:</w:t>
      </w:r>
      <w:r>
        <w:rPr>
          <w:sz w:val="24"/>
          <w:szCs w:val="24"/>
        </w:rPr>
        <w:t xml:space="preserve"> nedostatak valjane pravne osnove. Vodi se postupak pred Općinskim radnim sudom u Zagrebu pod posl. br. Pr-2037/07.</w:t>
      </w:r>
    </w:p>
    <w:p w:rsidRDefault="00E00025" w:rsidP="00E00025" w:rsidR="00E00025">
      <w:pPr>
        <w:ind w:firstLine="720"/>
        <w:jc w:val="both"/>
        <w:rPr>
          <w:sz w:val="24"/>
          <w:szCs w:val="24"/>
        </w:rPr>
      </w:pPr>
    </w:p>
    <w:p w:rsidRDefault="00E00025" w:rsidP="00E00025" w:rsidR="00E00025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E00025" w:rsidP="00E00025" w:rsidR="00E00025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E00025" w:rsidP="00E00025" w:rsidR="00E00025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9F665F" w:rsidR="009F665F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254</w:t>
      </w:r>
      <w:r w:rsidRPr="00A870C4">
        <w:rPr>
          <w:sz w:val="24"/>
          <w:szCs w:val="24"/>
        </w:rPr>
        <w:tab/>
        <w:t>VOĆE ROYAL d.o.o. za zastupanje u c</w:t>
      </w:r>
      <w:r w:rsidR="009F665F">
        <w:rPr>
          <w:sz w:val="24"/>
          <w:szCs w:val="24"/>
        </w:rPr>
        <w:t>a</w:t>
      </w:r>
      <w:r w:rsidRPr="00A870C4">
        <w:rPr>
          <w:sz w:val="24"/>
          <w:szCs w:val="24"/>
        </w:rPr>
        <w:t>rinskom postupku i trgovinu u stečaju</w:t>
      </w:r>
      <w:r w:rsidR="009F665F">
        <w:rPr>
          <w:sz w:val="24"/>
          <w:szCs w:val="24"/>
        </w:rPr>
        <w:t>, OIB:</w:t>
      </w:r>
      <w:r w:rsidRPr="00A870C4">
        <w:rPr>
          <w:sz w:val="24"/>
          <w:szCs w:val="24"/>
        </w:rPr>
        <w:t>27354046277</w:t>
      </w:r>
      <w:r w:rsidR="009F665F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Bulatova 20, 10000 Zagreb</w:t>
      </w:r>
      <w:r w:rsidR="009F665F">
        <w:rPr>
          <w:sz w:val="24"/>
          <w:szCs w:val="24"/>
        </w:rPr>
        <w:t>, u iznosu 4.780.957,64 kn.</w:t>
      </w:r>
    </w:p>
    <w:p w:rsidRDefault="009F665F" w:rsidP="009F665F" w:rsidR="009F665F">
      <w:pPr>
        <w:jc w:val="both"/>
        <w:rPr>
          <w:sz w:val="24"/>
          <w:szCs w:val="24"/>
        </w:rPr>
      </w:pPr>
    </w:p>
    <w:p w:rsidRDefault="009F665F" w:rsidP="009F665F" w:rsidR="009F665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>Razlog osporavanja:</w:t>
      </w:r>
      <w:r>
        <w:rPr>
          <w:sz w:val="24"/>
          <w:szCs w:val="24"/>
        </w:rPr>
        <w:t xml:space="preserve"> vodi se postupak pred Trgovačkim sudom u Zagrebu pod posl. br. P-867/13.</w:t>
      </w:r>
    </w:p>
    <w:p w:rsidRDefault="009F665F" w:rsidP="009F665F" w:rsidR="009F665F">
      <w:pPr>
        <w:ind w:firstLine="720"/>
        <w:jc w:val="both"/>
        <w:rPr>
          <w:sz w:val="24"/>
          <w:szCs w:val="24"/>
        </w:rPr>
      </w:pPr>
    </w:p>
    <w:p w:rsidRDefault="009F665F" w:rsidP="009F665F" w:rsidR="009F665F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9F665F" w:rsidP="009F665F" w:rsidR="009F66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F665F" w:rsidP="009F665F" w:rsidR="009F665F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9F665F" w:rsidR="009F665F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258</w:t>
      </w:r>
      <w:r w:rsidRPr="00A870C4">
        <w:rPr>
          <w:sz w:val="24"/>
          <w:szCs w:val="24"/>
        </w:rPr>
        <w:tab/>
        <w:t>MARIJO VUKOJEVIĆ</w:t>
      </w:r>
      <w:r w:rsidR="009F665F">
        <w:rPr>
          <w:sz w:val="24"/>
          <w:szCs w:val="24"/>
        </w:rPr>
        <w:t>, OIB:</w:t>
      </w:r>
      <w:r w:rsidRPr="00A870C4">
        <w:rPr>
          <w:sz w:val="24"/>
          <w:szCs w:val="24"/>
        </w:rPr>
        <w:t>98447999343</w:t>
      </w:r>
      <w:r w:rsidR="009F665F">
        <w:rPr>
          <w:sz w:val="24"/>
          <w:szCs w:val="24"/>
        </w:rPr>
        <w:t>, Put</w:t>
      </w:r>
      <w:r w:rsidRPr="00A870C4">
        <w:rPr>
          <w:sz w:val="24"/>
          <w:szCs w:val="24"/>
        </w:rPr>
        <w:t xml:space="preserve"> V</w:t>
      </w:r>
      <w:r w:rsidR="009F665F">
        <w:rPr>
          <w:sz w:val="24"/>
          <w:szCs w:val="24"/>
        </w:rPr>
        <w:t>itrenice</w:t>
      </w:r>
      <w:r w:rsidRPr="00A870C4">
        <w:rPr>
          <w:sz w:val="24"/>
          <w:szCs w:val="24"/>
        </w:rPr>
        <w:t xml:space="preserve"> 18, 21212 K</w:t>
      </w:r>
      <w:r w:rsidR="009F665F">
        <w:rPr>
          <w:sz w:val="24"/>
          <w:szCs w:val="24"/>
        </w:rPr>
        <w:t>aštel</w:t>
      </w:r>
      <w:r w:rsidRPr="00A870C4">
        <w:rPr>
          <w:sz w:val="24"/>
          <w:szCs w:val="24"/>
        </w:rPr>
        <w:t xml:space="preserve"> S</w:t>
      </w:r>
      <w:r w:rsidR="009F665F">
        <w:rPr>
          <w:sz w:val="24"/>
          <w:szCs w:val="24"/>
        </w:rPr>
        <w:t>ućurac,</w:t>
      </w:r>
      <w:r w:rsidR="009F665F" w:rsidRPr="009F665F">
        <w:rPr>
          <w:sz w:val="24"/>
          <w:szCs w:val="24"/>
        </w:rPr>
        <w:t xml:space="preserve"> </w:t>
      </w:r>
      <w:r w:rsidR="009F665F">
        <w:rPr>
          <w:sz w:val="24"/>
          <w:szCs w:val="24"/>
        </w:rPr>
        <w:lastRenderedPageBreak/>
        <w:t>u iznosu 33.331,88 kn.</w:t>
      </w:r>
    </w:p>
    <w:p w:rsidRDefault="009F665F" w:rsidP="009F665F" w:rsidR="009F665F">
      <w:pPr>
        <w:jc w:val="both"/>
        <w:rPr>
          <w:sz w:val="24"/>
          <w:szCs w:val="24"/>
        </w:rPr>
      </w:pPr>
    </w:p>
    <w:p w:rsidRDefault="009F665F" w:rsidP="009F665F" w:rsidR="009F665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>Razlog osporavanja:</w:t>
      </w:r>
      <w:r>
        <w:rPr>
          <w:sz w:val="24"/>
          <w:szCs w:val="24"/>
        </w:rPr>
        <w:t xml:space="preserve"> obveza izvršena prije predstečajnog postupka.</w:t>
      </w:r>
    </w:p>
    <w:p w:rsidRDefault="009F665F" w:rsidP="009F665F" w:rsidR="009F665F">
      <w:pPr>
        <w:ind w:firstLine="720"/>
        <w:jc w:val="both"/>
        <w:rPr>
          <w:sz w:val="24"/>
          <w:szCs w:val="24"/>
        </w:rPr>
      </w:pPr>
    </w:p>
    <w:p w:rsidRDefault="009F665F" w:rsidP="009F665F" w:rsidR="009F665F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</w:t>
      </w:r>
      <w:r w:rsidR="007E4AD0">
        <w:rPr>
          <w:sz w:val="24"/>
          <w:szCs w:val="24"/>
        </w:rPr>
        <w:t xml:space="preserve">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9F665F" w:rsidP="009F665F" w:rsidR="009F66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F665F" w:rsidP="009F665F" w:rsidR="009F665F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952160" w:rsidR="00952160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261</w:t>
      </w:r>
      <w:r w:rsidRPr="00A870C4">
        <w:rPr>
          <w:sz w:val="24"/>
          <w:szCs w:val="24"/>
        </w:rPr>
        <w:tab/>
        <w:t>WIJNTRANSPORT</w:t>
      </w:r>
      <w:r w:rsidR="009F665F"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S</w:t>
      </w:r>
      <w:r w:rsidR="00952160">
        <w:rPr>
          <w:sz w:val="24"/>
          <w:szCs w:val="24"/>
        </w:rPr>
        <w:t>ongertweg</w:t>
      </w:r>
      <w:r w:rsidRPr="00A870C4">
        <w:rPr>
          <w:sz w:val="24"/>
          <w:szCs w:val="24"/>
        </w:rPr>
        <w:t xml:space="preserve"> 17, 5960 NG H</w:t>
      </w:r>
      <w:r w:rsidR="00952160">
        <w:rPr>
          <w:sz w:val="24"/>
          <w:szCs w:val="24"/>
        </w:rPr>
        <w:t>orst</w:t>
      </w:r>
      <w:r w:rsidRPr="00A870C4">
        <w:rPr>
          <w:sz w:val="24"/>
          <w:szCs w:val="24"/>
        </w:rPr>
        <w:t>, N</w:t>
      </w:r>
      <w:r w:rsidR="00952160">
        <w:rPr>
          <w:sz w:val="24"/>
          <w:szCs w:val="24"/>
        </w:rPr>
        <w:t>izozemska,</w:t>
      </w:r>
      <w:r w:rsidR="00952160" w:rsidRPr="00952160">
        <w:rPr>
          <w:sz w:val="24"/>
          <w:szCs w:val="24"/>
        </w:rPr>
        <w:t xml:space="preserve"> </w:t>
      </w:r>
      <w:r w:rsidR="00952160">
        <w:rPr>
          <w:sz w:val="24"/>
          <w:szCs w:val="24"/>
        </w:rPr>
        <w:t>u iznosu 30.384,93 kn.</w:t>
      </w:r>
    </w:p>
    <w:p w:rsidRDefault="00952160" w:rsidP="00952160" w:rsidR="00952160">
      <w:pPr>
        <w:jc w:val="both"/>
        <w:rPr>
          <w:sz w:val="24"/>
          <w:szCs w:val="24"/>
        </w:rPr>
      </w:pPr>
    </w:p>
    <w:p w:rsidRDefault="00952160" w:rsidP="00952160" w:rsidR="0095216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>Razlog osporavanja:</w:t>
      </w:r>
      <w:r>
        <w:rPr>
          <w:sz w:val="24"/>
          <w:szCs w:val="24"/>
        </w:rPr>
        <w:t xml:space="preserve"> obveza izvršena prije predstečajnog postupka.</w:t>
      </w:r>
    </w:p>
    <w:p w:rsidRDefault="00952160" w:rsidP="00952160" w:rsidR="00952160">
      <w:pPr>
        <w:ind w:firstLine="720"/>
        <w:jc w:val="both"/>
        <w:rPr>
          <w:sz w:val="24"/>
          <w:szCs w:val="24"/>
        </w:rPr>
      </w:pPr>
    </w:p>
    <w:p w:rsidRDefault="00952160" w:rsidP="00952160" w:rsidR="00952160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952160" w:rsidP="00952160" w:rsidR="00952160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52160" w:rsidP="00952160" w:rsidR="00952160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</w:p>
    <w:p w:rsidRDefault="00A870C4" w:rsidP="00952160" w:rsidR="00952160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269</w:t>
      </w:r>
      <w:r w:rsidRPr="00A870C4">
        <w:rPr>
          <w:sz w:val="24"/>
          <w:szCs w:val="24"/>
        </w:rPr>
        <w:tab/>
        <w:t>ZDJELAREVIĆ VINO SELEKCIJA društvo s ograničenom odgovornošću za trgovinu i usluge</w:t>
      </w:r>
      <w:r w:rsidR="00952160">
        <w:rPr>
          <w:sz w:val="24"/>
          <w:szCs w:val="24"/>
        </w:rPr>
        <w:t>, OIB:</w:t>
      </w:r>
      <w:r w:rsidRPr="00A870C4">
        <w:rPr>
          <w:sz w:val="24"/>
          <w:szCs w:val="24"/>
        </w:rPr>
        <w:t>98227763887</w:t>
      </w:r>
      <w:r w:rsidR="00952160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Mlinovi 125b, 10000 Zagreb</w:t>
      </w:r>
      <w:r w:rsidR="00952160">
        <w:rPr>
          <w:sz w:val="24"/>
          <w:szCs w:val="24"/>
        </w:rPr>
        <w:t>, u iznosu</w:t>
      </w:r>
      <w:r w:rsidR="00952160" w:rsidRPr="00952160">
        <w:rPr>
          <w:sz w:val="24"/>
          <w:szCs w:val="24"/>
        </w:rPr>
        <w:t xml:space="preserve"> </w:t>
      </w:r>
      <w:r w:rsidR="00952160">
        <w:rPr>
          <w:sz w:val="24"/>
          <w:szCs w:val="24"/>
        </w:rPr>
        <w:t>4.577,75 kn.</w:t>
      </w:r>
    </w:p>
    <w:p w:rsidRDefault="00952160" w:rsidP="00952160" w:rsidR="00952160">
      <w:pPr>
        <w:jc w:val="both"/>
        <w:rPr>
          <w:sz w:val="24"/>
          <w:szCs w:val="24"/>
        </w:rPr>
      </w:pPr>
    </w:p>
    <w:p w:rsidRDefault="00952160" w:rsidP="00952160" w:rsidR="0095216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>Razlog osporavanja:</w:t>
      </w:r>
      <w:r>
        <w:rPr>
          <w:sz w:val="24"/>
          <w:szCs w:val="24"/>
        </w:rPr>
        <w:t xml:space="preserve"> tražbina kompenzirana prije predstečajnog postupka.</w:t>
      </w:r>
    </w:p>
    <w:p w:rsidRDefault="00952160" w:rsidP="00952160" w:rsidR="00952160">
      <w:pPr>
        <w:ind w:firstLine="720"/>
        <w:jc w:val="both"/>
        <w:rPr>
          <w:sz w:val="24"/>
          <w:szCs w:val="24"/>
        </w:rPr>
      </w:pPr>
    </w:p>
    <w:p w:rsidRDefault="00952160" w:rsidP="00952160" w:rsidR="00952160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952160" w:rsidP="00952160" w:rsidR="00952160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52160" w:rsidP="00952160" w:rsidR="00952160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ab/>
      </w:r>
    </w:p>
    <w:p w:rsidRDefault="00A870C4" w:rsidP="00097C10" w:rsidR="00097C10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270</w:t>
      </w:r>
      <w:r w:rsidRPr="00A870C4">
        <w:rPr>
          <w:sz w:val="24"/>
          <w:szCs w:val="24"/>
        </w:rPr>
        <w:tab/>
        <w:t>ZIGANTE TARTUFI d.o.o. za preradu tartufa</w:t>
      </w:r>
      <w:r w:rsidR="00097C10">
        <w:rPr>
          <w:sz w:val="24"/>
          <w:szCs w:val="24"/>
        </w:rPr>
        <w:t>, OIB:</w:t>
      </w:r>
      <w:r w:rsidRPr="00A870C4">
        <w:rPr>
          <w:sz w:val="24"/>
          <w:szCs w:val="24"/>
        </w:rPr>
        <w:t>31156649650</w:t>
      </w:r>
      <w:r w:rsidR="00097C10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Plovanija,</w:t>
      </w:r>
      <w:r w:rsidR="00097C10"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Portoroška 15, 52460 Buje</w:t>
      </w:r>
      <w:r w:rsidR="00097C10">
        <w:rPr>
          <w:sz w:val="24"/>
          <w:szCs w:val="24"/>
        </w:rPr>
        <w:t>, u iznosu</w:t>
      </w:r>
      <w:r w:rsidR="00097C10" w:rsidRPr="00952160">
        <w:rPr>
          <w:sz w:val="24"/>
          <w:szCs w:val="24"/>
        </w:rPr>
        <w:t xml:space="preserve"> </w:t>
      </w:r>
      <w:r w:rsidR="00097C10">
        <w:rPr>
          <w:sz w:val="24"/>
          <w:szCs w:val="24"/>
        </w:rPr>
        <w:t>43.535,25 kn.</w:t>
      </w:r>
    </w:p>
    <w:p w:rsidRDefault="00097C10" w:rsidP="00097C10" w:rsidR="00097C10">
      <w:pPr>
        <w:jc w:val="both"/>
        <w:rPr>
          <w:sz w:val="24"/>
          <w:szCs w:val="24"/>
        </w:rPr>
      </w:pPr>
    </w:p>
    <w:p w:rsidRDefault="00097C10" w:rsidP="00097C10" w:rsidR="00097C1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>Razlog osporavanja:</w:t>
      </w:r>
      <w:r>
        <w:rPr>
          <w:sz w:val="24"/>
          <w:szCs w:val="24"/>
        </w:rPr>
        <w:t xml:space="preserve"> tražbina kompenzirana prije predstečajnog postupka.</w:t>
      </w:r>
    </w:p>
    <w:p w:rsidRDefault="00097C10" w:rsidP="00097C10" w:rsidR="00097C10">
      <w:pPr>
        <w:ind w:firstLine="720"/>
        <w:jc w:val="both"/>
        <w:rPr>
          <w:sz w:val="24"/>
          <w:szCs w:val="24"/>
        </w:rPr>
      </w:pPr>
    </w:p>
    <w:p w:rsidRDefault="00097C10" w:rsidP="00097C10" w:rsidR="00097C10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097C10" w:rsidP="00097C10" w:rsidR="00097C10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097C10" w:rsidP="00097C10" w:rsidR="00097C10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 w:rsidRPr="00A870C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lastRenderedPageBreak/>
        <w:tab/>
      </w:r>
    </w:p>
    <w:p w:rsidRDefault="00A870C4" w:rsidP="00097C10" w:rsidR="00097C10" w:rsidRPr="00EE34B6">
      <w:pPr>
        <w:jc w:val="both"/>
        <w:rPr>
          <w:color w:val="FF0000"/>
          <w:sz w:val="24"/>
          <w:szCs w:val="24"/>
        </w:rPr>
      </w:pPr>
      <w:r w:rsidRPr="00A870C4">
        <w:rPr>
          <w:sz w:val="24"/>
          <w:szCs w:val="24"/>
        </w:rPr>
        <w:t>273</w:t>
      </w:r>
      <w:r w:rsidRPr="00A870C4">
        <w:rPr>
          <w:sz w:val="24"/>
          <w:szCs w:val="24"/>
        </w:rPr>
        <w:tab/>
        <w:t>ALLIANZ ZAGREB dioničko društvo za osiguranje</w:t>
      </w:r>
      <w:r w:rsidR="00097C10">
        <w:rPr>
          <w:sz w:val="24"/>
          <w:szCs w:val="24"/>
        </w:rPr>
        <w:t>, OIB:</w:t>
      </w:r>
      <w:r w:rsidRPr="00A870C4">
        <w:rPr>
          <w:sz w:val="24"/>
          <w:szCs w:val="24"/>
        </w:rPr>
        <w:t>23759810849</w:t>
      </w:r>
      <w:r w:rsidR="00097C10">
        <w:rPr>
          <w:sz w:val="24"/>
          <w:szCs w:val="24"/>
        </w:rPr>
        <w:t>,</w:t>
      </w:r>
      <w:r w:rsidRPr="00A870C4">
        <w:rPr>
          <w:sz w:val="24"/>
          <w:szCs w:val="24"/>
        </w:rPr>
        <w:tab/>
      </w:r>
      <w:r w:rsidR="00097C10"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Heinzelova 70, 10000 Zagreb</w:t>
      </w:r>
      <w:r w:rsidR="00097C10">
        <w:rPr>
          <w:sz w:val="24"/>
          <w:szCs w:val="24"/>
        </w:rPr>
        <w:t>, u iznosu</w:t>
      </w:r>
      <w:r w:rsidR="00097C10" w:rsidRPr="00952160">
        <w:rPr>
          <w:sz w:val="24"/>
          <w:szCs w:val="24"/>
        </w:rPr>
        <w:t xml:space="preserve"> </w:t>
      </w:r>
      <w:r w:rsidR="00097C10">
        <w:rPr>
          <w:sz w:val="24"/>
          <w:szCs w:val="24"/>
        </w:rPr>
        <w:t>9.169,68 kn.</w:t>
      </w:r>
    </w:p>
    <w:p w:rsidRDefault="00097C10" w:rsidP="00097C10" w:rsidR="00097C10">
      <w:pPr>
        <w:jc w:val="both"/>
        <w:rPr>
          <w:sz w:val="24"/>
          <w:szCs w:val="24"/>
        </w:rPr>
      </w:pPr>
    </w:p>
    <w:p w:rsidRDefault="00097C10" w:rsidP="00097C10" w:rsidR="00097C1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>Razlog osporavanja:</w:t>
      </w:r>
      <w:r>
        <w:rPr>
          <w:sz w:val="24"/>
          <w:szCs w:val="24"/>
        </w:rPr>
        <w:t xml:space="preserve"> nedostatak valjane pravne osnove.</w:t>
      </w:r>
    </w:p>
    <w:p w:rsidRDefault="00097C10" w:rsidP="00097C10" w:rsidR="00097C10">
      <w:pPr>
        <w:ind w:firstLine="720"/>
        <w:jc w:val="both"/>
        <w:rPr>
          <w:sz w:val="24"/>
          <w:szCs w:val="24"/>
        </w:rPr>
      </w:pPr>
    </w:p>
    <w:p w:rsidRDefault="00097C10" w:rsidP="00097C10" w:rsidR="00097C10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</w:t>
      </w:r>
      <w:r w:rsidR="007E4AD0">
        <w:rPr>
          <w:sz w:val="24"/>
          <w:szCs w:val="24"/>
        </w:rPr>
        <w:t xml:space="preserve">đenja osporene tražbine u roku </w:t>
      </w:r>
      <w:r>
        <w:rPr>
          <w:sz w:val="24"/>
          <w:szCs w:val="24"/>
        </w:rPr>
        <w:t>osam dana od pravomoćnosti rješenja o upućivanju na parnicu odnosno primitka drugostupanjske odluke</w:t>
      </w:r>
    </w:p>
    <w:p w:rsidRDefault="00097C10" w:rsidP="00097C10" w:rsidR="00097C10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097C10" w:rsidP="00097C10" w:rsidR="00097C10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A870C4" w:rsidP="00A870C4" w:rsidR="00A870C4">
      <w:pPr>
        <w:jc w:val="both"/>
        <w:rPr>
          <w:sz w:val="24"/>
          <w:szCs w:val="24"/>
        </w:rPr>
      </w:pPr>
    </w:p>
    <w:p w:rsidRDefault="009B460B" w:rsidP="009B460B" w:rsidR="009B460B">
      <w:pPr>
        <w:jc w:val="both"/>
        <w:rPr>
          <w:sz w:val="24"/>
          <w:szCs w:val="24"/>
        </w:rPr>
      </w:pPr>
    </w:p>
    <w:p w:rsidRDefault="00097C10" w:rsidP="009B460B" w:rsidR="009B460B">
      <w:pPr>
        <w:ind w:firstLine="282" w:left="426"/>
        <w:jc w:val="both"/>
        <w:rPr>
          <w:sz w:val="24"/>
        </w:rPr>
      </w:pPr>
      <w:r>
        <w:rPr>
          <w:sz w:val="24"/>
        </w:rPr>
        <w:t>2.  dužnik je osporio tražbine za koje postoji ovršna isprava sljedeći</w:t>
      </w:r>
      <w:r w:rsidR="009B460B" w:rsidRPr="00655F3F">
        <w:rPr>
          <w:sz w:val="24"/>
        </w:rPr>
        <w:t>m vjerovni</w:t>
      </w:r>
      <w:r>
        <w:rPr>
          <w:sz w:val="24"/>
        </w:rPr>
        <w:t>cima</w:t>
      </w:r>
      <w:r w:rsidR="009B460B" w:rsidRPr="00655F3F">
        <w:rPr>
          <w:sz w:val="24"/>
        </w:rPr>
        <w:t>:</w:t>
      </w:r>
    </w:p>
    <w:p w:rsidRDefault="00097C10" w:rsidP="009B460B" w:rsidR="00097C10" w:rsidRPr="00655F3F">
      <w:pPr>
        <w:ind w:firstLine="282" w:left="426"/>
        <w:jc w:val="both"/>
        <w:rPr>
          <w:sz w:val="24"/>
        </w:rPr>
      </w:pPr>
    </w:p>
    <w:p w:rsidRDefault="00097C10" w:rsidP="00097C10" w:rsidR="00097C10">
      <w:pPr>
        <w:jc w:val="both"/>
        <w:rPr>
          <w:sz w:val="24"/>
          <w:szCs w:val="24"/>
        </w:rPr>
      </w:pPr>
      <w:r>
        <w:rPr>
          <w:sz w:val="24"/>
          <w:szCs w:val="24"/>
        </w:rPr>
        <w:t>32.</w:t>
      </w:r>
      <w:r>
        <w:rPr>
          <w:sz w:val="24"/>
          <w:szCs w:val="24"/>
        </w:rPr>
        <w:tab/>
      </w:r>
      <w:r w:rsidR="009B460B">
        <w:rPr>
          <w:sz w:val="24"/>
          <w:szCs w:val="24"/>
        </w:rPr>
        <w:t xml:space="preserve">BKS BANK AG, </w:t>
      </w:r>
      <w:r w:rsidR="009B460B" w:rsidRPr="00D03D13">
        <w:rPr>
          <w:sz w:val="24"/>
          <w:szCs w:val="24"/>
        </w:rPr>
        <w:t>ST.VEITER RING 43, 9020 KLAGENFURT</w:t>
      </w:r>
      <w:r w:rsidR="009B460B" w:rsidRPr="009B460B">
        <w:rPr>
          <w:sz w:val="24"/>
          <w:szCs w:val="24"/>
        </w:rPr>
        <w:t xml:space="preserve">, u iznosu od </w:t>
      </w:r>
      <w:r w:rsidR="009B460B">
        <w:rPr>
          <w:sz w:val="24"/>
          <w:szCs w:val="24"/>
        </w:rPr>
        <w:t>5.051.183,84</w:t>
      </w:r>
      <w:r>
        <w:rPr>
          <w:sz w:val="24"/>
          <w:szCs w:val="24"/>
        </w:rPr>
        <w:t xml:space="preserve"> kn.</w:t>
      </w:r>
    </w:p>
    <w:p w:rsidRDefault="00097C10" w:rsidP="00097C10" w:rsidR="00097C10">
      <w:pPr>
        <w:jc w:val="both"/>
        <w:rPr>
          <w:sz w:val="24"/>
          <w:szCs w:val="24"/>
        </w:rPr>
      </w:pPr>
    </w:p>
    <w:p w:rsidRDefault="00097C10" w:rsidP="00097C10" w:rsidR="00097C1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307DDE">
        <w:rPr>
          <w:sz w:val="24"/>
          <w:szCs w:val="24"/>
        </w:rPr>
        <w:t xml:space="preserve">Razlog osporavanja: </w:t>
      </w:r>
      <w:r w:rsidR="00AF6E6C">
        <w:rPr>
          <w:sz w:val="24"/>
          <w:szCs w:val="24"/>
        </w:rPr>
        <w:t>nedostatak valjane pravne osnove</w:t>
      </w:r>
      <w:r>
        <w:rPr>
          <w:sz w:val="24"/>
          <w:szCs w:val="24"/>
        </w:rPr>
        <w:t xml:space="preserve">. </w:t>
      </w:r>
    </w:p>
    <w:p w:rsidRDefault="00097C10" w:rsidP="00097C10" w:rsidR="00097C10" w:rsidRPr="00307DDE">
      <w:pPr>
        <w:jc w:val="both"/>
        <w:rPr>
          <w:color w:val="FF0000"/>
          <w:sz w:val="24"/>
          <w:szCs w:val="24"/>
        </w:rPr>
      </w:pPr>
    </w:p>
    <w:p w:rsidRDefault="00097C10" w:rsidP="00097C10" w:rsidR="00097C1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8071D">
        <w:rPr>
          <w:sz w:val="24"/>
          <w:szCs w:val="24"/>
        </w:rPr>
        <w:t>Upućuj</w:t>
      </w:r>
      <w:r>
        <w:rPr>
          <w:sz w:val="24"/>
          <w:szCs w:val="24"/>
        </w:rPr>
        <w:t xml:space="preserve">e </w:t>
      </w:r>
      <w:r w:rsidRPr="0018071D">
        <w:rPr>
          <w:sz w:val="24"/>
          <w:szCs w:val="24"/>
        </w:rPr>
        <w:t xml:space="preserve">se </w:t>
      </w:r>
      <w:r>
        <w:rPr>
          <w:sz w:val="24"/>
          <w:szCs w:val="24"/>
        </w:rPr>
        <w:t>du</w:t>
      </w:r>
      <w:r w:rsidR="00B246BC">
        <w:rPr>
          <w:sz w:val="24"/>
          <w:szCs w:val="24"/>
        </w:rPr>
        <w:t xml:space="preserve">žnik kao osporavatelj tražbine, u roku </w:t>
      </w:r>
      <w:r>
        <w:rPr>
          <w:sz w:val="24"/>
          <w:szCs w:val="24"/>
        </w:rPr>
        <w:t>osam dana od dana pravomoćnosti rješenja o upućivanju u parnicu, odnosno primitka drugostupanjske odluke, na parnicu radi dokazivanja osnovanosti svoga osporavanja.</w:t>
      </w:r>
    </w:p>
    <w:p w:rsidRDefault="00097C10" w:rsidP="00097C10" w:rsidR="00097C10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Ako dužnik kao osporavatelj tražbine ne pokrenu parnicu u određenom roku, smatrat će se da je osporavanje otklonjeno.</w:t>
      </w:r>
    </w:p>
    <w:p w:rsidRDefault="00097C10" w:rsidP="00097C10" w:rsidR="00097C10" w:rsidRPr="00AB3DF8">
      <w:pPr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Pr="00AB3DF8">
        <w:rPr>
          <w:sz w:val="24"/>
          <w:szCs w:val="24"/>
        </w:rPr>
        <w:t>Ako je u vrijeme otvaranja predstečajnog postupka o tražbini tekla parnica, upućuje se dužnik kao osporavatelj tražbine staviti prijedlog za nastavak parnice.</w:t>
      </w:r>
    </w:p>
    <w:p w:rsidRDefault="009B460B" w:rsidP="00097C10" w:rsidR="009B460B">
      <w:pPr>
        <w:jc w:val="both"/>
        <w:rPr>
          <w:sz w:val="24"/>
          <w:szCs w:val="24"/>
        </w:rPr>
      </w:pPr>
    </w:p>
    <w:p w:rsidRDefault="001703DE" w:rsidP="009B460B" w:rsidR="001703DE">
      <w:pPr>
        <w:ind w:firstLine="720"/>
        <w:jc w:val="both"/>
        <w:rPr>
          <w:sz w:val="24"/>
          <w:szCs w:val="24"/>
        </w:rPr>
      </w:pPr>
    </w:p>
    <w:p w:rsidRDefault="001703DE" w:rsidP="00AF6E6C" w:rsidR="00AF6E6C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155</w:t>
      </w:r>
      <w:r w:rsidRPr="00A870C4">
        <w:rPr>
          <w:sz w:val="24"/>
          <w:szCs w:val="24"/>
        </w:rPr>
        <w:tab/>
        <w:t>MINISTARSTVO FINANCIJA-DRŽAVNI PRORAČUN</w:t>
      </w:r>
      <w:r w:rsidR="0057575C">
        <w:rPr>
          <w:sz w:val="24"/>
          <w:szCs w:val="24"/>
        </w:rPr>
        <w:t xml:space="preserve">, </w:t>
      </w:r>
      <w:r w:rsidR="00AF6E6C">
        <w:rPr>
          <w:sz w:val="24"/>
          <w:szCs w:val="24"/>
        </w:rPr>
        <w:t>OIB:</w:t>
      </w:r>
      <w:r w:rsidRPr="00A870C4">
        <w:rPr>
          <w:sz w:val="24"/>
          <w:szCs w:val="24"/>
        </w:rPr>
        <w:t>18683136487</w:t>
      </w:r>
      <w:r w:rsidR="00AF6E6C"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Katančićeva 5, 10000 Z</w:t>
      </w:r>
      <w:r w:rsidR="00AF6E6C">
        <w:rPr>
          <w:sz w:val="24"/>
          <w:szCs w:val="24"/>
        </w:rPr>
        <w:t xml:space="preserve">agreb, </w:t>
      </w:r>
      <w:r w:rsidR="00AF6E6C" w:rsidRPr="009B460B">
        <w:rPr>
          <w:sz w:val="24"/>
          <w:szCs w:val="24"/>
        </w:rPr>
        <w:t xml:space="preserve">u iznosu od </w:t>
      </w:r>
      <w:r w:rsidR="0057575C">
        <w:rPr>
          <w:sz w:val="24"/>
          <w:szCs w:val="24"/>
        </w:rPr>
        <w:t>1.699.778,45</w:t>
      </w:r>
      <w:r w:rsidR="00AF6E6C">
        <w:rPr>
          <w:sz w:val="24"/>
          <w:szCs w:val="24"/>
        </w:rPr>
        <w:t xml:space="preserve"> kn.</w:t>
      </w:r>
    </w:p>
    <w:p w:rsidRDefault="00AF6E6C" w:rsidP="00AF6E6C" w:rsidR="00AF6E6C">
      <w:pPr>
        <w:jc w:val="both"/>
        <w:rPr>
          <w:sz w:val="24"/>
          <w:szCs w:val="24"/>
        </w:rPr>
      </w:pPr>
    </w:p>
    <w:p w:rsidRDefault="00AF6E6C" w:rsidP="00AF6E6C" w:rsidR="00AF6E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pri</w:t>
      </w:r>
      <w:r w:rsidR="0057575C">
        <w:rPr>
          <w:sz w:val="24"/>
          <w:szCs w:val="24"/>
        </w:rPr>
        <w:t>znata u tražbini pod r.br.154.</w:t>
      </w:r>
    </w:p>
    <w:p w:rsidRDefault="00AF6E6C" w:rsidP="00AF6E6C" w:rsidR="00AF6E6C" w:rsidRPr="00307DDE">
      <w:pPr>
        <w:jc w:val="both"/>
        <w:rPr>
          <w:color w:val="FF0000"/>
          <w:sz w:val="24"/>
          <w:szCs w:val="24"/>
        </w:rPr>
      </w:pPr>
    </w:p>
    <w:p w:rsidRDefault="00AF6E6C" w:rsidP="00AF6E6C" w:rsidR="00AF6E6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8071D">
        <w:rPr>
          <w:sz w:val="24"/>
          <w:szCs w:val="24"/>
        </w:rPr>
        <w:t>Upućuj</w:t>
      </w:r>
      <w:r>
        <w:rPr>
          <w:sz w:val="24"/>
          <w:szCs w:val="24"/>
        </w:rPr>
        <w:t xml:space="preserve">e </w:t>
      </w:r>
      <w:r w:rsidRPr="0018071D">
        <w:rPr>
          <w:sz w:val="24"/>
          <w:szCs w:val="24"/>
        </w:rPr>
        <w:t xml:space="preserve">se </w:t>
      </w:r>
      <w:r>
        <w:rPr>
          <w:sz w:val="24"/>
          <w:szCs w:val="24"/>
        </w:rPr>
        <w:t>dužnik kao osporavatelj tražbine, u roku osam dana od dana pravomoćnosti rješenja o upućivanju u parnicu, odnosno primitka drugostupanjske odluke, na parnicu radi dokazivanja osnovanosti svoga osporavanja.</w:t>
      </w:r>
    </w:p>
    <w:p w:rsidRDefault="00AF6E6C" w:rsidP="00AF6E6C" w:rsidR="00AF6E6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Ako dužnik kao osporavatelj tražbine ne pokrenu parnicu u određenom roku, smatrat će se da je osporavanje otklonjeno.</w:t>
      </w:r>
    </w:p>
    <w:p w:rsidRDefault="00AF6E6C" w:rsidP="00AF6E6C" w:rsidR="00AF6E6C" w:rsidRPr="00AB3DF8">
      <w:pPr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Pr="00AB3DF8">
        <w:rPr>
          <w:sz w:val="24"/>
          <w:szCs w:val="24"/>
        </w:rPr>
        <w:t>Ako je u vrijeme otvaranja predstečajnog postupka o tražbini tekla parnica, upućuje se dužnik kao osporavatelj tražbine staviti prijedlog za nastavak parnice.</w:t>
      </w:r>
    </w:p>
    <w:p w:rsidRDefault="001703DE" w:rsidP="001703DE" w:rsidR="001703DE">
      <w:pPr>
        <w:jc w:val="both"/>
        <w:rPr>
          <w:sz w:val="24"/>
          <w:szCs w:val="24"/>
        </w:rPr>
      </w:pPr>
    </w:p>
    <w:p w:rsidRDefault="007E1224" w:rsidP="00AF6E6C" w:rsidR="00AF6E6C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170</w:t>
      </w:r>
      <w:r w:rsidRPr="00A870C4">
        <w:rPr>
          <w:sz w:val="24"/>
          <w:szCs w:val="24"/>
        </w:rPr>
        <w:tab/>
        <w:t>P.B. GRAD d.o.o. za trgovinu i usluge</w:t>
      </w:r>
      <w:r>
        <w:rPr>
          <w:sz w:val="24"/>
          <w:szCs w:val="24"/>
        </w:rPr>
        <w:t xml:space="preserve">, OIB: </w:t>
      </w:r>
      <w:r w:rsidRPr="00A870C4">
        <w:rPr>
          <w:sz w:val="24"/>
          <w:szCs w:val="24"/>
        </w:rPr>
        <w:t>10120762935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Ra</w:t>
      </w:r>
      <w:r w:rsidR="00AF6E6C">
        <w:rPr>
          <w:sz w:val="24"/>
          <w:szCs w:val="24"/>
        </w:rPr>
        <w:t>dnička cesta 50, 10000 Zagreb</w:t>
      </w:r>
      <w:r w:rsidR="00AF6E6C">
        <w:rPr>
          <w:sz w:val="24"/>
          <w:szCs w:val="24"/>
        </w:rPr>
        <w:tab/>
        <w:t>,</w:t>
      </w:r>
      <w:r w:rsidR="00AF6E6C" w:rsidRPr="00AF6E6C">
        <w:rPr>
          <w:sz w:val="24"/>
          <w:szCs w:val="24"/>
        </w:rPr>
        <w:t xml:space="preserve"> </w:t>
      </w:r>
      <w:r w:rsidR="00AF6E6C" w:rsidRPr="009B460B">
        <w:rPr>
          <w:sz w:val="24"/>
          <w:szCs w:val="24"/>
        </w:rPr>
        <w:t xml:space="preserve">u iznosu od </w:t>
      </w:r>
      <w:r w:rsidR="00AF6E6C">
        <w:rPr>
          <w:sz w:val="24"/>
          <w:szCs w:val="24"/>
        </w:rPr>
        <w:t>825.723,72 kn.</w:t>
      </w:r>
    </w:p>
    <w:p w:rsidRDefault="00AF6E6C" w:rsidP="00AF6E6C" w:rsidR="00AF6E6C">
      <w:pPr>
        <w:jc w:val="both"/>
        <w:rPr>
          <w:sz w:val="24"/>
          <w:szCs w:val="24"/>
        </w:rPr>
      </w:pPr>
    </w:p>
    <w:p w:rsidRDefault="00AF6E6C" w:rsidP="00AF6E6C" w:rsidR="00AF6E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 xml:space="preserve">vodi se postupak pred Trgovačkim sudom u Zagrebu pod posl. br. P-605/15 te nedostatak valjane pravne osnove. </w:t>
      </w:r>
    </w:p>
    <w:p w:rsidRDefault="00AF6E6C" w:rsidP="00AF6E6C" w:rsidR="00AF6E6C" w:rsidRPr="00307DDE">
      <w:pPr>
        <w:jc w:val="both"/>
        <w:rPr>
          <w:color w:val="FF0000"/>
          <w:sz w:val="24"/>
          <w:szCs w:val="24"/>
        </w:rPr>
      </w:pPr>
    </w:p>
    <w:p w:rsidRDefault="00AF6E6C" w:rsidP="00AF6E6C" w:rsidR="00AF6E6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18071D">
        <w:rPr>
          <w:sz w:val="24"/>
          <w:szCs w:val="24"/>
        </w:rPr>
        <w:t>Upućuj</w:t>
      </w:r>
      <w:r>
        <w:rPr>
          <w:sz w:val="24"/>
          <w:szCs w:val="24"/>
        </w:rPr>
        <w:t xml:space="preserve">e </w:t>
      </w:r>
      <w:r w:rsidRPr="0018071D">
        <w:rPr>
          <w:sz w:val="24"/>
          <w:szCs w:val="24"/>
        </w:rPr>
        <w:t xml:space="preserve">se </w:t>
      </w:r>
      <w:r>
        <w:rPr>
          <w:sz w:val="24"/>
          <w:szCs w:val="24"/>
        </w:rPr>
        <w:t>dužnik kao osporavatelj tražbine, u roku osam dana od dana pravomoćnosti rješenja o upućivanju u parnicu, odnosno primitka drugostupanjske odluke, na parnicu radi dokazivanja osnovanosti svoga osporavanja.</w:t>
      </w:r>
    </w:p>
    <w:p w:rsidRDefault="00AF6E6C" w:rsidP="00AF6E6C" w:rsidR="00AF6E6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Ako dužnik kao osporavatelj tražbine ne pokrenu parnicu u određenom roku, smatrat će se da je osporavanje otklonjeno.</w:t>
      </w:r>
    </w:p>
    <w:p w:rsidRDefault="00AF6E6C" w:rsidP="00AF6E6C" w:rsidR="00AF6E6C">
      <w:pPr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Pr="00AB3DF8">
        <w:rPr>
          <w:sz w:val="24"/>
          <w:szCs w:val="24"/>
        </w:rPr>
        <w:t>Ako je u vrijeme otvaranja predstečajnog postupka o tražbini tekla parnica, upućuje se dužnik kao osporavatelj tražbine staviti prijedlog za nastavak parnice.</w:t>
      </w:r>
    </w:p>
    <w:p w:rsidRDefault="00AF6E6C" w:rsidP="00AF6E6C" w:rsidR="00AF6E6C">
      <w:pPr>
        <w:jc w:val="both"/>
        <w:rPr>
          <w:sz w:val="24"/>
          <w:szCs w:val="24"/>
        </w:rPr>
      </w:pPr>
    </w:p>
    <w:p w:rsidRDefault="000B736E" w:rsidP="004D45C7" w:rsidR="000B736E" w:rsidRPr="00AB3DF8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335640" w:rsidP="00335640" w:rsidR="00335640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="00160971">
        <w:rPr>
          <w:sz w:val="24"/>
          <w:szCs w:val="24"/>
          <w:lang w:val="pt-BR"/>
        </w:rPr>
        <w:t>AWT INTERNATIONAL Trgovina i usluge d.o.o., Slavonska avenija 52/a, Zagreb, OIB: 57159149897</w:t>
      </w:r>
      <w:r w:rsidR="002325FB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 xml:space="preserve">(dalje: dužnik) </w:t>
      </w:r>
      <w:r w:rsidRPr="00B056DF">
        <w:rPr>
          <w:sz w:val="24"/>
          <w:szCs w:val="24"/>
        </w:rPr>
        <w:t xml:space="preserve">podnio </w:t>
      </w:r>
      <w:r w:rsidR="00854714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 postupka </w:t>
      </w:r>
      <w:r w:rsidRPr="00B056DF">
        <w:rPr>
          <w:sz w:val="24"/>
          <w:szCs w:val="24"/>
        </w:rPr>
        <w:t>na temelju odredbe čl. 25. st. 1. Stečajnog zakona („Narodne novine“ broj 71/2015: dalje: SZ).</w:t>
      </w:r>
    </w:p>
    <w:p w:rsidRDefault="00D51326" w:rsidP="00335640" w:rsidR="0033564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ovoga suda od 14</w:t>
      </w:r>
      <w:r w:rsidR="00335640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="00854714">
        <w:rPr>
          <w:sz w:val="24"/>
          <w:szCs w:val="24"/>
        </w:rPr>
        <w:t xml:space="preserve"> </w:t>
      </w:r>
      <w:r w:rsidR="00335640">
        <w:rPr>
          <w:sz w:val="24"/>
          <w:szCs w:val="24"/>
        </w:rPr>
        <w:t>2017., koje je objavljeno na mrežnoj strani</w:t>
      </w:r>
      <w:r w:rsidR="00854714">
        <w:rPr>
          <w:sz w:val="24"/>
          <w:szCs w:val="24"/>
        </w:rPr>
        <w:t>ci e-oglasna ploča ovoga suda 1</w:t>
      </w:r>
      <w:r>
        <w:rPr>
          <w:sz w:val="24"/>
          <w:szCs w:val="24"/>
        </w:rPr>
        <w:t>4</w:t>
      </w:r>
      <w:r w:rsidR="00335640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="00335640">
        <w:rPr>
          <w:sz w:val="24"/>
          <w:szCs w:val="24"/>
        </w:rPr>
        <w:t xml:space="preserve"> 2017., otvoren je predstečajni postupak nad dužnikom u skladu s o</w:t>
      </w:r>
      <w:r>
        <w:rPr>
          <w:sz w:val="24"/>
          <w:szCs w:val="24"/>
        </w:rPr>
        <w:t xml:space="preserve">dredbama čl. 34. SZ-a, dok je </w:t>
      </w:r>
      <w:r w:rsidR="00160971">
        <w:rPr>
          <w:sz w:val="24"/>
          <w:szCs w:val="24"/>
        </w:rPr>
        <w:t>4</w:t>
      </w:r>
      <w:r>
        <w:rPr>
          <w:sz w:val="24"/>
          <w:szCs w:val="24"/>
        </w:rPr>
        <w:t>. kolovoza</w:t>
      </w:r>
      <w:r w:rsidR="00335640">
        <w:rPr>
          <w:sz w:val="24"/>
          <w:szCs w:val="24"/>
        </w:rPr>
        <w:t xml:space="preserve"> 2017. održano ročište radi ispitivanja tražbina u skladu s odredbama čl. 46. SZ-a.</w:t>
      </w:r>
      <w:r w:rsidR="00D92C04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vjerovnici (članak 36. SZ-a) u roku od 15 dana računajući od dana objave rješenj</w:t>
      </w:r>
      <w:r w:rsidR="00655F3F">
        <w:rPr>
          <w:sz w:val="24"/>
          <w:szCs w:val="24"/>
        </w:rPr>
        <w:t>a</w:t>
      </w:r>
      <w:r w:rsidR="00D92C04">
        <w:rPr>
          <w:sz w:val="24"/>
          <w:szCs w:val="24"/>
        </w:rPr>
        <w:t xml:space="preserve"> o pokretanju predstečajnog postupka na mrežnim stranicama e-oglasna ploča suda.</w:t>
      </w:r>
      <w:r w:rsidR="00D92C04" w:rsidRPr="00D92C04">
        <w:rPr>
          <w:sz w:val="24"/>
          <w:szCs w:val="24"/>
        </w:rPr>
        <w:t xml:space="preserve"> </w:t>
      </w:r>
      <w:r w:rsidR="00D92C04">
        <w:rPr>
          <w:sz w:val="24"/>
          <w:szCs w:val="24"/>
        </w:rPr>
        <w:t xml:space="preserve">Iz navedenog proizlazi da je zadnji dan roka za prijavu tražbine iz čl. 34. st. 1. </w:t>
      </w:r>
      <w:r w:rsidR="00655F3F">
        <w:rPr>
          <w:sz w:val="24"/>
          <w:szCs w:val="24"/>
        </w:rPr>
        <w:t>toč.</w:t>
      </w:r>
      <w:r>
        <w:rPr>
          <w:sz w:val="24"/>
          <w:szCs w:val="24"/>
        </w:rPr>
        <w:t xml:space="preserve"> 2. SZ-a, bio 7</w:t>
      </w:r>
      <w:r w:rsidR="00D92C04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D92C04">
        <w:rPr>
          <w:sz w:val="24"/>
          <w:szCs w:val="24"/>
        </w:rPr>
        <w:t xml:space="preserve"> 2017.</w:t>
      </w:r>
    </w:p>
    <w:p w:rsidRDefault="00490B87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2C04">
        <w:rPr>
          <w:sz w:val="24"/>
          <w:szCs w:val="24"/>
        </w:rPr>
        <w:t>Prema odredbi čl.</w:t>
      </w:r>
      <w:r w:rsidR="00D4523F">
        <w:rPr>
          <w:sz w:val="24"/>
          <w:szCs w:val="24"/>
        </w:rPr>
        <w:t xml:space="preserve"> 34. st</w:t>
      </w:r>
      <w:r w:rsidR="00D92C04">
        <w:rPr>
          <w:sz w:val="24"/>
          <w:szCs w:val="24"/>
        </w:rPr>
        <w:t xml:space="preserve">. </w:t>
      </w:r>
      <w:r w:rsidR="00D4523F">
        <w:rPr>
          <w:sz w:val="24"/>
          <w:szCs w:val="24"/>
        </w:rPr>
        <w:t xml:space="preserve">1. </w:t>
      </w:r>
      <w:r w:rsidR="00D92C04">
        <w:rPr>
          <w:sz w:val="24"/>
          <w:szCs w:val="24"/>
        </w:rPr>
        <w:t xml:space="preserve">toč. </w:t>
      </w:r>
      <w:r w:rsidR="00D4523F">
        <w:rPr>
          <w:sz w:val="24"/>
          <w:szCs w:val="24"/>
        </w:rPr>
        <w:t xml:space="preserve">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 w:rsidR="00D4523F"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osam dana od objave tablice prijavljenih tražbina dostavi pisano očitovanje </w:t>
      </w:r>
      <w:r w:rsidR="00D40A17">
        <w:rPr>
          <w:sz w:val="24"/>
          <w:szCs w:val="24"/>
        </w:rPr>
        <w:t xml:space="preserve">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D40A17" w:rsidP="00A203CE" w:rsidR="00A203C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</w:t>
      </w:r>
      <w:r w:rsidR="00D92C04">
        <w:rPr>
          <w:sz w:val="24"/>
          <w:szCs w:val="24"/>
        </w:rPr>
        <w:t>.</w:t>
      </w:r>
      <w:r w:rsidR="00AC6A52">
        <w:rPr>
          <w:sz w:val="24"/>
          <w:szCs w:val="24"/>
        </w:rPr>
        <w:t xml:space="preserve"> 36. SZ-a) </w:t>
      </w:r>
      <w:r w:rsidR="00D51326">
        <w:rPr>
          <w:sz w:val="24"/>
          <w:szCs w:val="24"/>
        </w:rPr>
        <w:t xml:space="preserve"> te u odnosu na</w:t>
      </w:r>
      <w:r w:rsidR="00D346CF">
        <w:rPr>
          <w:sz w:val="24"/>
          <w:szCs w:val="24"/>
        </w:rPr>
        <w:t xml:space="preserve"> pojedine</w:t>
      </w:r>
      <w:r w:rsidR="00D51326">
        <w:rPr>
          <w:sz w:val="24"/>
          <w:szCs w:val="24"/>
        </w:rPr>
        <w:t xml:space="preserve"> tražbine navedene u prijedlogu za otvaranje predstečajnog postupka dužnik </w:t>
      </w:r>
      <w:r w:rsidR="00D346CF">
        <w:rPr>
          <w:sz w:val="24"/>
          <w:szCs w:val="24"/>
        </w:rPr>
        <w:t xml:space="preserve">i povjerenik su se </w:t>
      </w:r>
      <w:r>
        <w:rPr>
          <w:sz w:val="24"/>
          <w:szCs w:val="24"/>
        </w:rPr>
        <w:t xml:space="preserve">pojedinačno </w:t>
      </w:r>
      <w:r w:rsidR="00D346CF">
        <w:rPr>
          <w:sz w:val="24"/>
          <w:szCs w:val="24"/>
        </w:rPr>
        <w:t>očitovali</w:t>
      </w:r>
      <w:r w:rsidR="00D92C04">
        <w:rPr>
          <w:sz w:val="24"/>
          <w:szCs w:val="24"/>
        </w:rPr>
        <w:t xml:space="preserve"> </w:t>
      </w:r>
      <w:r w:rsidR="00D346CF">
        <w:rPr>
          <w:sz w:val="24"/>
          <w:szCs w:val="24"/>
        </w:rPr>
        <w:t>(11</w:t>
      </w:r>
      <w:r w:rsidR="00A32105">
        <w:rPr>
          <w:sz w:val="24"/>
          <w:szCs w:val="24"/>
        </w:rPr>
        <w:t xml:space="preserve">. </w:t>
      </w:r>
      <w:r w:rsidR="00D346CF">
        <w:rPr>
          <w:sz w:val="24"/>
          <w:szCs w:val="24"/>
        </w:rPr>
        <w:t xml:space="preserve">srpnja </w:t>
      </w:r>
      <w:r>
        <w:rPr>
          <w:sz w:val="24"/>
          <w:szCs w:val="24"/>
        </w:rPr>
        <w:t>201</w:t>
      </w:r>
      <w:r w:rsidR="00D376B6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F94DB6">
        <w:rPr>
          <w:sz w:val="24"/>
          <w:szCs w:val="24"/>
        </w:rPr>
        <w:t>dužnik te 17</w:t>
      </w:r>
      <w:r w:rsidR="00D346CF">
        <w:rPr>
          <w:sz w:val="24"/>
          <w:szCs w:val="24"/>
        </w:rPr>
        <w:t>. srpnja 2017. povjerenik)</w:t>
      </w:r>
      <w:r>
        <w:rPr>
          <w:sz w:val="24"/>
          <w:szCs w:val="24"/>
        </w:rPr>
        <w:t xml:space="preserve">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</w:t>
      </w:r>
      <w:r w:rsidR="00D92C04">
        <w:rPr>
          <w:sz w:val="24"/>
          <w:szCs w:val="24"/>
        </w:rPr>
        <w:t>im tražbinama propisanom čl</w:t>
      </w:r>
      <w:r w:rsidR="00D376B6">
        <w:rPr>
          <w:sz w:val="24"/>
          <w:szCs w:val="24"/>
        </w:rPr>
        <w:t>.</w:t>
      </w:r>
      <w:r w:rsidR="00F60844">
        <w:rPr>
          <w:sz w:val="24"/>
          <w:szCs w:val="24"/>
        </w:rPr>
        <w:t xml:space="preserve"> </w:t>
      </w:r>
      <w:r w:rsidR="00BC3B49">
        <w:rPr>
          <w:sz w:val="24"/>
          <w:szCs w:val="24"/>
        </w:rPr>
        <w:t>34. st</w:t>
      </w:r>
      <w:r w:rsidR="00D92C04">
        <w:rPr>
          <w:sz w:val="24"/>
          <w:szCs w:val="24"/>
        </w:rPr>
        <w:t>.</w:t>
      </w:r>
      <w:r w:rsidR="00BC3B49">
        <w:rPr>
          <w:sz w:val="24"/>
          <w:szCs w:val="24"/>
        </w:rPr>
        <w:t xml:space="preserve"> 1. </w:t>
      </w:r>
      <w:r w:rsidR="00D92C04">
        <w:rPr>
          <w:sz w:val="24"/>
          <w:szCs w:val="24"/>
        </w:rPr>
        <w:t>toč.</w:t>
      </w:r>
      <w:r w:rsidR="00BC3B49">
        <w:rPr>
          <w:sz w:val="24"/>
          <w:szCs w:val="24"/>
        </w:rPr>
        <w:t xml:space="preserve"> 3. SZ-a</w:t>
      </w:r>
      <w:r w:rsidR="00D4523F">
        <w:rPr>
          <w:sz w:val="24"/>
          <w:szCs w:val="24"/>
        </w:rPr>
        <w:t>.</w:t>
      </w:r>
      <w:r w:rsidR="00A203CE">
        <w:rPr>
          <w:sz w:val="24"/>
          <w:szCs w:val="24"/>
        </w:rPr>
        <w:tab/>
      </w:r>
    </w:p>
    <w:p w:rsidRDefault="002325FB" w:rsidP="002325FB" w:rsidR="002325FB">
      <w:pPr>
        <w:widowControl/>
        <w:ind w:firstLine="720"/>
        <w:jc w:val="both"/>
        <w:rPr>
          <w:sz w:val="24"/>
          <w:szCs w:val="24"/>
        </w:rPr>
      </w:pPr>
      <w:r w:rsidRPr="00F32B3B">
        <w:rPr>
          <w:sz w:val="24"/>
          <w:szCs w:val="24"/>
        </w:rPr>
        <w:t>Na održanom ročištu ispitane su tražbine za koje vjerovnici nisu podnijeli prijavu tražbine, ali ih je dužnik naveo u prijedlogu za otvaranje predstečajnog postupka pa za njih postoji zakonska predmnijeva prijave tražbine (čl. 39. SZ), kao i tražbine za koje su vjerovnici podnijeli pravovremene prijave (čl. 36. SZ), te je, u skladu s odredbama čl. 49. SZ-a, sastavlje</w:t>
      </w:r>
      <w:r>
        <w:rPr>
          <w:sz w:val="24"/>
          <w:szCs w:val="24"/>
        </w:rPr>
        <w:t xml:space="preserve">na tablica ispitanih tražbina te </w:t>
      </w:r>
      <w:r w:rsidRPr="00F32B3B">
        <w:rPr>
          <w:sz w:val="24"/>
          <w:szCs w:val="24"/>
        </w:rPr>
        <w:t xml:space="preserve">tablica </w:t>
      </w:r>
      <w:r>
        <w:rPr>
          <w:sz w:val="24"/>
          <w:szCs w:val="24"/>
        </w:rPr>
        <w:t xml:space="preserve">izlučnih </w:t>
      </w:r>
      <w:r w:rsidRPr="00F32B3B">
        <w:rPr>
          <w:sz w:val="24"/>
          <w:szCs w:val="24"/>
        </w:rPr>
        <w:t>prava.</w:t>
      </w:r>
    </w:p>
    <w:p w:rsidRDefault="002325FB" w:rsidP="002325FB" w:rsidR="002325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</w:t>
      </w:r>
      <w:r w:rsidR="00F84871">
        <w:rPr>
          <w:sz w:val="24"/>
          <w:szCs w:val="24"/>
        </w:rPr>
        <w:t>om</w:t>
      </w:r>
      <w:r>
        <w:rPr>
          <w:sz w:val="24"/>
          <w:szCs w:val="24"/>
        </w:rPr>
        <w:t xml:space="preserve"> čl. 47. SZ-a propisano je da se tražbin</w:t>
      </w:r>
      <w:r w:rsidR="00786261">
        <w:rPr>
          <w:sz w:val="24"/>
          <w:szCs w:val="24"/>
        </w:rPr>
        <w:t>a prijavljena u propisanom roku</w:t>
      </w:r>
      <w:r>
        <w:rPr>
          <w:sz w:val="24"/>
          <w:szCs w:val="24"/>
        </w:rPr>
        <w:t xml:space="preserve"> te tražbina za koju postoji zakonska predmnijeva prijave tražbine smatra utvrđenom ako je nije osporio dužnik, povjerenik ili vjerovnik (čl. 47. SZ).</w:t>
      </w:r>
    </w:p>
    <w:p w:rsidRDefault="002325FB" w:rsidP="002325FB" w:rsidR="002325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mrežnu stranicu e-oglasna ploča ovoga suda utvrđeno je kako je </w:t>
      </w:r>
      <w:r w:rsidR="007666E0">
        <w:rPr>
          <w:sz w:val="24"/>
          <w:szCs w:val="24"/>
        </w:rPr>
        <w:t>27</w:t>
      </w:r>
      <w:r>
        <w:rPr>
          <w:sz w:val="24"/>
          <w:szCs w:val="24"/>
        </w:rPr>
        <w:t>. srpnja 2017. objavljena tablica osporenih tražbina</w:t>
      </w:r>
      <w:r w:rsidR="007666E0">
        <w:rPr>
          <w:sz w:val="24"/>
          <w:szCs w:val="24"/>
        </w:rPr>
        <w:t>.</w:t>
      </w:r>
    </w:p>
    <w:p w:rsidRDefault="002325FB" w:rsidP="002325FB" w:rsidR="002325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tablicu </w:t>
      </w:r>
      <w:r w:rsidR="007666E0">
        <w:rPr>
          <w:sz w:val="24"/>
          <w:szCs w:val="24"/>
        </w:rPr>
        <w:t xml:space="preserve">objavljenu </w:t>
      </w:r>
      <w:r w:rsidR="007666E0" w:rsidRPr="007F7B0E">
        <w:rPr>
          <w:sz w:val="24"/>
          <w:szCs w:val="24"/>
        </w:rPr>
        <w:t>27</w:t>
      </w:r>
      <w:r w:rsidRPr="007F7B0E">
        <w:rPr>
          <w:sz w:val="24"/>
          <w:szCs w:val="24"/>
        </w:rPr>
        <w:t>.</w:t>
      </w:r>
      <w:r w:rsidRPr="007666E0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srpnja 2017. utvrđeno je kako nijedan vjerovnik nije osporio prijavljenu tražbinu drugih vjerovnika u skladu s odredbama čl. 42. SZ-a.</w:t>
      </w:r>
    </w:p>
    <w:p w:rsidRDefault="000E79C5" w:rsidP="000E79C5" w:rsidR="000E79C5" w:rsidRPr="00D03D13">
      <w:pPr>
        <w:ind w:firstLine="708"/>
        <w:jc w:val="both"/>
        <w:rPr>
          <w:sz w:val="24"/>
          <w:szCs w:val="24"/>
        </w:rPr>
      </w:pPr>
      <w:r w:rsidRPr="00D03D13">
        <w:rPr>
          <w:sz w:val="24"/>
          <w:szCs w:val="24"/>
        </w:rPr>
        <w:t>Na</w:t>
      </w:r>
      <w:r>
        <w:rPr>
          <w:sz w:val="24"/>
          <w:szCs w:val="24"/>
        </w:rPr>
        <w:t xml:space="preserve"> održanom ročištu povjerenik je</w:t>
      </w:r>
      <w:r w:rsidR="003A6207">
        <w:rPr>
          <w:sz w:val="24"/>
          <w:szCs w:val="24"/>
        </w:rPr>
        <w:t xml:space="preserve"> </w:t>
      </w:r>
      <w:r w:rsidRPr="00D03D13">
        <w:rPr>
          <w:sz w:val="24"/>
          <w:szCs w:val="24"/>
        </w:rPr>
        <w:t>nav</w:t>
      </w:r>
      <w:r>
        <w:rPr>
          <w:sz w:val="24"/>
          <w:szCs w:val="24"/>
        </w:rPr>
        <w:t>eo</w:t>
      </w:r>
      <w:r w:rsidRPr="00D03D13">
        <w:rPr>
          <w:sz w:val="24"/>
          <w:szCs w:val="24"/>
        </w:rPr>
        <w:t xml:space="preserve"> da</w:t>
      </w:r>
      <w:r>
        <w:rPr>
          <w:sz w:val="24"/>
          <w:szCs w:val="24"/>
        </w:rPr>
        <w:t>, suprotno očitovanju povjerenika o prijavljenim tražbinama, tražbinu pod r. br.</w:t>
      </w:r>
      <w:r w:rsidRPr="00D03D13">
        <w:rPr>
          <w:sz w:val="24"/>
          <w:szCs w:val="24"/>
        </w:rPr>
        <w:t xml:space="preserve"> 199 vjerovnik</w:t>
      </w:r>
      <w:r>
        <w:rPr>
          <w:sz w:val="24"/>
          <w:szCs w:val="24"/>
        </w:rPr>
        <w:t>a</w:t>
      </w:r>
      <w:r w:rsidRPr="00D03D13">
        <w:rPr>
          <w:sz w:val="24"/>
          <w:szCs w:val="24"/>
        </w:rPr>
        <w:t xml:space="preserve"> RICARDO d.o.o.</w:t>
      </w:r>
      <w:r>
        <w:rPr>
          <w:sz w:val="24"/>
          <w:szCs w:val="24"/>
        </w:rPr>
        <w:t>, OIB: 83535297393, Darda, Kudeljara 1A,</w:t>
      </w:r>
      <w:r w:rsidRPr="00D03D13">
        <w:rPr>
          <w:sz w:val="24"/>
          <w:szCs w:val="24"/>
        </w:rPr>
        <w:t xml:space="preserve"> osporava </w:t>
      </w:r>
      <w:r>
        <w:rPr>
          <w:sz w:val="24"/>
          <w:szCs w:val="24"/>
        </w:rPr>
        <w:t>u iznosu od 292.890,4</w:t>
      </w:r>
      <w:r w:rsidR="00661CF4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Pr="00D03D13">
        <w:rPr>
          <w:sz w:val="24"/>
          <w:szCs w:val="24"/>
        </w:rPr>
        <w:t>kn, dakle, na isti način odnosno u istom iznosu kao i dužnik.</w:t>
      </w:r>
    </w:p>
    <w:p w:rsidRDefault="000E79C5" w:rsidP="000E79C5" w:rsidR="000E79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Na održanom ročištu p</w:t>
      </w:r>
      <w:r w:rsidRPr="00D03D13">
        <w:rPr>
          <w:sz w:val="24"/>
          <w:szCs w:val="24"/>
        </w:rPr>
        <w:t>unomoćnici dužnika i povjerenik prizn</w:t>
      </w:r>
      <w:r>
        <w:rPr>
          <w:sz w:val="24"/>
          <w:szCs w:val="24"/>
        </w:rPr>
        <w:t>ali su</w:t>
      </w:r>
      <w:r w:rsidRPr="00D03D13">
        <w:rPr>
          <w:sz w:val="24"/>
          <w:szCs w:val="24"/>
        </w:rPr>
        <w:t xml:space="preserve"> osporene tražbine vjerovnika: 75. FORTIS FACTORING društvo s ograničenom odgovornošću za faktoring, OIB. 19787621150, Trg žrtava fašizma 3, 10000 Zagreb u cjelokupnom iznosu od 1.982.231,33 kn</w:t>
      </w:r>
      <w:r>
        <w:rPr>
          <w:sz w:val="24"/>
          <w:szCs w:val="24"/>
        </w:rPr>
        <w:t>;</w:t>
      </w:r>
      <w:r w:rsidRPr="00D03D13">
        <w:rPr>
          <w:sz w:val="24"/>
          <w:szCs w:val="24"/>
        </w:rPr>
        <w:t xml:space="preserve"> 97. Hrvatske vode pravna osoba za upravljanje vodama, VGO za slivove sjevernog Jadrana, Zagreb, Grada Vukovara 220. OIB: 28921383001 u cjeloku</w:t>
      </w:r>
      <w:r>
        <w:rPr>
          <w:sz w:val="24"/>
          <w:szCs w:val="24"/>
        </w:rPr>
        <w:t>pnom iznosu od 52.177,33 kn;</w:t>
      </w:r>
      <w:r w:rsidRPr="00D03D13">
        <w:rPr>
          <w:sz w:val="24"/>
          <w:szCs w:val="24"/>
        </w:rPr>
        <w:t xml:space="preserve"> 108. INFINITUM FACTORING d.o.o. za factoring, Zagreb, Gradišćanska 36, OIB:68578627732 u cjelok</w:t>
      </w:r>
      <w:r>
        <w:rPr>
          <w:sz w:val="24"/>
          <w:szCs w:val="24"/>
        </w:rPr>
        <w:t>upnom iznosu od 6.423.044,08 kn;</w:t>
      </w:r>
      <w:r w:rsidRPr="00D03D13">
        <w:rPr>
          <w:sz w:val="24"/>
          <w:szCs w:val="24"/>
        </w:rPr>
        <w:t xml:space="preserve"> 111. INVICTUS ULAGANJA d.o.o. za factoring Zagreb, Berislavićeva 2, OIB:19251956951, u cjelokupnom </w:t>
      </w:r>
      <w:r>
        <w:rPr>
          <w:sz w:val="24"/>
          <w:szCs w:val="24"/>
        </w:rPr>
        <w:t>iznosu od 1.280.682,76 kn;</w:t>
      </w:r>
      <w:r w:rsidRPr="00D03D13">
        <w:rPr>
          <w:sz w:val="24"/>
          <w:szCs w:val="24"/>
        </w:rPr>
        <w:t xml:space="preserve"> 186. PRIMA ULAGANJA društvo s ograničenom odgovornošću za usluge, OIB:  31859434353, Oporovečki Majdaki 17, 10000 Zagreb, u cjelokupnom iznosu od 4.714.210,19 kn</w:t>
      </w:r>
      <w:r>
        <w:rPr>
          <w:sz w:val="24"/>
          <w:szCs w:val="24"/>
        </w:rPr>
        <w:t>. Punomoćnici dužnika naveli su da su naknadnom</w:t>
      </w:r>
      <w:r w:rsidRPr="00D03D13">
        <w:rPr>
          <w:sz w:val="24"/>
          <w:szCs w:val="24"/>
        </w:rPr>
        <w:t xml:space="preserve"> provjerom dokumentacije </w:t>
      </w:r>
      <w:r>
        <w:rPr>
          <w:sz w:val="24"/>
          <w:szCs w:val="24"/>
        </w:rPr>
        <w:t>utvrdili</w:t>
      </w:r>
      <w:r w:rsidRPr="00D03D13">
        <w:rPr>
          <w:sz w:val="24"/>
          <w:szCs w:val="24"/>
        </w:rPr>
        <w:t xml:space="preserve"> osnovanost cjelokupnih iznosa prijavljenih tražbine od strane</w:t>
      </w:r>
      <w:r>
        <w:rPr>
          <w:sz w:val="24"/>
          <w:szCs w:val="24"/>
        </w:rPr>
        <w:t xml:space="preserve"> navedenih vjerovnika te su obzirom na navedeno</w:t>
      </w:r>
      <w:r w:rsidR="00661CF4">
        <w:rPr>
          <w:sz w:val="24"/>
          <w:szCs w:val="24"/>
        </w:rPr>
        <w:t>,</w:t>
      </w:r>
      <w:r>
        <w:rPr>
          <w:sz w:val="24"/>
          <w:szCs w:val="24"/>
        </w:rPr>
        <w:t xml:space="preserve"> osporene tražbine priznali, sukladno čl. 46.st.5. SZ-a. Valja dodati da vjerovnici nisu osporili tražbine navedenih vjerovnika. </w:t>
      </w:r>
    </w:p>
    <w:p w:rsidRDefault="000E79C5" w:rsidP="000E79C5" w:rsidR="000E79C5" w:rsidRPr="00B246BC">
      <w:pPr>
        <w:ind w:firstLine="709"/>
        <w:jc w:val="both"/>
        <w:rPr>
          <w:sz w:val="24"/>
          <w:szCs w:val="24"/>
        </w:rPr>
      </w:pPr>
      <w:r w:rsidRPr="00B246BC">
        <w:rPr>
          <w:sz w:val="24"/>
          <w:szCs w:val="24"/>
        </w:rPr>
        <w:t>U odnosu na tražbine r. br. 6. ADDIKO BANK d.d. Zagreb, Slavonska 6, OIB: 14036333877; r. br. 76. FREUDENBERG GOSPODINSKI PROIZVODI d.o.o. Slovenija, Limbuška c. 2, Limbuš, OIB: 35523041468; r. br. 78. FRUCTAL ŽIVILSKA INDUSTRIJA d.o.o. Slovenija, Tovarniška cesta 7; r. br. 164. FABRIKA ZA PRERADU VOĆA I POVRĆA NECTAR d.o.o. Bačka Palanka, Novosadski put 9; r. br. 180. PHILIPS LIGHTING ROMANIA SRL, Bukurešt, Str. Barbu Vacarescu; r. br. 188. PRIVREDNA BANKA ZAGREB d.d. Zagreb, Radnička c. 50, OIB: 02535697732; r. br. 194. RAIFFEISEN BANK AUSTRIA d.d. Zagreb, Magazinska cesta 69, OIB: 53056966535; r. br. 195. RAIFFEISEN BANK AUSTRIA d.d. Zagreb, Magazinska cesta 69</w:t>
      </w:r>
      <w:r w:rsidR="00B246BC">
        <w:rPr>
          <w:sz w:val="24"/>
          <w:szCs w:val="24"/>
        </w:rPr>
        <w:t xml:space="preserve">, OIB: 53056966535; r. br. 232. </w:t>
      </w:r>
      <w:r w:rsidRPr="00B246BC">
        <w:rPr>
          <w:sz w:val="24"/>
          <w:szCs w:val="24"/>
        </w:rPr>
        <w:t>ŠTEDBANKA d.d. Zagreb, Slavonska av. 3, OIB: 58063088591;,r. br. 264. ZAGREBAČKI HOLDING d.o.o. – PODRUŽNICA ROBNI TERMINALI, Zagreb, Ul. Grada Vukovara 41, OIB: 85584865987; r. br. 265. ZAGREBAČKI HOLDING d.o.o. – PODRUŽNICA ZAGREBPARKING Zagreb, Ul. Grada Vukovara 41, OIB: 85584865987 uvidom suda u prijave navedenih tražbina kao i nakon izjave svakog od punomoćnika navedeni</w:t>
      </w:r>
      <w:r w:rsidR="00786261" w:rsidRPr="00B246BC">
        <w:rPr>
          <w:sz w:val="24"/>
          <w:szCs w:val="24"/>
        </w:rPr>
        <w:t>h r. br. vjerovnika utvrđeno je</w:t>
      </w:r>
      <w:r w:rsidRPr="00B246BC">
        <w:rPr>
          <w:sz w:val="24"/>
          <w:szCs w:val="24"/>
        </w:rPr>
        <w:t xml:space="preserve"> da je osporavanje dužnika i povjerenika osnovano. </w:t>
      </w:r>
      <w:r w:rsidR="00786261" w:rsidRPr="00B246BC">
        <w:rPr>
          <w:sz w:val="24"/>
          <w:szCs w:val="24"/>
        </w:rPr>
        <w:t>Naime, t</w:t>
      </w:r>
      <w:r w:rsidRPr="00B246BC">
        <w:rPr>
          <w:sz w:val="24"/>
          <w:szCs w:val="24"/>
        </w:rPr>
        <w:t xml:space="preserve">ražbine navedenih r. br. priznate su pod drugim pojedinačno navedenim r. br. </w:t>
      </w:r>
      <w:r w:rsidR="00661CF4" w:rsidRPr="00B246BC">
        <w:rPr>
          <w:sz w:val="24"/>
          <w:szCs w:val="24"/>
        </w:rPr>
        <w:t>p</w:t>
      </w:r>
      <w:r w:rsidRPr="00B246BC">
        <w:rPr>
          <w:sz w:val="24"/>
          <w:szCs w:val="24"/>
        </w:rPr>
        <w:t>rijava</w:t>
      </w:r>
      <w:r w:rsidR="00786261" w:rsidRPr="00B246BC">
        <w:rPr>
          <w:sz w:val="24"/>
          <w:szCs w:val="24"/>
        </w:rPr>
        <w:t xml:space="preserve"> (</w:t>
      </w:r>
      <w:r w:rsidR="00661CF4" w:rsidRPr="00B246BC">
        <w:rPr>
          <w:sz w:val="24"/>
          <w:szCs w:val="24"/>
        </w:rPr>
        <w:t>tako je tražbina r.br. 6 priznata u tražbini r.br. 5., tražbina r.br. 76 priznata u tražbini r.br. 77,</w:t>
      </w:r>
      <w:r w:rsidR="003908C8" w:rsidRPr="00B246BC">
        <w:rPr>
          <w:sz w:val="24"/>
          <w:szCs w:val="24"/>
        </w:rPr>
        <w:t xml:space="preserve"> tražbina r.br. 78 priznata u tražbini r.br. 79, tražbina r.br. 164 priznata u tražbini r.br. 68, tražbina r.br. 164 priznata u tražbini r.br. 68, tražbina r.br. 180 priznata u tražbini r.br. 179, tražbina r.br. 194 priznata u tražbini r.br. 192, tražbina r.br. 195 priznata u tražbini r.br. 192, tražbina r.br. 232 priznata u tražbini r.br. 231, tražbina r.br. 264 priznata u tražbini r.br. 263, tražbina r.br. 265 priznata u tražbini r.br. 263)</w:t>
      </w:r>
      <w:r w:rsidR="0029656C">
        <w:rPr>
          <w:sz w:val="24"/>
          <w:szCs w:val="24"/>
        </w:rPr>
        <w:t xml:space="preserve"> </w:t>
      </w:r>
      <w:r w:rsidRPr="00B246BC">
        <w:rPr>
          <w:sz w:val="24"/>
          <w:szCs w:val="24"/>
        </w:rPr>
        <w:t xml:space="preserve"> tražbina kako je navedeno u tablici osporenih tražbina. Punomoćnici </w:t>
      </w:r>
      <w:r w:rsidR="0029656C">
        <w:rPr>
          <w:sz w:val="24"/>
          <w:szCs w:val="24"/>
        </w:rPr>
        <w:t xml:space="preserve">vjerovnika </w:t>
      </w:r>
      <w:r w:rsidRPr="00B246BC">
        <w:rPr>
          <w:sz w:val="24"/>
          <w:szCs w:val="24"/>
        </w:rPr>
        <w:t>navedenih r. br. tražbina suglas</w:t>
      </w:r>
      <w:r w:rsidR="00786261" w:rsidRPr="00B246BC">
        <w:rPr>
          <w:sz w:val="24"/>
          <w:szCs w:val="24"/>
        </w:rPr>
        <w:t>ili su se</w:t>
      </w:r>
      <w:r w:rsidRPr="00B246BC">
        <w:rPr>
          <w:sz w:val="24"/>
          <w:szCs w:val="24"/>
        </w:rPr>
        <w:t xml:space="preserve"> da se navedeni r. br. </w:t>
      </w:r>
      <w:r w:rsidR="00B246BC">
        <w:rPr>
          <w:sz w:val="24"/>
          <w:szCs w:val="24"/>
        </w:rPr>
        <w:t>t</w:t>
      </w:r>
      <w:r w:rsidRPr="00B246BC">
        <w:rPr>
          <w:sz w:val="24"/>
          <w:szCs w:val="24"/>
        </w:rPr>
        <w:t>ražbina</w:t>
      </w:r>
      <w:r w:rsidR="00661CF4" w:rsidRPr="00B246BC">
        <w:rPr>
          <w:sz w:val="24"/>
          <w:szCs w:val="24"/>
        </w:rPr>
        <w:t xml:space="preserve"> (</w:t>
      </w:r>
      <w:r w:rsidR="00786261" w:rsidRPr="00B246BC">
        <w:rPr>
          <w:sz w:val="24"/>
          <w:szCs w:val="24"/>
        </w:rPr>
        <w:t>6,</w:t>
      </w:r>
      <w:r w:rsidR="003A6207">
        <w:rPr>
          <w:sz w:val="24"/>
          <w:szCs w:val="24"/>
        </w:rPr>
        <w:t xml:space="preserve"> </w:t>
      </w:r>
      <w:r w:rsidR="00786261" w:rsidRPr="00B246BC">
        <w:rPr>
          <w:sz w:val="24"/>
          <w:szCs w:val="24"/>
        </w:rPr>
        <w:t>76, 78, 164, 180, 194, 195, 232, 264 i 265)</w:t>
      </w:r>
      <w:r w:rsidRPr="00B246BC">
        <w:rPr>
          <w:sz w:val="24"/>
          <w:szCs w:val="24"/>
        </w:rPr>
        <w:t xml:space="preserve"> izostave iz r. br. tablica ispitanih tražbina. </w:t>
      </w:r>
    </w:p>
    <w:p w:rsidRDefault="00F84871" w:rsidP="00F84871" w:rsidR="00F84871">
      <w:pPr>
        <w:ind w:firstLine="705"/>
        <w:jc w:val="both"/>
        <w:rPr>
          <w:color w:themeColor="text1" w:val="000000"/>
          <w:sz w:val="24"/>
          <w:szCs w:val="24"/>
        </w:rPr>
      </w:pPr>
      <w:r w:rsidRPr="0029656C">
        <w:rPr>
          <w:sz w:val="24"/>
          <w:szCs w:val="24"/>
        </w:rPr>
        <w:t>Osim toga, uvidom u navedene tablice i očitovanja dužnika i povjerenika</w:t>
      </w:r>
      <w:r w:rsidR="00DA1AB4" w:rsidRPr="0029656C">
        <w:rPr>
          <w:sz w:val="24"/>
          <w:szCs w:val="24"/>
        </w:rPr>
        <w:t xml:space="preserve"> te činjenicu da su na ročištu radi ispitivanja tražbina dužnik i povjerenik pojedine osporene tražbine priznali (</w:t>
      </w:r>
      <w:r w:rsidR="0060127D" w:rsidRPr="0029656C">
        <w:rPr>
          <w:sz w:val="24"/>
          <w:szCs w:val="24"/>
        </w:rPr>
        <w:t xml:space="preserve"> i to tražbine: 75. FORTIS FACTORING društvo s ograničenom odgovornošću za faktorin</w:t>
      </w:r>
      <w:r w:rsidR="0060127D" w:rsidRPr="00D03D13">
        <w:rPr>
          <w:sz w:val="24"/>
          <w:szCs w:val="24"/>
        </w:rPr>
        <w:t>g, OIB. 19787621150, Trg žrtava fašizma 3, 10000 Zagreb u cjelokupnom iznosu od 1.982.231,33 kn</w:t>
      </w:r>
      <w:r w:rsidR="0060127D">
        <w:rPr>
          <w:sz w:val="24"/>
          <w:szCs w:val="24"/>
        </w:rPr>
        <w:t>;</w:t>
      </w:r>
      <w:r w:rsidR="0060127D" w:rsidRPr="00D03D13">
        <w:rPr>
          <w:sz w:val="24"/>
          <w:szCs w:val="24"/>
        </w:rPr>
        <w:t xml:space="preserve"> 97. Hrvatske vode pravna osoba za upravljanje vodama, VGO za slivove sjevernog Jadrana, Zagreb, Grada Vukovara 220. OIB: 28921383001 u cjeloku</w:t>
      </w:r>
      <w:r w:rsidR="0060127D">
        <w:rPr>
          <w:sz w:val="24"/>
          <w:szCs w:val="24"/>
        </w:rPr>
        <w:t>pnom iznosu od 52.177,33 kn;</w:t>
      </w:r>
      <w:r w:rsidR="0060127D" w:rsidRPr="00D03D13">
        <w:rPr>
          <w:sz w:val="24"/>
          <w:szCs w:val="24"/>
        </w:rPr>
        <w:t xml:space="preserve"> 108. INFINITUM FACTORING d.o.o. za factoring, Zagreb, Gradišćanska 36, OIB:68578627732 u cjelok</w:t>
      </w:r>
      <w:r w:rsidR="0060127D">
        <w:rPr>
          <w:sz w:val="24"/>
          <w:szCs w:val="24"/>
        </w:rPr>
        <w:t>upnom iznosu od 6.423.044,08 kn;</w:t>
      </w:r>
      <w:r w:rsidR="0060127D" w:rsidRPr="00D03D13">
        <w:rPr>
          <w:sz w:val="24"/>
          <w:szCs w:val="24"/>
        </w:rPr>
        <w:t xml:space="preserve"> 111. INVICTUS ULAGANJA d.o.o. za factoring Zagreb, Berislavićeva 2, OIB:19251956951, u cjelokupnom </w:t>
      </w:r>
      <w:r w:rsidR="0060127D">
        <w:rPr>
          <w:sz w:val="24"/>
          <w:szCs w:val="24"/>
        </w:rPr>
        <w:t>iznosu od 1.280.682,76 kn;</w:t>
      </w:r>
      <w:r w:rsidR="0060127D" w:rsidRPr="00D03D13">
        <w:rPr>
          <w:sz w:val="24"/>
          <w:szCs w:val="24"/>
        </w:rPr>
        <w:t xml:space="preserve"> 186. PRIMA U</w:t>
      </w:r>
      <w:r w:rsidR="0060127D" w:rsidRPr="0029656C">
        <w:rPr>
          <w:sz w:val="24"/>
          <w:szCs w:val="24"/>
        </w:rPr>
        <w:t xml:space="preserve">LAGANJA društvo s ograničenom odgovornošću za usluge, OIB:  31859434353, Oporovečki Majdaki 17, 10000 Zagreb, u cjelokupnom iznosu </w:t>
      </w:r>
      <w:r w:rsidR="0060127D" w:rsidRPr="0029656C">
        <w:rPr>
          <w:sz w:val="24"/>
          <w:szCs w:val="24"/>
        </w:rPr>
        <w:lastRenderedPageBreak/>
        <w:t>od 4.714.210,19 kn</w:t>
      </w:r>
      <w:r w:rsidR="00DA1AB4" w:rsidRPr="0029656C">
        <w:rPr>
          <w:sz w:val="24"/>
          <w:szCs w:val="24"/>
        </w:rPr>
        <w:t xml:space="preserve">) </w:t>
      </w:r>
      <w:r w:rsidRPr="0029656C">
        <w:rPr>
          <w:sz w:val="24"/>
          <w:szCs w:val="24"/>
        </w:rPr>
        <w:t xml:space="preserve">utvrđeno je kako </w:t>
      </w:r>
      <w:r w:rsidRPr="0029656C">
        <w:rPr>
          <w:color w:themeColor="text1" w:val="000000"/>
          <w:sz w:val="24"/>
          <w:szCs w:val="24"/>
        </w:rPr>
        <w:t>povjerenik, dužnik ili vjerovnici nisu osporili tražbine navedene pod brojem 1-</w:t>
      </w:r>
      <w:r w:rsidR="00DA1AB4" w:rsidRPr="0029656C">
        <w:rPr>
          <w:color w:themeColor="text1" w:val="000000"/>
          <w:sz w:val="24"/>
          <w:szCs w:val="24"/>
        </w:rPr>
        <w:t>2, 4-5, 7-10,12-</w:t>
      </w:r>
      <w:r w:rsidR="00237177" w:rsidRPr="0029656C">
        <w:rPr>
          <w:color w:themeColor="text1" w:val="000000"/>
          <w:sz w:val="24"/>
          <w:szCs w:val="24"/>
        </w:rPr>
        <w:t>18, 20-</w:t>
      </w:r>
      <w:r w:rsidR="00DA1AB4" w:rsidRPr="0029656C">
        <w:rPr>
          <w:color w:themeColor="text1" w:val="000000"/>
          <w:sz w:val="24"/>
          <w:szCs w:val="24"/>
        </w:rPr>
        <w:t>25,28, 33-35, 37-44, 46-56, 58-61, 64-65, 67-68, 70,72-75, 77,</w:t>
      </w:r>
      <w:r w:rsidR="0060127D" w:rsidRPr="0029656C">
        <w:rPr>
          <w:color w:themeColor="text1" w:val="000000"/>
          <w:sz w:val="24"/>
          <w:szCs w:val="24"/>
        </w:rPr>
        <w:t xml:space="preserve"> </w:t>
      </w:r>
      <w:r w:rsidR="00DA1AB4" w:rsidRPr="0029656C">
        <w:rPr>
          <w:color w:themeColor="text1" w:val="000000"/>
          <w:sz w:val="24"/>
          <w:szCs w:val="24"/>
        </w:rPr>
        <w:t xml:space="preserve">79-80, 82-83, 85, 87, 90-92, 94-98, 100-101, 103-122, 124-126, 128-129,132-134, 136-139, 141-142, 147-152, </w:t>
      </w:r>
      <w:r w:rsidR="00237177" w:rsidRPr="0029656C">
        <w:rPr>
          <w:color w:themeColor="text1" w:val="000000"/>
          <w:sz w:val="24"/>
          <w:szCs w:val="24"/>
        </w:rPr>
        <w:t xml:space="preserve">154, 156-157, 159, 161-162, 165-166, 168, 173-179, 181-182, 184-187,191-192, 196-198, 200-204, 206-210, 212, 214-216,218-220, 223-226, 228-231, 233, 236-238, 240, 244-253, 255-257, 259-260, 262-263, 266-268, 271-272 i 274. </w:t>
      </w:r>
      <w:r w:rsidR="00DA1AB4" w:rsidRPr="0029656C">
        <w:rPr>
          <w:color w:themeColor="text1" w:val="000000"/>
          <w:sz w:val="24"/>
          <w:szCs w:val="24"/>
        </w:rPr>
        <w:t xml:space="preserve"> , </w:t>
      </w:r>
      <w:r w:rsidR="0060127D" w:rsidRPr="0029656C">
        <w:rPr>
          <w:color w:themeColor="text1" w:val="000000"/>
          <w:sz w:val="24"/>
          <w:szCs w:val="24"/>
        </w:rPr>
        <w:t>15, 17-107, 109-116</w:t>
      </w:r>
      <w:r w:rsidRPr="0029656C">
        <w:rPr>
          <w:color w:themeColor="text1" w:val="000000"/>
          <w:sz w:val="24"/>
          <w:szCs w:val="24"/>
        </w:rPr>
        <w:t xml:space="preserve"> te 118-192 tablice prijavljenih tražbina zbog čega se na temelju odredbe čl. 47. SZ-a te tražbine smatraju utvrđenim.</w:t>
      </w:r>
    </w:p>
    <w:p w:rsidRDefault="00C173DB" w:rsidP="00CD2745" w:rsidR="00F84871" w:rsidRPr="006E336B">
      <w:pPr>
        <w:jc w:val="both"/>
        <w:rPr>
          <w:color w:val="FF0000"/>
          <w:sz w:val="24"/>
          <w:szCs w:val="24"/>
        </w:rPr>
      </w:pPr>
      <w:r w:rsidRPr="0029656C">
        <w:rPr>
          <w:color w:themeColor="text1" w:val="000000"/>
          <w:sz w:val="24"/>
          <w:szCs w:val="24"/>
        </w:rPr>
        <w:tab/>
      </w:r>
      <w:r w:rsidR="00F84871" w:rsidRPr="0029656C">
        <w:rPr>
          <w:color w:themeColor="text1" w:val="000000"/>
          <w:sz w:val="24"/>
          <w:szCs w:val="24"/>
        </w:rPr>
        <w:t>Nadalje, uvidom u navedene tablice i očitovanje</w:t>
      </w:r>
      <w:r w:rsidR="00B52FFB" w:rsidRPr="0029656C">
        <w:rPr>
          <w:color w:themeColor="text1" w:val="000000"/>
          <w:sz w:val="24"/>
          <w:szCs w:val="24"/>
        </w:rPr>
        <w:t xml:space="preserve"> dužnika i </w:t>
      </w:r>
      <w:r w:rsidR="00F84871" w:rsidRPr="0029656C">
        <w:rPr>
          <w:color w:themeColor="text1" w:val="000000"/>
          <w:sz w:val="24"/>
          <w:szCs w:val="24"/>
        </w:rPr>
        <w:t xml:space="preserve">povjerenika </w:t>
      </w:r>
      <w:r w:rsidR="00F84871" w:rsidRPr="0029656C">
        <w:rPr>
          <w:sz w:val="24"/>
          <w:szCs w:val="24"/>
        </w:rPr>
        <w:t xml:space="preserve">utvrđeno je kako </w:t>
      </w:r>
      <w:r w:rsidR="00B52FFB" w:rsidRPr="0029656C">
        <w:rPr>
          <w:sz w:val="24"/>
          <w:szCs w:val="24"/>
        </w:rPr>
        <w:t>su dužnik i povjerenik djelomično priznali</w:t>
      </w:r>
      <w:r w:rsidR="00F84871" w:rsidRPr="0029656C">
        <w:rPr>
          <w:sz w:val="24"/>
          <w:szCs w:val="24"/>
        </w:rPr>
        <w:t xml:space="preserve"> tražbinu vjerovnika pod brojem</w:t>
      </w:r>
      <w:r w:rsidR="003E5481" w:rsidRPr="0029656C">
        <w:rPr>
          <w:sz w:val="24"/>
          <w:szCs w:val="24"/>
        </w:rPr>
        <w:t xml:space="preserve"> 19 tablice AUTOKUĆA BAOTIĆ društvo s ograničenom odgovornošću za trgovinu</w:t>
      </w:r>
      <w:r w:rsidR="00F46492" w:rsidRPr="0029656C">
        <w:rPr>
          <w:sz w:val="24"/>
          <w:szCs w:val="24"/>
        </w:rPr>
        <w:t>, usluge i</w:t>
      </w:r>
      <w:r w:rsidR="00F46492">
        <w:rPr>
          <w:sz w:val="24"/>
          <w:szCs w:val="24"/>
        </w:rPr>
        <w:t xml:space="preserve"> zastupanje,  OIB.</w:t>
      </w:r>
      <w:r w:rsidR="003E5481" w:rsidRPr="00A870C4">
        <w:rPr>
          <w:sz w:val="24"/>
          <w:szCs w:val="24"/>
        </w:rPr>
        <w:t>86807475866</w:t>
      </w:r>
      <w:r w:rsidR="00F46492">
        <w:rPr>
          <w:sz w:val="24"/>
          <w:szCs w:val="24"/>
        </w:rPr>
        <w:t xml:space="preserve">, </w:t>
      </w:r>
      <w:r w:rsidR="003E5481" w:rsidRPr="00A870C4">
        <w:rPr>
          <w:sz w:val="24"/>
          <w:szCs w:val="24"/>
        </w:rPr>
        <w:t>Maksimirska 282, 10000 Zagreb</w:t>
      </w:r>
      <w:r w:rsidR="003E5481">
        <w:rPr>
          <w:sz w:val="24"/>
          <w:szCs w:val="24"/>
        </w:rPr>
        <w:t>, u iznosu 22.527,44 kn,</w:t>
      </w:r>
      <w:r w:rsidR="003E5481" w:rsidRPr="003E5481">
        <w:rPr>
          <w:sz w:val="24"/>
          <w:szCs w:val="24"/>
        </w:rPr>
        <w:t xml:space="preserve"> tražbinu vjerovnika pod brojem 63 tablice ŽELJKA ERCEGOVIĆ, OIB:71425407605, Ost</w:t>
      </w:r>
      <w:r w:rsidR="003E5481">
        <w:rPr>
          <w:sz w:val="24"/>
          <w:szCs w:val="24"/>
        </w:rPr>
        <w:t>ravska</w:t>
      </w:r>
      <w:r w:rsidR="003E5481" w:rsidRPr="00A870C4">
        <w:rPr>
          <w:sz w:val="24"/>
          <w:szCs w:val="24"/>
        </w:rPr>
        <w:t xml:space="preserve"> 7, 21000 S</w:t>
      </w:r>
      <w:r w:rsidR="003E5481">
        <w:rPr>
          <w:sz w:val="24"/>
          <w:szCs w:val="24"/>
        </w:rPr>
        <w:t>plit,</w:t>
      </w:r>
      <w:r w:rsidR="003E5481" w:rsidRPr="00020B5B">
        <w:rPr>
          <w:sz w:val="24"/>
          <w:szCs w:val="24"/>
        </w:rPr>
        <w:t xml:space="preserve"> </w:t>
      </w:r>
      <w:r w:rsidR="003E5481">
        <w:rPr>
          <w:sz w:val="24"/>
          <w:szCs w:val="24"/>
        </w:rPr>
        <w:t xml:space="preserve">u iznosu 785,00 kn, </w:t>
      </w:r>
      <w:r w:rsidR="003E5481" w:rsidRPr="003E5481">
        <w:rPr>
          <w:sz w:val="24"/>
          <w:szCs w:val="24"/>
        </w:rPr>
        <w:t>tražbinu vjerovnika pod brojem</w:t>
      </w:r>
      <w:r w:rsidR="003E5481">
        <w:rPr>
          <w:sz w:val="24"/>
          <w:szCs w:val="24"/>
        </w:rPr>
        <w:t xml:space="preserve"> </w:t>
      </w:r>
      <w:r w:rsidR="003E5481" w:rsidRPr="00A870C4">
        <w:rPr>
          <w:sz w:val="24"/>
          <w:szCs w:val="24"/>
        </w:rPr>
        <w:t>144</w:t>
      </w:r>
      <w:r w:rsidR="003E5481">
        <w:rPr>
          <w:sz w:val="24"/>
          <w:szCs w:val="24"/>
        </w:rPr>
        <w:t xml:space="preserve"> tablice </w:t>
      </w:r>
      <w:r w:rsidR="003E5481" w:rsidRPr="00A870C4">
        <w:rPr>
          <w:sz w:val="24"/>
          <w:szCs w:val="24"/>
        </w:rPr>
        <w:t>MANŠPED društvo s ograničenom odgovornošću za međunarodni prijevoz i pretovar robe, trgovinu, turizam, putnička agencija</w:t>
      </w:r>
      <w:r w:rsidR="003E5481">
        <w:rPr>
          <w:sz w:val="24"/>
          <w:szCs w:val="24"/>
        </w:rPr>
        <w:t xml:space="preserve">, OIB: </w:t>
      </w:r>
      <w:r w:rsidR="003E5481" w:rsidRPr="00A870C4">
        <w:rPr>
          <w:sz w:val="24"/>
          <w:szCs w:val="24"/>
        </w:rPr>
        <w:t>76154765407</w:t>
      </w:r>
      <w:r w:rsidR="003E5481">
        <w:rPr>
          <w:sz w:val="24"/>
          <w:szCs w:val="24"/>
        </w:rPr>
        <w:t xml:space="preserve">, </w:t>
      </w:r>
      <w:r w:rsidR="003E5481" w:rsidRPr="00A870C4">
        <w:rPr>
          <w:sz w:val="24"/>
          <w:szCs w:val="24"/>
        </w:rPr>
        <w:t>Kuk</w:t>
      </w:r>
      <w:r w:rsidR="003E5481">
        <w:rPr>
          <w:sz w:val="24"/>
          <w:szCs w:val="24"/>
        </w:rPr>
        <w:t xml:space="preserve">uljanovo 387, 51227 Kukuljanovo, u iznosu 150.434,58 kn, </w:t>
      </w:r>
      <w:r w:rsidR="003E5481" w:rsidRPr="003E5481">
        <w:rPr>
          <w:sz w:val="24"/>
          <w:szCs w:val="24"/>
        </w:rPr>
        <w:t>tražbinu vjerovnika pod brojem</w:t>
      </w:r>
      <w:r w:rsidR="00373975">
        <w:rPr>
          <w:sz w:val="24"/>
          <w:szCs w:val="24"/>
        </w:rPr>
        <w:t xml:space="preserve"> </w:t>
      </w:r>
      <w:r w:rsidR="00373975" w:rsidRPr="00A870C4">
        <w:rPr>
          <w:sz w:val="24"/>
          <w:szCs w:val="24"/>
        </w:rPr>
        <w:t>146</w:t>
      </w:r>
      <w:r w:rsidR="00373975">
        <w:rPr>
          <w:sz w:val="24"/>
          <w:szCs w:val="24"/>
        </w:rPr>
        <w:t xml:space="preserve"> tablice </w:t>
      </w:r>
      <w:r w:rsidR="00373975" w:rsidRPr="00A870C4">
        <w:rPr>
          <w:sz w:val="24"/>
          <w:szCs w:val="24"/>
        </w:rPr>
        <w:t xml:space="preserve">MARBO PRODUCT </w:t>
      </w:r>
      <w:r w:rsidR="00373975">
        <w:rPr>
          <w:sz w:val="24"/>
          <w:szCs w:val="24"/>
        </w:rPr>
        <w:t>d.o.o.,</w:t>
      </w:r>
      <w:r w:rsidR="00373975" w:rsidRPr="00A870C4">
        <w:rPr>
          <w:sz w:val="24"/>
          <w:szCs w:val="24"/>
        </w:rPr>
        <w:tab/>
        <w:t>Đ</w:t>
      </w:r>
      <w:r w:rsidR="00373975">
        <w:rPr>
          <w:sz w:val="24"/>
          <w:szCs w:val="24"/>
        </w:rPr>
        <w:t>orđa</w:t>
      </w:r>
      <w:r w:rsidR="00373975" w:rsidRPr="00A870C4">
        <w:rPr>
          <w:sz w:val="24"/>
          <w:szCs w:val="24"/>
        </w:rPr>
        <w:t xml:space="preserve"> S</w:t>
      </w:r>
      <w:r w:rsidR="00373975">
        <w:rPr>
          <w:sz w:val="24"/>
          <w:szCs w:val="24"/>
        </w:rPr>
        <w:t>tanojevića</w:t>
      </w:r>
      <w:r w:rsidR="00373975" w:rsidRPr="00A870C4">
        <w:rPr>
          <w:sz w:val="24"/>
          <w:szCs w:val="24"/>
        </w:rPr>
        <w:t>14, 1000 B</w:t>
      </w:r>
      <w:r w:rsidR="00373975">
        <w:rPr>
          <w:sz w:val="24"/>
          <w:szCs w:val="24"/>
        </w:rPr>
        <w:t xml:space="preserve">eograd, u iznosu 240.534,13 kn, </w:t>
      </w:r>
      <w:r w:rsidR="00373975" w:rsidRPr="003E5481">
        <w:rPr>
          <w:sz w:val="24"/>
          <w:szCs w:val="24"/>
        </w:rPr>
        <w:t>tražbinu vjerovnika pod brojem</w:t>
      </w:r>
      <w:r w:rsidR="00373975">
        <w:rPr>
          <w:sz w:val="24"/>
          <w:szCs w:val="24"/>
        </w:rPr>
        <w:t xml:space="preserve"> </w:t>
      </w:r>
      <w:r w:rsidR="00373975" w:rsidRPr="00A870C4">
        <w:rPr>
          <w:sz w:val="24"/>
          <w:szCs w:val="24"/>
        </w:rPr>
        <w:t>153</w:t>
      </w:r>
      <w:r w:rsidR="00373975">
        <w:rPr>
          <w:sz w:val="24"/>
          <w:szCs w:val="24"/>
        </w:rPr>
        <w:t xml:space="preserve"> tablice </w:t>
      </w:r>
      <w:r w:rsidR="00373975" w:rsidRPr="00A870C4">
        <w:rPr>
          <w:sz w:val="24"/>
          <w:szCs w:val="24"/>
        </w:rPr>
        <w:t>MINISTARSTVO FINANCIJA</w:t>
      </w:r>
      <w:r w:rsidR="00373975">
        <w:rPr>
          <w:sz w:val="24"/>
          <w:szCs w:val="24"/>
        </w:rPr>
        <w:t>, Carinska uprava–</w:t>
      </w:r>
      <w:r w:rsidR="00373975" w:rsidRPr="00A870C4">
        <w:rPr>
          <w:sz w:val="24"/>
          <w:szCs w:val="24"/>
        </w:rPr>
        <w:t>O</w:t>
      </w:r>
      <w:r w:rsidR="00373975">
        <w:rPr>
          <w:sz w:val="24"/>
          <w:szCs w:val="24"/>
        </w:rPr>
        <w:t>sijek, OIB:</w:t>
      </w:r>
      <w:r w:rsidR="00373975" w:rsidRPr="00A870C4">
        <w:rPr>
          <w:sz w:val="24"/>
          <w:szCs w:val="24"/>
        </w:rPr>
        <w:t>18683136487</w:t>
      </w:r>
      <w:r w:rsidR="00373975">
        <w:rPr>
          <w:sz w:val="24"/>
          <w:szCs w:val="24"/>
        </w:rPr>
        <w:t xml:space="preserve">, </w:t>
      </w:r>
      <w:r w:rsidR="00373975" w:rsidRPr="00A870C4">
        <w:rPr>
          <w:sz w:val="24"/>
          <w:szCs w:val="24"/>
        </w:rPr>
        <w:t>A. V</w:t>
      </w:r>
      <w:r w:rsidR="00373975">
        <w:rPr>
          <w:sz w:val="24"/>
          <w:szCs w:val="24"/>
        </w:rPr>
        <w:t>on</w:t>
      </w:r>
      <w:r w:rsidR="00373975" w:rsidRPr="00A870C4">
        <w:rPr>
          <w:sz w:val="24"/>
          <w:szCs w:val="24"/>
        </w:rPr>
        <w:t xml:space="preserve"> H</w:t>
      </w:r>
      <w:r w:rsidR="00373975">
        <w:rPr>
          <w:sz w:val="24"/>
          <w:szCs w:val="24"/>
        </w:rPr>
        <w:t>umboldta</w:t>
      </w:r>
      <w:r w:rsidR="00373975" w:rsidRPr="00A870C4">
        <w:rPr>
          <w:sz w:val="24"/>
          <w:szCs w:val="24"/>
        </w:rPr>
        <w:t xml:space="preserve"> 4a, 10000 Z</w:t>
      </w:r>
      <w:r w:rsidR="00373975">
        <w:rPr>
          <w:sz w:val="24"/>
          <w:szCs w:val="24"/>
        </w:rPr>
        <w:t xml:space="preserve">agreb, u iznosu 6.397,24 kn, tražbinu vjerovnika pod brojem </w:t>
      </w:r>
      <w:r w:rsidR="00373975" w:rsidRPr="00A870C4">
        <w:rPr>
          <w:sz w:val="24"/>
          <w:szCs w:val="24"/>
        </w:rPr>
        <w:t>169</w:t>
      </w:r>
      <w:r w:rsidR="00373975">
        <w:rPr>
          <w:sz w:val="24"/>
          <w:szCs w:val="24"/>
        </w:rPr>
        <w:t xml:space="preserve"> tablice </w:t>
      </w:r>
      <w:r w:rsidR="00373975" w:rsidRPr="00A870C4">
        <w:rPr>
          <w:sz w:val="24"/>
          <w:szCs w:val="24"/>
        </w:rPr>
        <w:t>OPTICUS IT d.o.o. za trgovinu i usluge</w:t>
      </w:r>
      <w:r w:rsidR="00373975">
        <w:rPr>
          <w:sz w:val="24"/>
          <w:szCs w:val="24"/>
        </w:rPr>
        <w:t>, OIB:</w:t>
      </w:r>
      <w:r w:rsidR="00373975" w:rsidRPr="00A870C4">
        <w:rPr>
          <w:sz w:val="24"/>
          <w:szCs w:val="24"/>
        </w:rPr>
        <w:t>54482179263</w:t>
      </w:r>
      <w:r w:rsidR="00373975">
        <w:rPr>
          <w:sz w:val="24"/>
          <w:szCs w:val="24"/>
        </w:rPr>
        <w:t xml:space="preserve">, </w:t>
      </w:r>
      <w:r w:rsidR="00373975" w:rsidRPr="00A870C4">
        <w:rPr>
          <w:sz w:val="24"/>
          <w:szCs w:val="24"/>
        </w:rPr>
        <w:t>Ivanićgradska 54, 10000 Zagreb</w:t>
      </w:r>
      <w:r w:rsidR="00373975">
        <w:rPr>
          <w:sz w:val="24"/>
          <w:szCs w:val="24"/>
        </w:rPr>
        <w:t>,</w:t>
      </w:r>
      <w:r w:rsidR="00373975" w:rsidRPr="00E346C6">
        <w:rPr>
          <w:sz w:val="24"/>
          <w:szCs w:val="24"/>
        </w:rPr>
        <w:t xml:space="preserve"> </w:t>
      </w:r>
      <w:r w:rsidR="00373975">
        <w:rPr>
          <w:sz w:val="24"/>
          <w:szCs w:val="24"/>
        </w:rPr>
        <w:t xml:space="preserve">u iznosu 18.437,77 kn, tražbinu vjerovnika pod brojem </w:t>
      </w:r>
      <w:r w:rsidR="00373975" w:rsidRPr="00A870C4">
        <w:rPr>
          <w:sz w:val="24"/>
          <w:szCs w:val="24"/>
        </w:rPr>
        <w:t>190</w:t>
      </w:r>
      <w:r w:rsidR="00373975">
        <w:rPr>
          <w:sz w:val="24"/>
          <w:szCs w:val="24"/>
        </w:rPr>
        <w:t xml:space="preserve"> tablice PUNKT STUDIO d.o.o. </w:t>
      </w:r>
      <w:r w:rsidR="00373975" w:rsidRPr="00A870C4">
        <w:rPr>
          <w:sz w:val="24"/>
          <w:szCs w:val="24"/>
        </w:rPr>
        <w:t>za usluge promidžbe</w:t>
      </w:r>
      <w:r w:rsidR="00373975">
        <w:rPr>
          <w:sz w:val="24"/>
          <w:szCs w:val="24"/>
        </w:rPr>
        <w:t>, OIB:</w:t>
      </w:r>
      <w:r w:rsidR="00373975" w:rsidRPr="00A870C4">
        <w:rPr>
          <w:sz w:val="24"/>
          <w:szCs w:val="24"/>
        </w:rPr>
        <w:t>47081762461</w:t>
      </w:r>
      <w:r w:rsidR="00373975">
        <w:rPr>
          <w:sz w:val="24"/>
          <w:szCs w:val="24"/>
        </w:rPr>
        <w:t>,</w:t>
      </w:r>
      <w:r w:rsidR="00373975">
        <w:rPr>
          <w:sz w:val="24"/>
          <w:szCs w:val="24"/>
        </w:rPr>
        <w:tab/>
        <w:t xml:space="preserve">Samoborska </w:t>
      </w:r>
      <w:r w:rsidR="00373975" w:rsidRPr="00A870C4">
        <w:rPr>
          <w:sz w:val="24"/>
          <w:szCs w:val="24"/>
        </w:rPr>
        <w:t>cesta 91, 10000 Zagreb</w:t>
      </w:r>
      <w:r w:rsidR="00373975">
        <w:rPr>
          <w:sz w:val="24"/>
          <w:szCs w:val="24"/>
        </w:rPr>
        <w:t xml:space="preserve">, u iznosu 937,50 kn, tražbinu vjerovnika pod brojem </w:t>
      </w:r>
      <w:r w:rsidR="00373975" w:rsidRPr="00A870C4">
        <w:rPr>
          <w:sz w:val="24"/>
          <w:szCs w:val="24"/>
        </w:rPr>
        <w:t>199</w:t>
      </w:r>
      <w:r w:rsidR="00373975">
        <w:rPr>
          <w:sz w:val="24"/>
          <w:szCs w:val="24"/>
        </w:rPr>
        <w:t xml:space="preserve"> tablice </w:t>
      </w:r>
      <w:r w:rsidR="00373975" w:rsidRPr="00A870C4">
        <w:rPr>
          <w:sz w:val="24"/>
          <w:szCs w:val="24"/>
        </w:rPr>
        <w:t>RICARDO društvo s ograničenom odgovornošću za trgovinu i usluge</w:t>
      </w:r>
      <w:r w:rsidR="00373975">
        <w:rPr>
          <w:sz w:val="24"/>
          <w:szCs w:val="24"/>
        </w:rPr>
        <w:t>, OIB:</w:t>
      </w:r>
      <w:r w:rsidR="00373975" w:rsidRPr="00A870C4">
        <w:rPr>
          <w:sz w:val="24"/>
          <w:szCs w:val="24"/>
        </w:rPr>
        <w:t>83535297393</w:t>
      </w:r>
      <w:r w:rsidR="00373975">
        <w:rPr>
          <w:sz w:val="24"/>
          <w:szCs w:val="24"/>
        </w:rPr>
        <w:t xml:space="preserve">, </w:t>
      </w:r>
      <w:r w:rsidR="00373975" w:rsidRPr="00A870C4">
        <w:rPr>
          <w:sz w:val="24"/>
          <w:szCs w:val="24"/>
        </w:rPr>
        <w:t>Kudeljara 1A, 31326 Darda</w:t>
      </w:r>
      <w:r w:rsidR="00373975">
        <w:rPr>
          <w:sz w:val="24"/>
          <w:szCs w:val="24"/>
        </w:rPr>
        <w:t xml:space="preserve">, u iznosu 377.334,04 kn, tražbinu vjerovnika pod brojem </w:t>
      </w:r>
      <w:r w:rsidR="001C4EF7" w:rsidRPr="00A870C4">
        <w:rPr>
          <w:sz w:val="24"/>
          <w:szCs w:val="24"/>
        </w:rPr>
        <w:t>217</w:t>
      </w:r>
      <w:r w:rsidR="001C4EF7">
        <w:rPr>
          <w:sz w:val="24"/>
          <w:szCs w:val="24"/>
        </w:rPr>
        <w:t xml:space="preserve"> tablice</w:t>
      </w:r>
      <w:r w:rsidR="001C4EF7" w:rsidRPr="00A870C4">
        <w:rPr>
          <w:sz w:val="24"/>
          <w:szCs w:val="24"/>
        </w:rPr>
        <w:tab/>
        <w:t>SONIK d.o.o. za trgovinu, turizam i usluge</w:t>
      </w:r>
      <w:r w:rsidR="001C4EF7">
        <w:rPr>
          <w:sz w:val="24"/>
          <w:szCs w:val="24"/>
        </w:rPr>
        <w:t>, OIB:</w:t>
      </w:r>
      <w:r w:rsidR="001C4EF7" w:rsidRPr="00A870C4">
        <w:rPr>
          <w:sz w:val="24"/>
          <w:szCs w:val="24"/>
        </w:rPr>
        <w:t>6269544602</w:t>
      </w:r>
      <w:r w:rsidR="001C4EF7">
        <w:rPr>
          <w:sz w:val="24"/>
          <w:szCs w:val="24"/>
        </w:rPr>
        <w:t xml:space="preserve">, </w:t>
      </w:r>
      <w:r w:rsidR="001C4EF7" w:rsidRPr="00A870C4">
        <w:rPr>
          <w:sz w:val="24"/>
          <w:szCs w:val="24"/>
        </w:rPr>
        <w:t>Benkovačka 1a, 23000 Zadar</w:t>
      </w:r>
      <w:r w:rsidR="001C4EF7">
        <w:rPr>
          <w:sz w:val="24"/>
          <w:szCs w:val="24"/>
        </w:rPr>
        <w:t xml:space="preserve">, u iznosu 17.500,00 kn, tražbinu vjerovnika pod brojem </w:t>
      </w:r>
      <w:r w:rsidR="001C4EF7" w:rsidRPr="00A870C4">
        <w:rPr>
          <w:sz w:val="24"/>
          <w:szCs w:val="24"/>
        </w:rPr>
        <w:t>270</w:t>
      </w:r>
      <w:r w:rsidR="001C4EF7">
        <w:rPr>
          <w:sz w:val="24"/>
          <w:szCs w:val="24"/>
        </w:rPr>
        <w:t xml:space="preserve"> tablice </w:t>
      </w:r>
      <w:r w:rsidR="001C4EF7" w:rsidRPr="00A870C4">
        <w:rPr>
          <w:sz w:val="24"/>
          <w:szCs w:val="24"/>
        </w:rPr>
        <w:t>ZIGANTE TARTUFI d.o.o. za preradu tartufa</w:t>
      </w:r>
      <w:r w:rsidR="001C4EF7">
        <w:rPr>
          <w:sz w:val="24"/>
          <w:szCs w:val="24"/>
        </w:rPr>
        <w:t>, OIB:</w:t>
      </w:r>
      <w:r w:rsidR="001C4EF7" w:rsidRPr="00A870C4">
        <w:rPr>
          <w:sz w:val="24"/>
          <w:szCs w:val="24"/>
        </w:rPr>
        <w:t>31156649650</w:t>
      </w:r>
      <w:r w:rsidR="001C4EF7">
        <w:rPr>
          <w:sz w:val="24"/>
          <w:szCs w:val="24"/>
        </w:rPr>
        <w:t xml:space="preserve">, </w:t>
      </w:r>
      <w:r w:rsidR="001C4EF7" w:rsidRPr="00A870C4">
        <w:rPr>
          <w:sz w:val="24"/>
          <w:szCs w:val="24"/>
        </w:rPr>
        <w:t>Plovanija,</w:t>
      </w:r>
      <w:r w:rsidR="001C4EF7">
        <w:rPr>
          <w:sz w:val="24"/>
          <w:szCs w:val="24"/>
        </w:rPr>
        <w:t xml:space="preserve"> </w:t>
      </w:r>
      <w:r w:rsidR="001C4EF7" w:rsidRPr="00A870C4">
        <w:rPr>
          <w:sz w:val="24"/>
          <w:szCs w:val="24"/>
        </w:rPr>
        <w:t>Portoroška 15, 52460 Buje</w:t>
      </w:r>
      <w:r w:rsidR="001C4EF7">
        <w:rPr>
          <w:sz w:val="24"/>
          <w:szCs w:val="24"/>
        </w:rPr>
        <w:t>, u iznosu</w:t>
      </w:r>
      <w:r w:rsidR="001C4EF7" w:rsidRPr="00952160">
        <w:rPr>
          <w:sz w:val="24"/>
          <w:szCs w:val="24"/>
        </w:rPr>
        <w:t xml:space="preserve"> </w:t>
      </w:r>
      <w:r w:rsidR="001C4EF7">
        <w:rPr>
          <w:sz w:val="24"/>
          <w:szCs w:val="24"/>
        </w:rPr>
        <w:t xml:space="preserve">16.699,98 kn i tražbinu vjerovnika pod brojem </w:t>
      </w:r>
      <w:r w:rsidR="001C4EF7" w:rsidRPr="00A870C4">
        <w:rPr>
          <w:sz w:val="24"/>
          <w:szCs w:val="24"/>
        </w:rPr>
        <w:t>273</w:t>
      </w:r>
      <w:r w:rsidR="001C4EF7">
        <w:rPr>
          <w:sz w:val="24"/>
          <w:szCs w:val="24"/>
        </w:rPr>
        <w:t xml:space="preserve"> tablice </w:t>
      </w:r>
      <w:r w:rsidR="001C4EF7" w:rsidRPr="00A870C4">
        <w:rPr>
          <w:sz w:val="24"/>
          <w:szCs w:val="24"/>
        </w:rPr>
        <w:t>ALLIANZ ZAGREB dioničko društvo za osiguranje</w:t>
      </w:r>
      <w:r w:rsidR="001C4EF7">
        <w:rPr>
          <w:sz w:val="24"/>
          <w:szCs w:val="24"/>
        </w:rPr>
        <w:t>, OIB:</w:t>
      </w:r>
      <w:r w:rsidR="001C4EF7" w:rsidRPr="00A870C4">
        <w:rPr>
          <w:sz w:val="24"/>
          <w:szCs w:val="24"/>
        </w:rPr>
        <w:t>237598108</w:t>
      </w:r>
      <w:r w:rsidR="001C4EF7" w:rsidRPr="006E336B">
        <w:rPr>
          <w:sz w:val="24"/>
          <w:szCs w:val="24"/>
        </w:rPr>
        <w:t>49, Heinzelova 70, 10000 Zagreb, u iznosu 10.887,75 kn</w:t>
      </w:r>
      <w:r w:rsidR="00CD2745" w:rsidRPr="006E336B">
        <w:rPr>
          <w:color w:val="FF0000"/>
          <w:sz w:val="24"/>
          <w:szCs w:val="24"/>
        </w:rPr>
        <w:t xml:space="preserve">. </w:t>
      </w:r>
      <w:r w:rsidR="00F84871" w:rsidRPr="006E336B">
        <w:rPr>
          <w:sz w:val="24"/>
          <w:szCs w:val="24"/>
        </w:rPr>
        <w:t xml:space="preserve">Budući da povjerenik, dužnik ili vjerovnici </w:t>
      </w:r>
      <w:r w:rsidR="00CD2745" w:rsidRPr="006E336B">
        <w:rPr>
          <w:color w:themeColor="text1" w:val="000000"/>
          <w:sz w:val="24"/>
          <w:szCs w:val="24"/>
        </w:rPr>
        <w:t>nisu osporili tražbine</w:t>
      </w:r>
      <w:r w:rsidR="00F84871" w:rsidRPr="006E336B">
        <w:rPr>
          <w:color w:themeColor="text1" w:val="000000"/>
          <w:sz w:val="24"/>
          <w:szCs w:val="24"/>
        </w:rPr>
        <w:t xml:space="preserve"> vjerovnika pod </w:t>
      </w:r>
      <w:r w:rsidR="00CD2745" w:rsidRPr="006E336B">
        <w:rPr>
          <w:color w:themeColor="text1" w:val="000000"/>
          <w:sz w:val="24"/>
          <w:szCs w:val="24"/>
        </w:rPr>
        <w:t xml:space="preserve">navedenim brojevima tablica ( 19, 63, 144, 146, 153, 169, 190, 199, 217, 270 i 273) </w:t>
      </w:r>
      <w:r w:rsidR="00F84871" w:rsidRPr="006E336B">
        <w:rPr>
          <w:color w:themeColor="text1" w:val="000000"/>
          <w:sz w:val="24"/>
          <w:szCs w:val="24"/>
        </w:rPr>
        <w:t xml:space="preserve">u </w:t>
      </w:r>
      <w:r w:rsidR="00CD2745" w:rsidRPr="006E336B">
        <w:rPr>
          <w:color w:themeColor="text1" w:val="000000"/>
          <w:sz w:val="24"/>
          <w:szCs w:val="24"/>
        </w:rPr>
        <w:t>navedenim iznosima</w:t>
      </w:r>
      <w:r w:rsidR="00F84871" w:rsidRPr="006E336B">
        <w:rPr>
          <w:color w:themeColor="text1" w:val="000000"/>
          <w:sz w:val="24"/>
          <w:szCs w:val="24"/>
        </w:rPr>
        <w:t>, to se na temelju odredbe čl. 47. SZ-a i te tražbine smatraju utvrđenim.</w:t>
      </w:r>
    </w:p>
    <w:p w:rsidRDefault="00F84871" w:rsidP="00F84871" w:rsidR="00F84871" w:rsidRPr="006E336B">
      <w:pPr>
        <w:ind w:firstLine="705"/>
        <w:jc w:val="both"/>
        <w:rPr>
          <w:color w:themeColor="text1" w:val="000000"/>
          <w:sz w:val="24"/>
          <w:szCs w:val="24"/>
        </w:rPr>
      </w:pPr>
    </w:p>
    <w:p w:rsidRDefault="00F84871" w:rsidP="00F84871" w:rsidR="00F84871" w:rsidRPr="006E336B">
      <w:pPr>
        <w:widowControl/>
        <w:ind w:firstLine="708"/>
        <w:jc w:val="both"/>
        <w:rPr>
          <w:sz w:val="24"/>
          <w:szCs w:val="24"/>
        </w:rPr>
      </w:pPr>
      <w:r w:rsidRPr="006E336B">
        <w:rPr>
          <w:sz w:val="24"/>
          <w:szCs w:val="24"/>
        </w:rPr>
        <w:t>Uzevši u obzir navedeno, sud je na temelju odredbe čl. 50. st. 1. u vezi s odredbom čl. 47. SZ-a, odlučio kao u točki I. izreke ovog rješenja.</w:t>
      </w:r>
    </w:p>
    <w:p w:rsidRDefault="00707444" w:rsidP="00F84871" w:rsidR="00707444">
      <w:pPr>
        <w:ind w:firstLine="708"/>
        <w:jc w:val="both"/>
        <w:rPr>
          <w:sz w:val="24"/>
          <w:szCs w:val="24"/>
        </w:rPr>
      </w:pPr>
    </w:p>
    <w:p w:rsidRDefault="00C173DB" w:rsidP="003862B1" w:rsidR="00D00D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Nadalje, t</w:t>
      </w:r>
      <w:r w:rsidR="003862B1" w:rsidRPr="008144D1">
        <w:rPr>
          <w:sz w:val="24"/>
          <w:szCs w:val="24"/>
        </w:rPr>
        <w:t>ražbine naved</w:t>
      </w:r>
      <w:r w:rsidR="00CD2745">
        <w:rPr>
          <w:sz w:val="24"/>
          <w:szCs w:val="24"/>
        </w:rPr>
        <w:t>ene pod toč. II rješenja osporili su</w:t>
      </w:r>
      <w:r w:rsidR="003862B1" w:rsidRPr="008144D1">
        <w:rPr>
          <w:sz w:val="24"/>
          <w:szCs w:val="24"/>
        </w:rPr>
        <w:t xml:space="preserve"> dužnik</w:t>
      </w:r>
      <w:r w:rsidR="00CD2745">
        <w:rPr>
          <w:sz w:val="24"/>
          <w:szCs w:val="24"/>
        </w:rPr>
        <w:t xml:space="preserve"> i povjerenik</w:t>
      </w:r>
      <w:r w:rsidR="003862B1" w:rsidRPr="008144D1">
        <w:rPr>
          <w:sz w:val="24"/>
          <w:szCs w:val="24"/>
        </w:rPr>
        <w:t>.</w:t>
      </w:r>
    </w:p>
    <w:p w:rsidRDefault="003862B1" w:rsidP="003862B1" w:rsidR="00C173DB">
      <w:pPr>
        <w:jc w:val="both"/>
        <w:rPr>
          <w:sz w:val="24"/>
          <w:szCs w:val="24"/>
        </w:rPr>
      </w:pPr>
      <w:r w:rsidRPr="008144D1">
        <w:rPr>
          <w:sz w:val="24"/>
          <w:szCs w:val="24"/>
        </w:rPr>
        <w:t xml:space="preserve"> </w:t>
      </w:r>
    </w:p>
    <w:p w:rsidRDefault="006E336B" w:rsidP="00D00D69" w:rsidR="006E336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862B1" w:rsidRPr="008144D1">
        <w:rPr>
          <w:sz w:val="24"/>
          <w:szCs w:val="24"/>
        </w:rPr>
        <w:t>Osporene su tražbine vjerovnika i to</w:t>
      </w:r>
      <w:r w:rsidR="00D00D69">
        <w:rPr>
          <w:sz w:val="24"/>
          <w:szCs w:val="24"/>
        </w:rPr>
        <w:t>:</w:t>
      </w:r>
    </w:p>
    <w:p w:rsidRDefault="00D00D69" w:rsidP="00D00D69" w:rsidR="00D00D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00D69" w:rsidP="00D00D69" w:rsidR="00D00D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 ACREDIA SERVICES GMBH, </w:t>
      </w:r>
      <w:r w:rsidRPr="00A870C4">
        <w:rPr>
          <w:sz w:val="24"/>
          <w:szCs w:val="24"/>
        </w:rPr>
        <w:t>HIMMELP</w:t>
      </w:r>
      <w:r>
        <w:rPr>
          <w:sz w:val="24"/>
          <w:szCs w:val="24"/>
        </w:rPr>
        <w:t>FORTG 29, 1010 Wien, Austrija, u iznosu 4,84 kn, a kao razlog osporavanja je navedeno da je navedeni iznos priznat u tražbini pod rednim br. 4.,</w:t>
      </w:r>
    </w:p>
    <w:p w:rsidRDefault="003862B1" w:rsidP="003862B1" w:rsidR="003862B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3862B1" w:rsidP="003862B1" w:rsidR="003862B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 w:rsidR="00D00D69">
        <w:rPr>
          <w:sz w:val="24"/>
          <w:szCs w:val="24"/>
        </w:rPr>
        <w:t>isprave u spisu</w:t>
      </w:r>
      <w:r>
        <w:rPr>
          <w:sz w:val="24"/>
          <w:szCs w:val="24"/>
        </w:rPr>
        <w:t>) na parnicu je upućen vjerovnik osporene tražbine (čl. 48. st. 1. SZ-a).</w:t>
      </w:r>
    </w:p>
    <w:p w:rsidRDefault="00D00D69" w:rsidP="003862B1" w:rsidR="00D00D69">
      <w:pPr>
        <w:jc w:val="both"/>
        <w:rPr>
          <w:sz w:val="24"/>
          <w:szCs w:val="24"/>
        </w:rPr>
      </w:pPr>
    </w:p>
    <w:p w:rsidRDefault="00D00D69" w:rsidP="00D00D69" w:rsidR="00D00D6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11 ATUNES Y LOMOS S.L., </w:t>
      </w:r>
      <w:r w:rsidRPr="00A870C4">
        <w:rPr>
          <w:sz w:val="24"/>
          <w:szCs w:val="24"/>
        </w:rPr>
        <w:t>BEIRAMAR 83, 36200 VIGO (PONTEVERDA), ŠPANJOLSKA</w:t>
      </w:r>
      <w:r>
        <w:rPr>
          <w:sz w:val="24"/>
          <w:szCs w:val="24"/>
        </w:rPr>
        <w:t>, u iznosu 39,38 kn, a kao razlog osporavanja je navedeno da se osporeni iznos  odnosi na tečajnu razliku.</w:t>
      </w:r>
    </w:p>
    <w:p w:rsidRDefault="00D00D69" w:rsidP="00D00D69" w:rsidR="00D00D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D00D69" w:rsidP="00D00D69" w:rsidR="00D00D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>
        <w:rPr>
          <w:sz w:val="24"/>
          <w:szCs w:val="24"/>
        </w:rPr>
        <w:t>isprave u spisu) na parnicu je upućen vjerovnik osporene tražbine (čl. 48. st. 1. SZ-a).</w:t>
      </w:r>
    </w:p>
    <w:p w:rsidRDefault="00D00D69" w:rsidP="00D00D69" w:rsidR="00D00D69">
      <w:pPr>
        <w:jc w:val="both"/>
        <w:rPr>
          <w:sz w:val="24"/>
          <w:szCs w:val="24"/>
        </w:rPr>
      </w:pPr>
    </w:p>
    <w:p w:rsidRDefault="00D00D69" w:rsidP="00D00D69" w:rsidR="00D00D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 </w:t>
      </w:r>
      <w:r w:rsidRPr="00A870C4">
        <w:rPr>
          <w:sz w:val="24"/>
          <w:szCs w:val="24"/>
        </w:rPr>
        <w:t>AUTOKUĆA BAOTIĆ društvo s ograničenom odgovornošću za trgovinu, usluge i zastupanje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86807475866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Maksimirska 282, 10000 Zagreb</w:t>
      </w:r>
      <w:r>
        <w:rPr>
          <w:sz w:val="24"/>
          <w:szCs w:val="24"/>
        </w:rPr>
        <w:t>, u iznosu 5.512,29 kn, a kao razlog osporavanja je navedeno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pogrešno iskazan iznos u tablici FINA-e.</w:t>
      </w:r>
    </w:p>
    <w:p w:rsidRDefault="00D00D69" w:rsidP="00D00D69" w:rsidR="00D00D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D00D69" w:rsidP="00D00D69" w:rsidR="00D00D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>
        <w:rPr>
          <w:sz w:val="24"/>
          <w:szCs w:val="24"/>
        </w:rPr>
        <w:t>isprave u spisu) na parnicu je upućen vjerovnik osporene tražbine (čl. 48. st. 1. SZ-a).</w:t>
      </w:r>
    </w:p>
    <w:p w:rsidRDefault="00D00D69" w:rsidP="00D00D69" w:rsidR="00D00D69">
      <w:pPr>
        <w:jc w:val="both"/>
        <w:rPr>
          <w:sz w:val="24"/>
          <w:szCs w:val="24"/>
        </w:rPr>
      </w:pPr>
    </w:p>
    <w:p w:rsidRDefault="008829AA" w:rsidP="008829AA" w:rsidR="008829AA">
      <w:pPr>
        <w:jc w:val="both"/>
        <w:rPr>
          <w:sz w:val="24"/>
          <w:szCs w:val="24"/>
        </w:rPr>
      </w:pPr>
      <w:r>
        <w:rPr>
          <w:sz w:val="24"/>
          <w:szCs w:val="24"/>
        </w:rPr>
        <w:t>26</w:t>
      </w:r>
      <w:r>
        <w:rPr>
          <w:sz w:val="24"/>
          <w:szCs w:val="24"/>
        </w:rPr>
        <w:tab/>
        <w:t xml:space="preserve">BANCA INTESA AD BEOGRAD </w:t>
      </w:r>
      <w:r w:rsidRPr="00A870C4">
        <w:rPr>
          <w:sz w:val="24"/>
          <w:szCs w:val="24"/>
        </w:rPr>
        <w:t>MILENTIJA POPOVIĆA 78, 11070 NOVI BEOGRAD</w:t>
      </w:r>
      <w:r>
        <w:rPr>
          <w:sz w:val="24"/>
          <w:szCs w:val="24"/>
        </w:rPr>
        <w:t>, u iznosu 7, u iznosu 7.408.962,15 kn, a kao razlog osporavanja je navedeno da je prestala obveza za koju je izdana garancija.</w:t>
      </w:r>
    </w:p>
    <w:p w:rsidRDefault="008829AA" w:rsidP="008829AA" w:rsidR="008829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829AA" w:rsidP="008829AA" w:rsidR="008829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829AA" w:rsidP="00D00D69" w:rsidR="008829AA">
      <w:pPr>
        <w:jc w:val="both"/>
        <w:rPr>
          <w:sz w:val="24"/>
          <w:szCs w:val="24"/>
        </w:rPr>
      </w:pPr>
    </w:p>
    <w:p w:rsidRDefault="008829AA" w:rsidP="008829AA" w:rsidR="008829AA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27</w:t>
      </w:r>
      <w:r w:rsidRPr="00A870C4">
        <w:rPr>
          <w:sz w:val="24"/>
          <w:szCs w:val="24"/>
        </w:rPr>
        <w:tab/>
        <w:t>BAUHAUS</w:t>
      </w:r>
      <w:r>
        <w:rPr>
          <w:sz w:val="24"/>
          <w:szCs w:val="24"/>
        </w:rPr>
        <w:t>-</w:t>
      </w:r>
      <w:r w:rsidRPr="00A870C4">
        <w:rPr>
          <w:sz w:val="24"/>
          <w:szCs w:val="24"/>
        </w:rPr>
        <w:t>ZAGREB, komanditno društvo za trgovinu i usluge</w:t>
      </w:r>
      <w:r>
        <w:rPr>
          <w:sz w:val="24"/>
          <w:szCs w:val="24"/>
        </w:rPr>
        <w:t xml:space="preserve">, OIB:71642207963, </w:t>
      </w:r>
      <w:r w:rsidRPr="00A870C4">
        <w:rPr>
          <w:sz w:val="24"/>
          <w:szCs w:val="24"/>
        </w:rPr>
        <w:t>Ulica Velimira Škorpika 27, 10000 Zagreb</w:t>
      </w:r>
      <w:r>
        <w:rPr>
          <w:sz w:val="24"/>
          <w:szCs w:val="24"/>
        </w:rPr>
        <w:t>, u iznosu 17.751,05 kn,</w:t>
      </w:r>
      <w:r w:rsidRPr="008829AA">
        <w:rPr>
          <w:sz w:val="24"/>
          <w:szCs w:val="24"/>
        </w:rPr>
        <w:t xml:space="preserve"> </w:t>
      </w:r>
      <w:r>
        <w:rPr>
          <w:sz w:val="24"/>
          <w:szCs w:val="24"/>
        </w:rPr>
        <w:t>a kao razlog osporavanja je navedeno da je tražbina kompenzirana prije predstečajnog postupka.</w:t>
      </w:r>
    </w:p>
    <w:p w:rsidRDefault="008829AA" w:rsidP="008829AA" w:rsidR="008829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829AA" w:rsidP="008829AA" w:rsidR="008829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829AA" w:rsidP="008829AA" w:rsidR="008829AA">
      <w:pPr>
        <w:jc w:val="both"/>
        <w:rPr>
          <w:sz w:val="24"/>
          <w:szCs w:val="24"/>
        </w:rPr>
      </w:pPr>
    </w:p>
    <w:p w:rsidRDefault="008829AA" w:rsidP="008829AA" w:rsidR="008829AA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29</w:t>
      </w:r>
      <w:r w:rsidRPr="00A870C4">
        <w:rPr>
          <w:sz w:val="24"/>
          <w:szCs w:val="24"/>
        </w:rPr>
        <w:tab/>
        <w:t>BIC S</w:t>
      </w:r>
      <w:r>
        <w:rPr>
          <w:sz w:val="24"/>
          <w:szCs w:val="24"/>
        </w:rPr>
        <w:t xml:space="preserve">LOVAKIA SRO., SERED-SLOVAKIA </w:t>
      </w:r>
      <w:r w:rsidRPr="00A870C4">
        <w:rPr>
          <w:sz w:val="24"/>
          <w:szCs w:val="24"/>
        </w:rPr>
        <w:t>PRIEMYSE</w:t>
      </w:r>
      <w:r>
        <w:rPr>
          <w:sz w:val="24"/>
          <w:szCs w:val="24"/>
        </w:rPr>
        <w:t>LNA, 1, 92601 SERED, SLOVAČKA u iznosu 195,26 kn,</w:t>
      </w:r>
      <w:r w:rsidRPr="008829AA">
        <w:rPr>
          <w:sz w:val="24"/>
          <w:szCs w:val="24"/>
        </w:rPr>
        <w:t xml:space="preserve"> </w:t>
      </w:r>
      <w:r>
        <w:rPr>
          <w:sz w:val="24"/>
          <w:szCs w:val="24"/>
        </w:rPr>
        <w:t>a kao razlog osporavanja je navedeno da se iznos odnosi na tečajnu razliku.</w:t>
      </w:r>
    </w:p>
    <w:p w:rsidRDefault="008829AA" w:rsidP="008829AA" w:rsidR="008829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829AA" w:rsidP="008829AA" w:rsidR="008829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>
        <w:rPr>
          <w:sz w:val="24"/>
          <w:szCs w:val="24"/>
        </w:rPr>
        <w:t>isprave u spisu) na parnicu je upućen vjerovnik osporene tražbine (čl. 48. st. 1. SZ-a).</w:t>
      </w:r>
    </w:p>
    <w:p w:rsidRDefault="008829AA" w:rsidP="008829AA" w:rsidR="008829AA">
      <w:pPr>
        <w:jc w:val="both"/>
        <w:rPr>
          <w:sz w:val="24"/>
          <w:szCs w:val="24"/>
        </w:rPr>
      </w:pPr>
    </w:p>
    <w:p w:rsidRDefault="008829AA" w:rsidP="008829AA" w:rsidR="008829AA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30</w:t>
      </w:r>
      <w:r w:rsidRPr="00A870C4">
        <w:rPr>
          <w:sz w:val="24"/>
          <w:szCs w:val="24"/>
        </w:rPr>
        <w:tab/>
        <w:t>BIROTA društvo za proizvodnju, trgovinu i usluge s ograničenom odgovornošću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96214774201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Blažićevo C 5, 51000 Rijeka</w:t>
      </w:r>
      <w:r>
        <w:rPr>
          <w:sz w:val="24"/>
          <w:szCs w:val="24"/>
        </w:rPr>
        <w:t>, u iznosu 2.500,00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tražbina kompenzirana prije predstečajnog postupka.</w:t>
      </w:r>
    </w:p>
    <w:p w:rsidRDefault="008829AA" w:rsidP="008829AA" w:rsidR="008829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829AA" w:rsidP="008829AA" w:rsidR="008829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>
        <w:rPr>
          <w:sz w:val="24"/>
          <w:szCs w:val="24"/>
        </w:rPr>
        <w:t>isprave u spisu) na parnicu je upućen vjerovnik osporene tražbine (čl. 48. st. 1. SZ-a).</w:t>
      </w:r>
    </w:p>
    <w:p w:rsidRDefault="007C7A68" w:rsidP="008829AA" w:rsidR="007C7A68">
      <w:pPr>
        <w:jc w:val="both"/>
        <w:rPr>
          <w:sz w:val="24"/>
          <w:szCs w:val="24"/>
        </w:rPr>
      </w:pPr>
    </w:p>
    <w:p w:rsidRDefault="007C7A68" w:rsidP="007C7A68" w:rsidR="007C7A68">
      <w:pPr>
        <w:jc w:val="both"/>
        <w:rPr>
          <w:sz w:val="24"/>
          <w:szCs w:val="24"/>
        </w:rPr>
      </w:pPr>
      <w:r>
        <w:rPr>
          <w:sz w:val="24"/>
          <w:szCs w:val="24"/>
        </w:rPr>
        <w:t>31</w:t>
      </w:r>
      <w:r>
        <w:rPr>
          <w:sz w:val="24"/>
          <w:szCs w:val="24"/>
        </w:rPr>
        <w:tab/>
        <w:t xml:space="preserve">BKS </w:t>
      </w:r>
      <w:r w:rsidRPr="00A870C4">
        <w:rPr>
          <w:sz w:val="24"/>
          <w:szCs w:val="24"/>
        </w:rPr>
        <w:t xml:space="preserve"> leasing Croatia, društvo s ograničenom odgovornošću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ab/>
        <w:t>52277663197</w:t>
      </w:r>
      <w:r w:rsidRPr="00A870C4">
        <w:rPr>
          <w:sz w:val="24"/>
          <w:szCs w:val="24"/>
        </w:rPr>
        <w:tab/>
        <w:t>Ivana Lučića 2 a, 10000 Zagreb</w:t>
      </w:r>
      <w:r>
        <w:rPr>
          <w:sz w:val="24"/>
          <w:szCs w:val="24"/>
        </w:rPr>
        <w:t>, u iznosu 153.255,28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pogrešno evidentirano stanje u poslovnim knjigama.</w:t>
      </w:r>
    </w:p>
    <w:p w:rsidRDefault="007C7A68" w:rsidP="007C7A68" w:rsidR="007C7A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7C7A68" w:rsidP="007C7A68" w:rsidR="007C7A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>
        <w:rPr>
          <w:sz w:val="24"/>
          <w:szCs w:val="24"/>
        </w:rPr>
        <w:t>isprave u spisu) na parnicu je upućen vjerovnik osporene tražbine (čl. 48. st. 1. SZ-a).</w:t>
      </w:r>
    </w:p>
    <w:p w:rsidRDefault="007C7A68" w:rsidP="007C7A68" w:rsidR="007C7A68">
      <w:pPr>
        <w:jc w:val="both"/>
        <w:rPr>
          <w:sz w:val="24"/>
          <w:szCs w:val="24"/>
        </w:rPr>
      </w:pPr>
    </w:p>
    <w:p w:rsidRDefault="007C7A68" w:rsidP="007C7A68" w:rsidR="007C7A68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36</w:t>
      </w:r>
      <w:r w:rsidRPr="00A870C4">
        <w:rPr>
          <w:sz w:val="24"/>
          <w:szCs w:val="24"/>
        </w:rPr>
        <w:tab/>
        <w:t>BOSO d.o.o. za promet roba, usluga i posredništvo</w:t>
      </w:r>
      <w:r>
        <w:rPr>
          <w:sz w:val="24"/>
          <w:szCs w:val="24"/>
        </w:rPr>
        <w:t xml:space="preserve">, OIB: </w:t>
      </w:r>
      <w:r w:rsidRPr="00A870C4">
        <w:rPr>
          <w:sz w:val="24"/>
          <w:szCs w:val="24"/>
        </w:rPr>
        <w:t>91958721295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 xml:space="preserve">Hansa </w:t>
      </w:r>
      <w:r w:rsidRPr="00A870C4">
        <w:rPr>
          <w:sz w:val="24"/>
          <w:szCs w:val="24"/>
        </w:rPr>
        <w:lastRenderedPageBreak/>
        <w:t>Dietricha Genschera 22B, 32100 Vinkovci</w:t>
      </w:r>
      <w:r>
        <w:rPr>
          <w:sz w:val="24"/>
          <w:szCs w:val="24"/>
        </w:rPr>
        <w:t>,</w:t>
      </w:r>
      <w:r w:rsidRPr="00DB47B6">
        <w:rPr>
          <w:sz w:val="24"/>
          <w:szCs w:val="24"/>
        </w:rPr>
        <w:t xml:space="preserve"> </w:t>
      </w:r>
      <w:r>
        <w:rPr>
          <w:sz w:val="24"/>
          <w:szCs w:val="24"/>
        </w:rPr>
        <w:t>u iznosu 30.312,50 kn, a kao raz</w:t>
      </w:r>
      <w:r w:rsidRPr="00307DDE">
        <w:rPr>
          <w:sz w:val="24"/>
          <w:szCs w:val="24"/>
        </w:rPr>
        <w:t>log osporavanja</w:t>
      </w:r>
      <w:r>
        <w:rPr>
          <w:sz w:val="24"/>
          <w:szCs w:val="24"/>
        </w:rPr>
        <w:t xml:space="preserve"> je navedeno da je tražbina kompenzirana prije predstečajnog postupka.</w:t>
      </w:r>
    </w:p>
    <w:p w:rsidRDefault="007C7A68" w:rsidP="007C7A68" w:rsidR="007C7A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7C7A68" w:rsidP="007C7A68" w:rsidR="007C7A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>
        <w:rPr>
          <w:sz w:val="24"/>
          <w:szCs w:val="24"/>
        </w:rPr>
        <w:t>isprave u spisu) na parnicu je upućen vjerovnik osporene tražbine (čl. 48. st. 1. SZ-a).</w:t>
      </w:r>
    </w:p>
    <w:p w:rsidRDefault="007C7A68" w:rsidP="007C7A68" w:rsidR="007C7A68">
      <w:pPr>
        <w:ind w:firstLine="720"/>
        <w:jc w:val="both"/>
        <w:rPr>
          <w:sz w:val="24"/>
          <w:szCs w:val="24"/>
        </w:rPr>
      </w:pPr>
    </w:p>
    <w:p w:rsidRDefault="007C7A68" w:rsidP="007C7A68" w:rsidR="007C7A68" w:rsidRPr="00A870C4">
      <w:pPr>
        <w:jc w:val="both"/>
        <w:rPr>
          <w:sz w:val="24"/>
          <w:szCs w:val="24"/>
        </w:rPr>
      </w:pPr>
    </w:p>
    <w:p w:rsidRDefault="007C7A68" w:rsidP="007C7A68" w:rsidR="007C7A68">
      <w:pPr>
        <w:jc w:val="both"/>
        <w:rPr>
          <w:sz w:val="24"/>
          <w:szCs w:val="24"/>
        </w:rPr>
      </w:pPr>
      <w:r>
        <w:rPr>
          <w:sz w:val="24"/>
          <w:szCs w:val="24"/>
        </w:rPr>
        <w:t>45</w:t>
      </w:r>
      <w:r>
        <w:rPr>
          <w:sz w:val="24"/>
          <w:szCs w:val="24"/>
        </w:rPr>
        <w:tab/>
        <w:t xml:space="preserve">COLOR ID, POLAND </w:t>
      </w:r>
      <w:r w:rsidRPr="00A870C4">
        <w:rPr>
          <w:sz w:val="24"/>
          <w:szCs w:val="24"/>
        </w:rPr>
        <w:t>CZESLAWA MILOSZA 4, 05-502 PIASECZNO, POLJSKA</w:t>
      </w:r>
      <w:r>
        <w:rPr>
          <w:sz w:val="24"/>
          <w:szCs w:val="24"/>
        </w:rPr>
        <w:t xml:space="preserve"> u iznosu 59.174,67 kn, a kao razlog osporavanja je navedeno da je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navedena tražbina priznata u tražbini pod r.br. 44.</w:t>
      </w:r>
    </w:p>
    <w:p w:rsidRDefault="007C7A68" w:rsidP="007C7A68" w:rsidR="007C7A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7C7A68" w:rsidP="007C7A68" w:rsidR="007C7A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>
        <w:rPr>
          <w:sz w:val="24"/>
          <w:szCs w:val="24"/>
        </w:rPr>
        <w:t>isprave u spisu) na parnicu je upućen vjerovnik osporene tražbine (čl. 48. st. 1. SZ-a).</w:t>
      </w:r>
    </w:p>
    <w:p w:rsidRDefault="007C7A68" w:rsidP="007C7A68" w:rsidR="007C7A68">
      <w:pPr>
        <w:ind w:firstLine="720"/>
        <w:jc w:val="both"/>
        <w:rPr>
          <w:sz w:val="24"/>
          <w:szCs w:val="24"/>
        </w:rPr>
      </w:pPr>
    </w:p>
    <w:p w:rsidRDefault="007C7A68" w:rsidP="007C7A68" w:rsidR="007C7A68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57</w:t>
      </w:r>
      <w:r w:rsidRPr="00A870C4">
        <w:rPr>
          <w:sz w:val="24"/>
          <w:szCs w:val="24"/>
        </w:rPr>
        <w:tab/>
        <w:t>DJELO, poduzeće za trgovinu na veliko i malo, turizam, ugostiteljstvo i izvoz-uvoz, d.o.o.</w:t>
      </w:r>
      <w:r>
        <w:rPr>
          <w:sz w:val="24"/>
          <w:szCs w:val="24"/>
        </w:rPr>
        <w:t xml:space="preserve">, OIB: </w:t>
      </w:r>
      <w:r w:rsidRPr="00A870C4">
        <w:rPr>
          <w:sz w:val="24"/>
          <w:szCs w:val="24"/>
        </w:rPr>
        <w:t>62613135937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Ljubos</w:t>
      </w:r>
      <w:r>
        <w:rPr>
          <w:sz w:val="24"/>
          <w:szCs w:val="24"/>
        </w:rPr>
        <w:t>tinje, Slamići 19, 22323 Unešić, u iznosu 43.125,00 kn, a kao razlog osporavanja je navedeno da je tražbina kompenzirana prije predstečajnog postupka.</w:t>
      </w:r>
    </w:p>
    <w:p w:rsidRDefault="007C7A68" w:rsidP="007C7A68" w:rsidR="007C7A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7C7A68" w:rsidP="007C7A68" w:rsidR="007C7A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>
        <w:rPr>
          <w:sz w:val="24"/>
          <w:szCs w:val="24"/>
        </w:rPr>
        <w:t>isprave u spisu) na parnicu je upućen vjerovnik osporene tražbine (čl. 48. st. 1. SZ-a).</w:t>
      </w:r>
    </w:p>
    <w:p w:rsidRDefault="007C7A68" w:rsidP="007C7A68" w:rsidR="007C7A68">
      <w:pPr>
        <w:ind w:firstLine="720"/>
        <w:jc w:val="both"/>
        <w:rPr>
          <w:sz w:val="24"/>
          <w:szCs w:val="24"/>
        </w:rPr>
      </w:pPr>
    </w:p>
    <w:p w:rsidRDefault="00AC68B4" w:rsidP="00AC68B4" w:rsidR="00AC68B4">
      <w:pPr>
        <w:jc w:val="both"/>
        <w:rPr>
          <w:sz w:val="24"/>
          <w:szCs w:val="24"/>
        </w:rPr>
      </w:pPr>
      <w:r>
        <w:rPr>
          <w:sz w:val="24"/>
          <w:szCs w:val="24"/>
        </w:rPr>
        <w:t>62</w:t>
      </w:r>
      <w:r>
        <w:rPr>
          <w:sz w:val="24"/>
          <w:szCs w:val="24"/>
        </w:rPr>
        <w:tab/>
        <w:t xml:space="preserve">ENNSTAL MILCH KG </w:t>
      </w:r>
      <w:r w:rsidRPr="00A870C4">
        <w:rPr>
          <w:sz w:val="24"/>
          <w:szCs w:val="24"/>
        </w:rPr>
        <w:t>BAHNHOFSTRASS</w:t>
      </w:r>
      <w:r>
        <w:rPr>
          <w:sz w:val="24"/>
          <w:szCs w:val="24"/>
        </w:rPr>
        <w:t>E 182, 8950 STAINACH, AUSTRIA,</w:t>
      </w:r>
      <w:r w:rsidRPr="00020B5B">
        <w:rPr>
          <w:sz w:val="24"/>
          <w:szCs w:val="24"/>
        </w:rPr>
        <w:t xml:space="preserve"> </w:t>
      </w:r>
      <w:r>
        <w:rPr>
          <w:sz w:val="24"/>
          <w:szCs w:val="24"/>
        </w:rPr>
        <w:t>u iznosu 189.240,40 kn,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</w:t>
      </w:r>
      <w:r w:rsidR="000F289A">
        <w:rPr>
          <w:sz w:val="24"/>
          <w:szCs w:val="24"/>
        </w:rPr>
        <w:t xml:space="preserve">obveza izvršena </w:t>
      </w:r>
      <w:r>
        <w:rPr>
          <w:sz w:val="24"/>
          <w:szCs w:val="24"/>
        </w:rPr>
        <w:t>prije predstečajnog postupka.</w:t>
      </w:r>
    </w:p>
    <w:p w:rsidRDefault="00AC68B4" w:rsidP="00AC68B4" w:rsidR="00AC68B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AC68B4" w:rsidP="00AC68B4" w:rsidR="00AC68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>
        <w:rPr>
          <w:sz w:val="24"/>
          <w:szCs w:val="24"/>
        </w:rPr>
        <w:t>isprave u spisu) na parnicu je upućen vjerovnik osporene tražbine (čl. 48. st. 1. SZ-a).</w:t>
      </w:r>
    </w:p>
    <w:p w:rsidRDefault="00AC68B4" w:rsidP="00AC68B4" w:rsidR="00AC68B4">
      <w:pPr>
        <w:ind w:firstLine="720"/>
        <w:jc w:val="both"/>
        <w:rPr>
          <w:sz w:val="24"/>
          <w:szCs w:val="24"/>
        </w:rPr>
      </w:pPr>
    </w:p>
    <w:p w:rsidRDefault="00AC68B4" w:rsidP="00AC68B4" w:rsidR="00AC68B4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63</w:t>
      </w:r>
      <w:r w:rsidRPr="00A870C4">
        <w:rPr>
          <w:sz w:val="24"/>
          <w:szCs w:val="24"/>
        </w:rPr>
        <w:tab/>
        <w:t>ŽELJKA ERCEGOVIĆ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71425407605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O</w:t>
      </w:r>
      <w:r>
        <w:rPr>
          <w:sz w:val="24"/>
          <w:szCs w:val="24"/>
        </w:rPr>
        <w:t>stravska</w:t>
      </w:r>
      <w:r w:rsidRPr="00A870C4">
        <w:rPr>
          <w:sz w:val="24"/>
          <w:szCs w:val="24"/>
        </w:rPr>
        <w:t xml:space="preserve"> 7, 21000 S</w:t>
      </w:r>
      <w:r>
        <w:rPr>
          <w:sz w:val="24"/>
          <w:szCs w:val="24"/>
        </w:rPr>
        <w:t>plit,</w:t>
      </w:r>
      <w:r w:rsidRPr="00020B5B">
        <w:rPr>
          <w:sz w:val="24"/>
          <w:szCs w:val="24"/>
        </w:rPr>
        <w:t xml:space="preserve"> </w:t>
      </w:r>
      <w:r>
        <w:rPr>
          <w:sz w:val="24"/>
          <w:szCs w:val="24"/>
        </w:rPr>
        <w:t>u iznosu 2.570,00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pogrešno evidentirano stanje u poslovnim knjigama.</w:t>
      </w:r>
    </w:p>
    <w:p w:rsidRDefault="000F289A" w:rsidP="000F289A" w:rsidR="000F289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0F289A" w:rsidP="000F289A" w:rsidR="000F28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>
        <w:rPr>
          <w:sz w:val="24"/>
          <w:szCs w:val="24"/>
        </w:rPr>
        <w:t>isprave u spisu) na parnicu je upućen vjerovnik osporene tražbine (čl. 48. st. 1. SZ-a).</w:t>
      </w:r>
    </w:p>
    <w:p w:rsidRDefault="003A6207" w:rsidP="000F289A" w:rsidR="003A6207">
      <w:pPr>
        <w:ind w:firstLine="720"/>
        <w:jc w:val="both"/>
        <w:rPr>
          <w:sz w:val="24"/>
          <w:szCs w:val="24"/>
        </w:rPr>
      </w:pPr>
    </w:p>
    <w:p w:rsidRDefault="003A6207" w:rsidP="003A6207" w:rsidR="003A62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66. </w:t>
      </w:r>
      <w:r>
        <w:rPr>
          <w:sz w:val="24"/>
          <w:szCs w:val="24"/>
        </w:rPr>
        <w:tab/>
        <w:t>ERSTE &amp; STEIRMARKISCHE BANK d.d., OIB: 23057039320, Jadranski trg 3, 51000 Rijeka, u iznosu 128,01 kn, a kao razlog osporavanja je navedeno da je tražbina izmirena prije predstečajnog postupka.</w:t>
      </w:r>
    </w:p>
    <w:p w:rsidRDefault="003A6207" w:rsidP="003A6207" w:rsidR="003A62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3A6207" w:rsidP="003A6207" w:rsidR="003A620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 u isprave  spisu) na parnicu je upućen vjerovnik osporene tražbine (čl. 48. st. 1. SZ-a).</w:t>
      </w:r>
    </w:p>
    <w:p w:rsidRDefault="0084324C" w:rsidP="000F289A" w:rsidR="0084324C">
      <w:pPr>
        <w:ind w:firstLine="720"/>
        <w:jc w:val="both"/>
        <w:rPr>
          <w:sz w:val="24"/>
          <w:szCs w:val="24"/>
        </w:rPr>
      </w:pPr>
    </w:p>
    <w:p w:rsidRDefault="0084324C" w:rsidP="0084324C" w:rsidR="0084324C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69</w:t>
      </w:r>
      <w:r w:rsidRPr="00A870C4">
        <w:rPr>
          <w:sz w:val="24"/>
          <w:szCs w:val="24"/>
        </w:rPr>
        <w:tab/>
        <w:t>FAMILLE QUIOT, CHATEAUNEUF-DU-PAPE</w:t>
      </w:r>
      <w:r>
        <w:rPr>
          <w:sz w:val="24"/>
          <w:szCs w:val="24"/>
        </w:rPr>
        <w:t>,</w:t>
      </w:r>
      <w:r>
        <w:rPr>
          <w:sz w:val="24"/>
          <w:szCs w:val="24"/>
        </w:rPr>
        <w:tab/>
        <w:t xml:space="preserve">AVENUE BARON LEROY </w:t>
      </w:r>
      <w:r w:rsidRPr="00A870C4">
        <w:rPr>
          <w:sz w:val="24"/>
          <w:szCs w:val="24"/>
        </w:rPr>
        <w:t>5, 84230 CHATEAUNEUF-DU-PAPE, FRANCUSKA</w:t>
      </w:r>
      <w:r>
        <w:rPr>
          <w:sz w:val="24"/>
          <w:szCs w:val="24"/>
        </w:rPr>
        <w:t>, u iznosu 21,62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se iznos odnosi na tečajnu razliku.</w:t>
      </w:r>
    </w:p>
    <w:p w:rsidRDefault="0084324C" w:rsidP="0084324C" w:rsidR="008432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4324C" w:rsidP="0084324C" w:rsidR="0084324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u odnosu na osporenu tražbinu ne postoji ovršna isprava (utvrđeno uvidom </w:t>
      </w:r>
      <w:r w:rsidR="003A6207">
        <w:rPr>
          <w:sz w:val="24"/>
          <w:szCs w:val="24"/>
        </w:rPr>
        <w:t xml:space="preserve">u </w:t>
      </w:r>
      <w:r>
        <w:rPr>
          <w:sz w:val="24"/>
          <w:szCs w:val="24"/>
        </w:rPr>
        <w:t>isprave u spisu) na parnicu je upućen vjerovnik osporene tražbine (čl. 48. st. 1. SZ-a).</w:t>
      </w:r>
    </w:p>
    <w:p w:rsidRDefault="0084324C" w:rsidP="000F289A" w:rsidR="0084324C">
      <w:pPr>
        <w:ind w:firstLine="720"/>
        <w:jc w:val="both"/>
        <w:rPr>
          <w:sz w:val="24"/>
          <w:szCs w:val="24"/>
        </w:rPr>
      </w:pPr>
    </w:p>
    <w:p w:rsidRDefault="0084324C" w:rsidP="0084324C" w:rsidR="0084324C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lastRenderedPageBreak/>
        <w:t>71</w:t>
      </w:r>
      <w:r w:rsidRPr="00A870C4">
        <w:rPr>
          <w:sz w:val="24"/>
          <w:szCs w:val="24"/>
        </w:rPr>
        <w:tab/>
        <w:t>FERO-TERM društvo s ograničenom odgovornošću za trgovinu i usluge</w:t>
      </w:r>
      <w:r>
        <w:rPr>
          <w:sz w:val="24"/>
          <w:szCs w:val="24"/>
        </w:rPr>
        <w:t>,</w:t>
      </w:r>
      <w:r w:rsidRPr="00A870C4">
        <w:rPr>
          <w:sz w:val="24"/>
          <w:szCs w:val="24"/>
        </w:rPr>
        <w:tab/>
      </w:r>
      <w:r>
        <w:rPr>
          <w:sz w:val="24"/>
          <w:szCs w:val="24"/>
        </w:rPr>
        <w:t>OIB:</w:t>
      </w:r>
      <w:r w:rsidRPr="00A870C4">
        <w:rPr>
          <w:sz w:val="24"/>
          <w:szCs w:val="24"/>
        </w:rPr>
        <w:t>9638067216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Gospodarska ulica 17, 10255 Donji Stupnik</w:t>
      </w:r>
      <w:r>
        <w:rPr>
          <w:sz w:val="24"/>
          <w:szCs w:val="24"/>
        </w:rPr>
        <w:t>, u iznosu 12,58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84324C" w:rsidP="0084324C" w:rsidR="008432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4324C" w:rsidP="0084324C" w:rsidR="0084324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4324C" w:rsidP="0084324C" w:rsidR="0084324C">
      <w:pPr>
        <w:ind w:firstLine="720"/>
        <w:jc w:val="both"/>
        <w:rPr>
          <w:sz w:val="24"/>
          <w:szCs w:val="24"/>
        </w:rPr>
      </w:pPr>
    </w:p>
    <w:p w:rsidRDefault="0084324C" w:rsidP="0084324C" w:rsidR="0084324C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81</w:t>
      </w:r>
      <w:r w:rsidRPr="00A870C4">
        <w:rPr>
          <w:sz w:val="24"/>
          <w:szCs w:val="24"/>
        </w:rPr>
        <w:tab/>
        <w:t>OLIVER GALIĆ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48390292539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K</w:t>
      </w:r>
      <w:r>
        <w:rPr>
          <w:sz w:val="24"/>
          <w:szCs w:val="24"/>
        </w:rPr>
        <w:t>roz Smrdečac</w:t>
      </w:r>
      <w:r w:rsidRPr="00A870C4">
        <w:rPr>
          <w:sz w:val="24"/>
          <w:szCs w:val="24"/>
        </w:rPr>
        <w:t xml:space="preserve"> 31, 21000 S</w:t>
      </w:r>
      <w:r>
        <w:rPr>
          <w:sz w:val="24"/>
          <w:szCs w:val="24"/>
        </w:rPr>
        <w:t>plit,</w:t>
      </w:r>
      <w:r w:rsidRPr="00B760AC">
        <w:rPr>
          <w:sz w:val="24"/>
          <w:szCs w:val="24"/>
        </w:rPr>
        <w:t xml:space="preserve"> </w:t>
      </w:r>
      <w:r>
        <w:rPr>
          <w:sz w:val="24"/>
          <w:szCs w:val="24"/>
        </w:rPr>
        <w:t>u iznosu 589,00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84324C" w:rsidP="0084324C" w:rsidR="008432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4324C" w:rsidP="0084324C" w:rsidR="0084324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4324C" w:rsidP="0084324C" w:rsidR="0084324C">
      <w:pPr>
        <w:ind w:firstLine="720"/>
        <w:jc w:val="both"/>
        <w:rPr>
          <w:sz w:val="24"/>
          <w:szCs w:val="24"/>
        </w:rPr>
      </w:pPr>
    </w:p>
    <w:p w:rsidRDefault="0084324C" w:rsidP="0084324C" w:rsidR="0084324C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84</w:t>
      </w:r>
      <w:r w:rsidRPr="00A870C4">
        <w:rPr>
          <w:sz w:val="24"/>
          <w:szCs w:val="24"/>
        </w:rPr>
        <w:tab/>
        <w:t>GE</w:t>
      </w:r>
      <w:r>
        <w:rPr>
          <w:sz w:val="24"/>
          <w:szCs w:val="24"/>
        </w:rPr>
        <w:t xml:space="preserve">RNOT LANGES-SWAROVSKI&amp;CO. </w:t>
      </w:r>
      <w:r w:rsidRPr="00A870C4">
        <w:rPr>
          <w:sz w:val="24"/>
          <w:szCs w:val="24"/>
        </w:rPr>
        <w:t>INNSTRASSE 1, 6112 WATTENS, AUSTRIJA</w:t>
      </w:r>
      <w:r>
        <w:rPr>
          <w:sz w:val="24"/>
          <w:szCs w:val="24"/>
        </w:rPr>
        <w:t>,</w:t>
      </w:r>
      <w:r w:rsidRPr="00B760AC">
        <w:rPr>
          <w:sz w:val="24"/>
          <w:szCs w:val="24"/>
        </w:rPr>
        <w:t xml:space="preserve"> </w:t>
      </w:r>
      <w:r>
        <w:rPr>
          <w:sz w:val="24"/>
          <w:szCs w:val="24"/>
        </w:rPr>
        <w:t>u iznosu 169,16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se iznos odnosi na tečajnu razliku.</w:t>
      </w:r>
    </w:p>
    <w:p w:rsidRDefault="0084324C" w:rsidP="0084324C" w:rsidR="008432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4324C" w:rsidP="0084324C" w:rsidR="0084324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4324C" w:rsidP="0084324C" w:rsidR="0084324C">
      <w:pPr>
        <w:ind w:firstLine="720"/>
        <w:jc w:val="both"/>
        <w:rPr>
          <w:sz w:val="24"/>
          <w:szCs w:val="24"/>
        </w:rPr>
      </w:pPr>
    </w:p>
    <w:p w:rsidRDefault="0084324C" w:rsidP="0084324C" w:rsidR="0084324C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86</w:t>
      </w:r>
      <w:r>
        <w:rPr>
          <w:sz w:val="24"/>
          <w:szCs w:val="24"/>
        </w:rPr>
        <w:tab/>
        <w:t>GROUPE LFE B.V., MAARTENSDIJK DIERENRIEM 3-5, 3738 MAARTENSDIJK, NIZOZEMSKA</w:t>
      </w:r>
      <w:r>
        <w:rPr>
          <w:sz w:val="24"/>
          <w:szCs w:val="24"/>
        </w:rPr>
        <w:tab/>
        <w:t>, u iznosu 38.454,19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obveza izvršena prije predstečajnog postupka.</w:t>
      </w:r>
    </w:p>
    <w:p w:rsidRDefault="0084324C" w:rsidP="0084324C" w:rsidR="008432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4324C" w:rsidP="0084324C" w:rsidR="0084324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E11D65" w:rsidP="0084324C" w:rsidR="00E11D65">
      <w:pPr>
        <w:ind w:firstLine="720"/>
        <w:jc w:val="both"/>
        <w:rPr>
          <w:sz w:val="24"/>
          <w:szCs w:val="24"/>
        </w:rPr>
      </w:pPr>
    </w:p>
    <w:p w:rsidRDefault="00E11D65" w:rsidP="00E11D65" w:rsidR="00E11D6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88</w:t>
      </w:r>
      <w:r w:rsidRPr="00A870C4">
        <w:rPr>
          <w:sz w:val="24"/>
          <w:szCs w:val="24"/>
        </w:rPr>
        <w:tab/>
      </w:r>
      <w:r>
        <w:rPr>
          <w:sz w:val="24"/>
          <w:szCs w:val="24"/>
        </w:rPr>
        <w:t xml:space="preserve">H.J. HEINZ SUPPLY CHAIN EUROPE </w:t>
      </w:r>
      <w:r w:rsidRPr="00A870C4">
        <w:rPr>
          <w:sz w:val="24"/>
          <w:szCs w:val="24"/>
        </w:rPr>
        <w:t>ARNHEMSE BOVENWEG 168-170, 3700 AH ZEIST, NIZOZEMSKA</w:t>
      </w:r>
      <w:r>
        <w:rPr>
          <w:sz w:val="24"/>
          <w:szCs w:val="24"/>
        </w:rPr>
        <w:t>, u iznosu 139.689,52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obveza izvršena prije predstečajnog postupka.</w:t>
      </w:r>
    </w:p>
    <w:p w:rsidRDefault="00E11D65" w:rsidP="00E11D65" w:rsidR="00E11D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E11D65" w:rsidP="00E11D65" w:rsidR="00E11D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4324C" w:rsidP="0084324C" w:rsidR="0084324C">
      <w:pPr>
        <w:ind w:firstLine="720"/>
        <w:jc w:val="both"/>
        <w:rPr>
          <w:sz w:val="24"/>
          <w:szCs w:val="24"/>
        </w:rPr>
      </w:pPr>
    </w:p>
    <w:p w:rsidRDefault="00E11D65" w:rsidP="00E11D65" w:rsidR="00E11D6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89</w:t>
      </w:r>
      <w:r w:rsidRPr="00A870C4">
        <w:rPr>
          <w:sz w:val="24"/>
          <w:szCs w:val="24"/>
        </w:rPr>
        <w:tab/>
        <w:t>H.J. HEINZ SUPPLY CHAIN EUROPE BV</w:t>
      </w:r>
      <w:r w:rsidRPr="009F665F">
        <w:rPr>
          <w:sz w:val="24"/>
          <w:szCs w:val="24"/>
        </w:rPr>
        <w:t>,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u iznosu 58,00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se iznos odnosi na tečajnu razliku.</w:t>
      </w:r>
    </w:p>
    <w:p w:rsidRDefault="00E11D65" w:rsidP="00E11D65" w:rsidR="00E11D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E11D65" w:rsidP="00E11D65" w:rsidR="00E11D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E11D65" w:rsidP="00E11D65" w:rsidR="00E11D65">
      <w:pPr>
        <w:jc w:val="both"/>
        <w:rPr>
          <w:sz w:val="24"/>
          <w:szCs w:val="24"/>
        </w:rPr>
      </w:pPr>
    </w:p>
    <w:p w:rsidRDefault="00E11D65" w:rsidP="00E11D65" w:rsidR="00E11D6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93</w:t>
      </w:r>
      <w:r w:rsidRPr="00A870C4">
        <w:rPr>
          <w:sz w:val="24"/>
          <w:szCs w:val="24"/>
        </w:rPr>
        <w:tab/>
        <w:t>HERMAN PFANNER GETRAENKE GMBHG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ALTE LANDESTRASSE 10, 6923 LAUTERACH, AUSTRIJA</w:t>
      </w:r>
      <w:r>
        <w:rPr>
          <w:sz w:val="24"/>
          <w:szCs w:val="24"/>
        </w:rPr>
        <w:t>, u iznosu 219,02 kn, a kao razlog osporavanja je navedeno da se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iznos odnosi na tečajnu razliku.</w:t>
      </w:r>
    </w:p>
    <w:p w:rsidRDefault="00E11D65" w:rsidP="00E11D65" w:rsidR="00E11D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E11D65" w:rsidP="00E11D65" w:rsidR="00E11D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E11D65" w:rsidP="00E11D65" w:rsidR="00E11D65">
      <w:pPr>
        <w:jc w:val="both"/>
        <w:rPr>
          <w:sz w:val="24"/>
          <w:szCs w:val="24"/>
        </w:rPr>
      </w:pPr>
    </w:p>
    <w:p w:rsidRDefault="00E11D65" w:rsidP="00E11D65" w:rsidR="00E11D6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9</w:t>
      </w:r>
      <w:r>
        <w:rPr>
          <w:sz w:val="24"/>
          <w:szCs w:val="24"/>
        </w:rPr>
        <w:t>9</w:t>
      </w:r>
      <w:r>
        <w:rPr>
          <w:sz w:val="24"/>
          <w:szCs w:val="24"/>
        </w:rPr>
        <w:tab/>
        <w:t>HRVATSKA POŠTANSKA BANKA d.d., OIB:</w:t>
      </w:r>
      <w:r w:rsidRPr="00A870C4">
        <w:rPr>
          <w:sz w:val="24"/>
          <w:szCs w:val="24"/>
        </w:rPr>
        <w:t>87939104217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J</w:t>
      </w:r>
      <w:r>
        <w:rPr>
          <w:sz w:val="24"/>
          <w:szCs w:val="24"/>
        </w:rPr>
        <w:t>urišićeva</w:t>
      </w:r>
      <w:r w:rsidRPr="00A870C4">
        <w:rPr>
          <w:sz w:val="24"/>
          <w:szCs w:val="24"/>
        </w:rPr>
        <w:t xml:space="preserve"> 4, 10000 Z</w:t>
      </w:r>
      <w:r>
        <w:rPr>
          <w:sz w:val="24"/>
          <w:szCs w:val="24"/>
        </w:rPr>
        <w:t xml:space="preserve">agreb, u iznosu 25.000.000,00 kn, a kao razlog osporavanja je navedeno da je tražbina </w:t>
      </w:r>
      <w:r>
        <w:rPr>
          <w:sz w:val="24"/>
          <w:szCs w:val="24"/>
        </w:rPr>
        <w:lastRenderedPageBreak/>
        <w:t>sastavni dio priznate tražbine pod r.br. 100.</w:t>
      </w:r>
    </w:p>
    <w:p w:rsidRDefault="00E11D65" w:rsidP="00E11D65" w:rsidR="00E11D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E11D65" w:rsidP="00E11D65" w:rsidR="00E11D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A140B7" w:rsidP="00E11D65" w:rsidR="00A140B7">
      <w:pPr>
        <w:ind w:firstLine="720"/>
        <w:jc w:val="both"/>
        <w:rPr>
          <w:sz w:val="24"/>
          <w:szCs w:val="24"/>
        </w:rPr>
      </w:pPr>
    </w:p>
    <w:p w:rsidRDefault="00A140B7" w:rsidP="00A140B7" w:rsidR="00A140B7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102</w:t>
      </w:r>
      <w:r w:rsidRPr="00A870C4">
        <w:rPr>
          <w:sz w:val="24"/>
          <w:szCs w:val="24"/>
        </w:rPr>
        <w:tab/>
        <w:t>HRVATSKI ZAVOD ZA JAVNO ZDRAVSTVO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75297532041</w:t>
      </w:r>
      <w:r w:rsidRPr="00A870C4">
        <w:rPr>
          <w:sz w:val="24"/>
          <w:szCs w:val="24"/>
        </w:rPr>
        <w:tab/>
        <w:t>Rockefellerova 7, 10000 Zagreb</w:t>
      </w:r>
      <w:r>
        <w:rPr>
          <w:sz w:val="24"/>
          <w:szCs w:val="24"/>
        </w:rPr>
        <w:t>, u iznosu 200,00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A140B7" w:rsidP="00A140B7" w:rsidR="00A140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A140B7" w:rsidP="00A140B7" w:rsidR="00A140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A140B7" w:rsidP="00E11D65" w:rsidR="00A140B7">
      <w:pPr>
        <w:ind w:firstLine="720"/>
        <w:jc w:val="both"/>
        <w:rPr>
          <w:sz w:val="24"/>
          <w:szCs w:val="24"/>
        </w:rPr>
      </w:pPr>
    </w:p>
    <w:p w:rsidRDefault="00A140B7" w:rsidP="00A140B7" w:rsidR="00A140B7">
      <w:pPr>
        <w:jc w:val="both"/>
        <w:rPr>
          <w:sz w:val="24"/>
          <w:szCs w:val="24"/>
        </w:rPr>
      </w:pPr>
      <w:r>
        <w:rPr>
          <w:sz w:val="24"/>
          <w:szCs w:val="24"/>
        </w:rPr>
        <w:t>123</w:t>
      </w:r>
      <w:r>
        <w:rPr>
          <w:sz w:val="24"/>
          <w:szCs w:val="24"/>
        </w:rPr>
        <w:tab/>
        <w:t>KARLOVAČKA BANKA d.d., OIB:</w:t>
      </w:r>
      <w:r w:rsidRPr="00A870C4">
        <w:rPr>
          <w:sz w:val="24"/>
          <w:szCs w:val="24"/>
        </w:rPr>
        <w:t>8106331075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ab/>
        <w:t>I</w:t>
      </w:r>
      <w:r>
        <w:rPr>
          <w:sz w:val="24"/>
          <w:szCs w:val="24"/>
        </w:rPr>
        <w:t xml:space="preserve">vana Gorana Kovačića 1, </w:t>
      </w:r>
      <w:r w:rsidRPr="00A870C4">
        <w:rPr>
          <w:sz w:val="24"/>
          <w:szCs w:val="24"/>
        </w:rPr>
        <w:t>47000 K</w:t>
      </w:r>
      <w:r>
        <w:rPr>
          <w:sz w:val="24"/>
          <w:szCs w:val="24"/>
        </w:rPr>
        <w:t>arlovac,</w:t>
      </w:r>
      <w:r w:rsidRPr="00742685">
        <w:rPr>
          <w:sz w:val="24"/>
          <w:szCs w:val="24"/>
        </w:rPr>
        <w:t xml:space="preserve"> </w:t>
      </w:r>
      <w:r>
        <w:rPr>
          <w:sz w:val="24"/>
          <w:szCs w:val="24"/>
        </w:rPr>
        <w:t>u iznosu 7.029.428,77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tražbina  sastavni dio priznate tražbine pod r.br. 122.</w:t>
      </w:r>
    </w:p>
    <w:p w:rsidRDefault="00A140B7" w:rsidP="00A140B7" w:rsidR="00A140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A140B7" w:rsidP="00A140B7" w:rsidR="00A140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E11D65" w:rsidP="00E11D65" w:rsidR="00E11D65">
      <w:pPr>
        <w:ind w:firstLine="720"/>
        <w:jc w:val="both"/>
        <w:rPr>
          <w:sz w:val="24"/>
          <w:szCs w:val="24"/>
        </w:rPr>
      </w:pPr>
    </w:p>
    <w:p w:rsidRDefault="00A140B7" w:rsidP="00A140B7" w:rsidR="00A140B7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127</w:t>
      </w:r>
      <w:r w:rsidRPr="00A870C4">
        <w:rPr>
          <w:sz w:val="24"/>
          <w:szCs w:val="24"/>
        </w:rPr>
        <w:tab/>
        <w:t xml:space="preserve">KLR </w:t>
      </w:r>
      <w:r>
        <w:rPr>
          <w:sz w:val="24"/>
          <w:szCs w:val="24"/>
        </w:rPr>
        <w:t>–</w:t>
      </w:r>
      <w:r w:rsidRPr="00A870C4">
        <w:rPr>
          <w:sz w:val="24"/>
          <w:szCs w:val="24"/>
        </w:rPr>
        <w:t xml:space="preserve"> EVROPA</w:t>
      </w:r>
      <w:r>
        <w:rPr>
          <w:sz w:val="24"/>
          <w:szCs w:val="24"/>
        </w:rPr>
        <w:t xml:space="preserve"> d.o.o., </w:t>
      </w:r>
      <w:r w:rsidRPr="00A870C4">
        <w:rPr>
          <w:sz w:val="24"/>
          <w:szCs w:val="24"/>
        </w:rPr>
        <w:t>A</w:t>
      </w:r>
      <w:r>
        <w:rPr>
          <w:sz w:val="24"/>
          <w:szCs w:val="24"/>
        </w:rPr>
        <w:t>nkarska cesta</w:t>
      </w:r>
      <w:r w:rsidRPr="00A870C4">
        <w:rPr>
          <w:sz w:val="24"/>
          <w:szCs w:val="24"/>
        </w:rPr>
        <w:t xml:space="preserve"> 7B, 6000 K</w:t>
      </w:r>
      <w:r>
        <w:rPr>
          <w:sz w:val="24"/>
          <w:szCs w:val="24"/>
        </w:rPr>
        <w:t>oper</w:t>
      </w:r>
      <w:r w:rsidRPr="00A870C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S</w:t>
      </w:r>
      <w:r>
        <w:rPr>
          <w:sz w:val="24"/>
          <w:szCs w:val="24"/>
        </w:rPr>
        <w:t>lovenija, u iznosu 204.101,48 EUR-a,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tražbina  iskazana u EUR te je tražbina u kunskoj vrijednosti sastavni dio priznate tražbine pod r.br. 128.</w:t>
      </w:r>
    </w:p>
    <w:p w:rsidRDefault="00A140B7" w:rsidP="00A140B7" w:rsidR="00A140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A140B7" w:rsidP="00A140B7" w:rsidR="00A140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A140B7" w:rsidP="00A140B7" w:rsidR="00A140B7">
      <w:pPr>
        <w:ind w:firstLine="720"/>
        <w:jc w:val="both"/>
        <w:rPr>
          <w:sz w:val="24"/>
          <w:szCs w:val="24"/>
        </w:rPr>
      </w:pPr>
    </w:p>
    <w:p w:rsidRDefault="00A140B7" w:rsidP="00A140B7" w:rsidR="00A140B7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130</w:t>
      </w:r>
      <w:r w:rsidRPr="00A870C4">
        <w:rPr>
          <w:sz w:val="24"/>
          <w:szCs w:val="24"/>
        </w:rPr>
        <w:tab/>
        <w:t>KOMUNALAC društvo s ograničenom odgovornošću za obavljanje komunalnih djelatnosti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17055681355</w:t>
      </w:r>
      <w:r>
        <w:rPr>
          <w:sz w:val="24"/>
          <w:szCs w:val="24"/>
        </w:rPr>
        <w:t>, Ulica 151. S</w:t>
      </w:r>
      <w:r w:rsidRPr="00A870C4">
        <w:rPr>
          <w:sz w:val="24"/>
          <w:szCs w:val="24"/>
        </w:rPr>
        <w:t>amoborske brigade HV 2, 10430 Samobor</w:t>
      </w:r>
      <w:r>
        <w:rPr>
          <w:sz w:val="24"/>
          <w:szCs w:val="24"/>
        </w:rPr>
        <w:t>, u iznosu 60,00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A140B7" w:rsidP="00A140B7" w:rsidR="00A140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A140B7" w:rsidP="00A140B7" w:rsidR="00A140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A140B7" w:rsidP="00A140B7" w:rsidR="00A140B7">
      <w:pPr>
        <w:ind w:firstLine="720"/>
        <w:jc w:val="both"/>
        <w:rPr>
          <w:sz w:val="24"/>
          <w:szCs w:val="24"/>
        </w:rPr>
      </w:pPr>
    </w:p>
    <w:p w:rsidRDefault="00A140B7" w:rsidP="00A140B7" w:rsidR="00A140B7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131</w:t>
      </w:r>
      <w:r w:rsidRPr="00A870C4">
        <w:rPr>
          <w:sz w:val="24"/>
          <w:szCs w:val="24"/>
        </w:rPr>
        <w:tab/>
        <w:t xml:space="preserve">KONZUM </w:t>
      </w:r>
      <w:r>
        <w:rPr>
          <w:sz w:val="24"/>
          <w:szCs w:val="24"/>
        </w:rPr>
        <w:t>d.d., OIB:</w:t>
      </w:r>
      <w:r w:rsidRPr="00A870C4">
        <w:rPr>
          <w:sz w:val="24"/>
          <w:szCs w:val="24"/>
        </w:rPr>
        <w:tab/>
        <w:t>29955634590</w:t>
      </w:r>
      <w:r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Č</w:t>
      </w:r>
      <w:r>
        <w:rPr>
          <w:sz w:val="24"/>
          <w:szCs w:val="24"/>
        </w:rPr>
        <w:t xml:space="preserve">avićeva </w:t>
      </w:r>
      <w:r w:rsidRPr="00A870C4">
        <w:rPr>
          <w:sz w:val="24"/>
          <w:szCs w:val="24"/>
        </w:rPr>
        <w:t>1A</w:t>
      </w:r>
      <w:r>
        <w:rPr>
          <w:sz w:val="24"/>
          <w:szCs w:val="24"/>
        </w:rPr>
        <w:t xml:space="preserve">, 10000 </w:t>
      </w:r>
      <w:r w:rsidRPr="00A870C4">
        <w:rPr>
          <w:sz w:val="24"/>
          <w:szCs w:val="24"/>
        </w:rPr>
        <w:t>Z</w:t>
      </w:r>
      <w:r>
        <w:rPr>
          <w:sz w:val="24"/>
          <w:szCs w:val="24"/>
        </w:rPr>
        <w:t>agreb, u iznosu 2.226.740,37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tražbina priznata u tražbini pod r.br. 132.</w:t>
      </w:r>
    </w:p>
    <w:p w:rsidRDefault="00A140B7" w:rsidP="00A140B7" w:rsidR="00A140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A140B7" w:rsidP="00A140B7" w:rsidR="00A140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A140B7" w:rsidP="00A140B7" w:rsidR="00A140B7">
      <w:pPr>
        <w:ind w:firstLine="720"/>
        <w:jc w:val="both"/>
        <w:rPr>
          <w:sz w:val="24"/>
          <w:szCs w:val="24"/>
        </w:rPr>
      </w:pPr>
    </w:p>
    <w:p w:rsidRDefault="00A140B7" w:rsidP="00A140B7" w:rsidR="00A140B7" w:rsidRPr="00A870C4">
      <w:pPr>
        <w:jc w:val="both"/>
        <w:rPr>
          <w:sz w:val="24"/>
          <w:szCs w:val="24"/>
        </w:rPr>
      </w:pPr>
    </w:p>
    <w:p w:rsidRDefault="00A140B7" w:rsidP="00A140B7" w:rsidR="00A140B7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135</w:t>
      </w:r>
      <w:r w:rsidRPr="00A870C4">
        <w:rPr>
          <w:sz w:val="24"/>
          <w:szCs w:val="24"/>
        </w:rPr>
        <w:tab/>
        <w:t>NEVENKA KOVAČ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65482712628</w:t>
      </w:r>
      <w:r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R</w:t>
      </w:r>
      <w:r>
        <w:rPr>
          <w:sz w:val="24"/>
          <w:szCs w:val="24"/>
        </w:rPr>
        <w:t>apska ulica</w:t>
      </w:r>
      <w:r w:rsidRPr="00A870C4">
        <w:rPr>
          <w:sz w:val="24"/>
          <w:szCs w:val="24"/>
        </w:rPr>
        <w:t xml:space="preserve"> 67, 10000 Z</w:t>
      </w:r>
      <w:r>
        <w:rPr>
          <w:sz w:val="24"/>
          <w:szCs w:val="24"/>
        </w:rPr>
        <w:t>agreb,</w:t>
      </w:r>
      <w:r w:rsidRPr="00CD0939">
        <w:rPr>
          <w:sz w:val="24"/>
          <w:szCs w:val="24"/>
        </w:rPr>
        <w:t xml:space="preserve"> </w:t>
      </w:r>
      <w:r>
        <w:rPr>
          <w:sz w:val="24"/>
          <w:szCs w:val="24"/>
        </w:rPr>
        <w:t>u iznosu 193,00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A140B7" w:rsidP="00A140B7" w:rsidR="00A140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A140B7" w:rsidP="00A140B7" w:rsidR="00A140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A140B7" w:rsidP="00A140B7" w:rsidR="00A140B7">
      <w:pPr>
        <w:ind w:firstLine="720"/>
        <w:jc w:val="both"/>
        <w:rPr>
          <w:sz w:val="24"/>
          <w:szCs w:val="24"/>
        </w:rPr>
      </w:pPr>
    </w:p>
    <w:p w:rsidRDefault="00263DB8" w:rsidP="00263DB8" w:rsidR="00263DB8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140</w:t>
      </w:r>
      <w:r w:rsidRPr="00A870C4">
        <w:rPr>
          <w:sz w:val="24"/>
          <w:szCs w:val="24"/>
        </w:rPr>
        <w:tab/>
        <w:t>LOLIGO SEAFOOD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 xml:space="preserve">GARCIA BARBON, 36200 VIGO (PONTEVERDA), </w:t>
      </w:r>
      <w:r w:rsidRPr="00A870C4">
        <w:rPr>
          <w:sz w:val="24"/>
          <w:szCs w:val="24"/>
        </w:rPr>
        <w:lastRenderedPageBreak/>
        <w:t>ŠPANJOLSKA</w:t>
      </w:r>
      <w:r>
        <w:rPr>
          <w:sz w:val="24"/>
          <w:szCs w:val="24"/>
        </w:rPr>
        <w:t>, u iznosu 141,32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se iznos odnosi na tečajnu razliku.</w:t>
      </w:r>
    </w:p>
    <w:p w:rsidRDefault="00263DB8" w:rsidP="00263DB8" w:rsidR="00263DB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263DB8" w:rsidP="00263DB8" w:rsidR="00263DB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263DB8" w:rsidP="00A140B7" w:rsidR="00263DB8">
      <w:pPr>
        <w:ind w:firstLine="720"/>
        <w:jc w:val="both"/>
        <w:rPr>
          <w:sz w:val="24"/>
          <w:szCs w:val="24"/>
        </w:rPr>
      </w:pPr>
    </w:p>
    <w:p w:rsidRDefault="00263DB8" w:rsidP="00263DB8" w:rsidR="00263DB8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143</w:t>
      </w:r>
      <w:r w:rsidRPr="00A870C4">
        <w:rPr>
          <w:sz w:val="24"/>
          <w:szCs w:val="24"/>
        </w:rPr>
        <w:tab/>
        <w:t>DRAŽEN MAGOŠ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3320062297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B</w:t>
      </w:r>
      <w:r>
        <w:rPr>
          <w:sz w:val="24"/>
          <w:szCs w:val="24"/>
        </w:rPr>
        <w:t xml:space="preserve">osiljevo </w:t>
      </w:r>
      <w:r w:rsidRPr="00A870C4">
        <w:rPr>
          <w:sz w:val="24"/>
          <w:szCs w:val="24"/>
        </w:rPr>
        <w:t>12, 43240 B</w:t>
      </w:r>
      <w:r>
        <w:rPr>
          <w:sz w:val="24"/>
          <w:szCs w:val="24"/>
        </w:rPr>
        <w:t>osiljevo, u iznosu 13.721,25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263DB8" w:rsidP="00263DB8" w:rsidR="00263DB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263DB8" w:rsidP="00263DB8" w:rsidR="00263DB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263DB8" w:rsidP="00A140B7" w:rsidR="00263DB8">
      <w:pPr>
        <w:ind w:firstLine="720"/>
        <w:jc w:val="both"/>
        <w:rPr>
          <w:sz w:val="24"/>
          <w:szCs w:val="24"/>
        </w:rPr>
      </w:pPr>
    </w:p>
    <w:p w:rsidRDefault="00263DB8" w:rsidP="00263DB8" w:rsidR="00263DB8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144</w:t>
      </w:r>
      <w:r w:rsidRPr="00A870C4">
        <w:rPr>
          <w:sz w:val="24"/>
          <w:szCs w:val="24"/>
        </w:rPr>
        <w:tab/>
        <w:t>MANŠPED društvo s ograničenom odgovornošću za međunarodni prijevoz i pretovar robe, trgovinu, turizam, putnička agencija</w:t>
      </w:r>
      <w:r>
        <w:rPr>
          <w:sz w:val="24"/>
          <w:szCs w:val="24"/>
        </w:rPr>
        <w:t xml:space="preserve">, OIB: </w:t>
      </w:r>
      <w:r w:rsidRPr="00A870C4">
        <w:rPr>
          <w:sz w:val="24"/>
          <w:szCs w:val="24"/>
        </w:rPr>
        <w:t>76154765407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Kuk</w:t>
      </w:r>
      <w:r>
        <w:rPr>
          <w:sz w:val="24"/>
          <w:szCs w:val="24"/>
        </w:rPr>
        <w:t>uljanovo 387, 51227 Kukuljanovo, u iznosu 310.957,36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pogrešno evidentirano stanje u poslovnim knjigama.</w:t>
      </w:r>
    </w:p>
    <w:p w:rsidRDefault="00263DB8" w:rsidP="00263DB8" w:rsidR="00263DB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263DB8" w:rsidP="00263DB8" w:rsidR="00263DB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263DB8" w:rsidP="00A140B7" w:rsidR="00263DB8">
      <w:pPr>
        <w:ind w:firstLine="720"/>
        <w:jc w:val="both"/>
        <w:rPr>
          <w:sz w:val="24"/>
          <w:szCs w:val="24"/>
        </w:rPr>
      </w:pPr>
    </w:p>
    <w:p w:rsidRDefault="00263DB8" w:rsidP="00263DB8" w:rsidR="00263DB8">
      <w:pPr>
        <w:jc w:val="both"/>
        <w:rPr>
          <w:sz w:val="24"/>
          <w:szCs w:val="24"/>
        </w:rPr>
      </w:pPr>
      <w:r>
        <w:rPr>
          <w:sz w:val="24"/>
          <w:szCs w:val="24"/>
        </w:rPr>
        <w:t>145</w:t>
      </w:r>
      <w:r>
        <w:rPr>
          <w:sz w:val="24"/>
          <w:szCs w:val="24"/>
        </w:rPr>
        <w:tab/>
        <w:t>MARBO d.o.o.</w:t>
      </w:r>
      <w:r w:rsidRPr="00A870C4">
        <w:rPr>
          <w:sz w:val="24"/>
          <w:szCs w:val="24"/>
        </w:rPr>
        <w:t>, LAKTAŠI-BIH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SPORTSKI CENTAR BB, 78000 BANJA LUKA, B</w:t>
      </w:r>
      <w:r>
        <w:rPr>
          <w:sz w:val="24"/>
          <w:szCs w:val="24"/>
        </w:rPr>
        <w:t>osna i Hercegovina, u iznosu 47.580,14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obveza izvršena prije predstečajnog postupka.</w:t>
      </w:r>
    </w:p>
    <w:p w:rsidRDefault="00263DB8" w:rsidP="00263DB8" w:rsidR="00263DB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263DB8" w:rsidP="00263DB8" w:rsidR="00263DB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263DB8" w:rsidP="00263DB8" w:rsidR="00263DB8">
      <w:pPr>
        <w:ind w:firstLine="720"/>
        <w:jc w:val="both"/>
        <w:rPr>
          <w:sz w:val="24"/>
          <w:szCs w:val="24"/>
        </w:rPr>
      </w:pPr>
    </w:p>
    <w:p w:rsidRDefault="00263DB8" w:rsidP="00263DB8" w:rsidR="00263DB8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146</w:t>
      </w:r>
      <w:r w:rsidRPr="00A870C4">
        <w:rPr>
          <w:sz w:val="24"/>
          <w:szCs w:val="24"/>
        </w:rPr>
        <w:tab/>
        <w:t xml:space="preserve">MARBO PRODUCT </w:t>
      </w:r>
      <w:r>
        <w:rPr>
          <w:sz w:val="24"/>
          <w:szCs w:val="24"/>
        </w:rPr>
        <w:t>d.o.o.,</w:t>
      </w:r>
      <w:r w:rsidRPr="00A870C4">
        <w:rPr>
          <w:sz w:val="24"/>
          <w:szCs w:val="24"/>
        </w:rPr>
        <w:tab/>
        <w:t>Đ</w:t>
      </w:r>
      <w:r>
        <w:rPr>
          <w:sz w:val="24"/>
          <w:szCs w:val="24"/>
        </w:rPr>
        <w:t>orđa</w:t>
      </w:r>
      <w:r w:rsidRPr="00A870C4">
        <w:rPr>
          <w:sz w:val="24"/>
          <w:szCs w:val="24"/>
        </w:rPr>
        <w:t xml:space="preserve"> S</w:t>
      </w:r>
      <w:r>
        <w:rPr>
          <w:sz w:val="24"/>
          <w:szCs w:val="24"/>
        </w:rPr>
        <w:t>tanojevića</w:t>
      </w:r>
      <w:r w:rsidRPr="00A870C4">
        <w:rPr>
          <w:sz w:val="24"/>
          <w:szCs w:val="24"/>
        </w:rPr>
        <w:t>14, 1000 B</w:t>
      </w:r>
      <w:r>
        <w:rPr>
          <w:sz w:val="24"/>
          <w:szCs w:val="24"/>
        </w:rPr>
        <w:t xml:space="preserve">eograd, u iznosu 402.644,74 kn, a kao razlog </w:t>
      </w:r>
      <w:r w:rsidRPr="00307DDE">
        <w:rPr>
          <w:sz w:val="24"/>
          <w:szCs w:val="24"/>
        </w:rPr>
        <w:t>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263DB8" w:rsidP="00263DB8" w:rsidR="00263DB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263DB8" w:rsidP="00263DB8" w:rsidR="00263DB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263DB8" w:rsidP="00263DB8" w:rsidR="00263DB8">
      <w:pPr>
        <w:ind w:firstLine="720"/>
        <w:jc w:val="both"/>
        <w:rPr>
          <w:sz w:val="24"/>
          <w:szCs w:val="24"/>
        </w:rPr>
      </w:pPr>
    </w:p>
    <w:p w:rsidRDefault="00263DB8" w:rsidP="00263DB8" w:rsidR="00263DB8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153</w:t>
      </w:r>
      <w:r w:rsidRPr="00A870C4">
        <w:rPr>
          <w:sz w:val="24"/>
          <w:szCs w:val="24"/>
        </w:rPr>
        <w:tab/>
        <w:t>MINISTARSTVO FINANCIJA</w:t>
      </w:r>
      <w:r>
        <w:rPr>
          <w:sz w:val="24"/>
          <w:szCs w:val="24"/>
        </w:rPr>
        <w:t>, Carinska uprava–</w:t>
      </w:r>
      <w:r w:rsidRPr="00A870C4">
        <w:rPr>
          <w:sz w:val="24"/>
          <w:szCs w:val="24"/>
        </w:rPr>
        <w:t>O</w:t>
      </w:r>
      <w:r>
        <w:rPr>
          <w:sz w:val="24"/>
          <w:szCs w:val="24"/>
        </w:rPr>
        <w:t>sijek, OIB:</w:t>
      </w:r>
      <w:r w:rsidRPr="00A870C4">
        <w:rPr>
          <w:sz w:val="24"/>
          <w:szCs w:val="24"/>
        </w:rPr>
        <w:t>18683136487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A. V</w:t>
      </w:r>
      <w:r>
        <w:rPr>
          <w:sz w:val="24"/>
          <w:szCs w:val="24"/>
        </w:rPr>
        <w:t>on</w:t>
      </w:r>
      <w:r w:rsidRPr="00A870C4">
        <w:rPr>
          <w:sz w:val="24"/>
          <w:szCs w:val="24"/>
        </w:rPr>
        <w:t xml:space="preserve"> H</w:t>
      </w:r>
      <w:r>
        <w:rPr>
          <w:sz w:val="24"/>
          <w:szCs w:val="24"/>
        </w:rPr>
        <w:t>umboldta</w:t>
      </w:r>
      <w:r w:rsidRPr="00A870C4">
        <w:rPr>
          <w:sz w:val="24"/>
          <w:szCs w:val="24"/>
        </w:rPr>
        <w:t xml:space="preserve"> 4a, 10000 Z</w:t>
      </w:r>
      <w:r>
        <w:rPr>
          <w:sz w:val="24"/>
          <w:szCs w:val="24"/>
        </w:rPr>
        <w:t>agreb, u iznosu 3.100,00 kn, a kao razlog osporavanja je navedeno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da se vodi prekršajni postupak pod brojem Klasa: UP/I-471-01/17-07/9. ur. broj: 513-02-3020/18-17-2.</w:t>
      </w:r>
    </w:p>
    <w:p w:rsidRDefault="00263DB8" w:rsidP="00263DB8" w:rsidR="00263DB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263DB8" w:rsidP="00263DB8" w:rsidR="00263DB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263DB8" w:rsidP="00A140B7" w:rsidR="00263DB8">
      <w:pPr>
        <w:ind w:firstLine="720"/>
        <w:jc w:val="both"/>
        <w:rPr>
          <w:sz w:val="24"/>
          <w:szCs w:val="24"/>
        </w:rPr>
      </w:pPr>
    </w:p>
    <w:p w:rsidRDefault="00263DB8" w:rsidP="00263DB8" w:rsidR="00263DB8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158</w:t>
      </w:r>
      <w:r w:rsidRPr="00A870C4">
        <w:rPr>
          <w:sz w:val="24"/>
          <w:szCs w:val="24"/>
        </w:rPr>
        <w:tab/>
        <w:t>NACIONALNI LAB. ZA ZDR. OKOLJE IN HRANO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P</w:t>
      </w:r>
      <w:r>
        <w:rPr>
          <w:sz w:val="24"/>
          <w:szCs w:val="24"/>
        </w:rPr>
        <w:t>rvomajska</w:t>
      </w:r>
      <w:r w:rsidRPr="00A870C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ulica </w:t>
      </w:r>
      <w:r w:rsidRPr="00A870C4">
        <w:rPr>
          <w:sz w:val="24"/>
          <w:szCs w:val="24"/>
        </w:rPr>
        <w:t>1, 2000 M</w:t>
      </w:r>
      <w:r>
        <w:rPr>
          <w:sz w:val="24"/>
          <w:szCs w:val="24"/>
        </w:rPr>
        <w:t>aribor</w:t>
      </w:r>
      <w:r w:rsidRPr="00A870C4">
        <w:rPr>
          <w:sz w:val="24"/>
          <w:szCs w:val="24"/>
        </w:rPr>
        <w:t>, S</w:t>
      </w:r>
      <w:r>
        <w:rPr>
          <w:sz w:val="24"/>
          <w:szCs w:val="24"/>
        </w:rPr>
        <w:t>lovenija, u iznosu 5,14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se iznos se odnosi na tečajnu razliku.</w:t>
      </w:r>
    </w:p>
    <w:p w:rsidRDefault="008F7B35" w:rsidP="008F7B35" w:rsidR="008F7B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263DB8" w:rsidP="00A140B7" w:rsidR="00263DB8">
      <w:pPr>
        <w:ind w:firstLine="720"/>
        <w:jc w:val="both"/>
        <w:rPr>
          <w:sz w:val="24"/>
          <w:szCs w:val="24"/>
        </w:rPr>
      </w:pPr>
    </w:p>
    <w:p w:rsidRDefault="008F7B35" w:rsidP="008F7B35" w:rsidR="008F7B3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lastRenderedPageBreak/>
        <w:t>160</w:t>
      </w:r>
      <w:r w:rsidRPr="00A870C4">
        <w:rPr>
          <w:sz w:val="24"/>
          <w:szCs w:val="24"/>
        </w:rPr>
        <w:tab/>
        <w:t>NARODNI TRGOVAČKI LANAC d.o.o. za trgovinu i usluge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78344221376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Soblinec, Soblinečka 55, 10360 Sesvete</w:t>
      </w:r>
      <w:r>
        <w:rPr>
          <w:sz w:val="24"/>
          <w:szCs w:val="24"/>
        </w:rPr>
        <w:t>, u iznosu 3.750,00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tražbina kompenzirana prije predstečajnog postupka.</w:t>
      </w:r>
    </w:p>
    <w:p w:rsidRDefault="008F7B35" w:rsidP="008F7B35" w:rsidR="008F7B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F7B35" w:rsidP="008F7B35" w:rsidR="008F7B35">
      <w:pPr>
        <w:jc w:val="both"/>
        <w:rPr>
          <w:sz w:val="24"/>
          <w:szCs w:val="24"/>
        </w:rPr>
      </w:pPr>
    </w:p>
    <w:p w:rsidRDefault="008F7B35" w:rsidP="008F7B35" w:rsidR="008F7B3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163</w:t>
      </w:r>
      <w:r w:rsidRPr="00A870C4">
        <w:rPr>
          <w:sz w:val="24"/>
          <w:szCs w:val="24"/>
        </w:rPr>
        <w:tab/>
        <w:t>NEC PLUS ULTRA COSMETICS AG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UNTERMULI 7, 6300 ZUG, Š</w:t>
      </w:r>
      <w:r>
        <w:rPr>
          <w:sz w:val="24"/>
          <w:szCs w:val="24"/>
        </w:rPr>
        <w:t>vicarska,</w:t>
      </w:r>
      <w:r w:rsidRPr="00503368">
        <w:rPr>
          <w:sz w:val="24"/>
          <w:szCs w:val="24"/>
        </w:rPr>
        <w:t xml:space="preserve"> </w:t>
      </w:r>
      <w:r>
        <w:rPr>
          <w:sz w:val="24"/>
          <w:szCs w:val="24"/>
        </w:rPr>
        <w:t>u iznosu 62,48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se iznos odnosi na tečajnu razliku.</w:t>
      </w:r>
    </w:p>
    <w:p w:rsidRDefault="008F7B35" w:rsidP="008F7B35" w:rsidR="008F7B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F7B35" w:rsidP="008F7B35" w:rsidR="008F7B35">
      <w:pPr>
        <w:jc w:val="both"/>
        <w:rPr>
          <w:sz w:val="24"/>
          <w:szCs w:val="24"/>
        </w:rPr>
      </w:pPr>
    </w:p>
    <w:p w:rsidRDefault="008F7B35" w:rsidP="008F7B35" w:rsidR="008F7B3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167</w:t>
      </w:r>
      <w:r w:rsidRPr="00A870C4">
        <w:rPr>
          <w:sz w:val="24"/>
          <w:szCs w:val="24"/>
        </w:rPr>
        <w:tab/>
        <w:t>OBI</w:t>
      </w:r>
      <w:r>
        <w:rPr>
          <w:sz w:val="24"/>
          <w:szCs w:val="24"/>
        </w:rPr>
        <w:t>-</w:t>
      </w:r>
      <w:r w:rsidRPr="00A870C4">
        <w:rPr>
          <w:sz w:val="24"/>
          <w:szCs w:val="24"/>
        </w:rPr>
        <w:t>BAU UND HEIMWERKERMARKTE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L</w:t>
      </w:r>
      <w:r>
        <w:rPr>
          <w:sz w:val="24"/>
          <w:szCs w:val="24"/>
        </w:rPr>
        <w:t>iftastrasse</w:t>
      </w:r>
      <w:r w:rsidRPr="00A870C4">
        <w:rPr>
          <w:sz w:val="24"/>
          <w:szCs w:val="24"/>
        </w:rPr>
        <w:t xml:space="preserve"> 8, 1010 W</w:t>
      </w:r>
      <w:r>
        <w:rPr>
          <w:sz w:val="24"/>
          <w:szCs w:val="24"/>
        </w:rPr>
        <w:t>ien</w:t>
      </w:r>
      <w:r w:rsidRPr="00A870C4">
        <w:rPr>
          <w:sz w:val="24"/>
          <w:szCs w:val="24"/>
        </w:rPr>
        <w:t>, A</w:t>
      </w:r>
      <w:r>
        <w:rPr>
          <w:sz w:val="24"/>
          <w:szCs w:val="24"/>
        </w:rPr>
        <w:t>ustrija,</w:t>
      </w:r>
      <w:r w:rsidRPr="00FB06CB">
        <w:rPr>
          <w:sz w:val="24"/>
          <w:szCs w:val="24"/>
        </w:rPr>
        <w:t xml:space="preserve"> </w:t>
      </w:r>
      <w:r>
        <w:rPr>
          <w:sz w:val="24"/>
          <w:szCs w:val="24"/>
        </w:rPr>
        <w:t>u iznosu 423,49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se iznos odnosi na tečajnu razliku.</w:t>
      </w:r>
    </w:p>
    <w:p w:rsidRDefault="008F7B35" w:rsidP="008F7B35" w:rsidR="008F7B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F7B35" w:rsidP="008F7B35" w:rsidR="008F7B35">
      <w:pPr>
        <w:jc w:val="both"/>
        <w:rPr>
          <w:sz w:val="24"/>
          <w:szCs w:val="24"/>
        </w:rPr>
      </w:pPr>
    </w:p>
    <w:p w:rsidRDefault="008F7B35" w:rsidP="008F7B35" w:rsidR="008F7B3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169</w:t>
      </w:r>
      <w:r w:rsidRPr="00A870C4">
        <w:rPr>
          <w:sz w:val="24"/>
          <w:szCs w:val="24"/>
        </w:rPr>
        <w:tab/>
        <w:t>OPTICUS IT d.o.o. za trgovinu i usluge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54482179263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Ivanićgradska 54, 10000 Zagreb</w:t>
      </w:r>
      <w:r>
        <w:rPr>
          <w:sz w:val="24"/>
          <w:szCs w:val="24"/>
        </w:rPr>
        <w:t>,</w:t>
      </w:r>
      <w:r w:rsidRPr="00E346C6">
        <w:rPr>
          <w:sz w:val="24"/>
          <w:szCs w:val="24"/>
        </w:rPr>
        <w:t xml:space="preserve"> </w:t>
      </w:r>
      <w:r>
        <w:rPr>
          <w:sz w:val="24"/>
          <w:szCs w:val="24"/>
        </w:rPr>
        <w:t>u iznosu 30.054,88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pogrešno evidentirano stanje u poslovnim knjigama.</w:t>
      </w:r>
    </w:p>
    <w:p w:rsidRDefault="008F7B35" w:rsidP="008F7B35" w:rsidR="008F7B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</w:p>
    <w:p w:rsidRDefault="008F7B35" w:rsidP="008F7B35" w:rsidR="008F7B3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171</w:t>
      </w:r>
      <w:r w:rsidRPr="00A870C4">
        <w:rPr>
          <w:sz w:val="24"/>
          <w:szCs w:val="24"/>
        </w:rPr>
        <w:tab/>
        <w:t>PANDINAVIA AG, SWITZERLAND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INDUSTRIESTRASSE 30, 8302 KLOTEN, ŠVICARSKA</w:t>
      </w:r>
      <w:r>
        <w:rPr>
          <w:sz w:val="24"/>
          <w:szCs w:val="24"/>
        </w:rPr>
        <w:t>, u iznosu 74,87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se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iznos odnosi na tečajnu razliku.</w:t>
      </w:r>
    </w:p>
    <w:p w:rsidRDefault="008F7B35" w:rsidP="008F7B35" w:rsidR="008F7B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</w:p>
    <w:p w:rsidRDefault="008F7B35" w:rsidP="008F7B35" w:rsidR="008F7B3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172</w:t>
      </w:r>
      <w:r w:rsidRPr="00A870C4">
        <w:rPr>
          <w:sz w:val="24"/>
          <w:szCs w:val="24"/>
        </w:rPr>
        <w:tab/>
        <w:t>PATRIČAR</w:t>
      </w:r>
      <w:r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dru</w:t>
      </w:r>
      <w:r>
        <w:rPr>
          <w:sz w:val="24"/>
          <w:szCs w:val="24"/>
        </w:rPr>
        <w:t>štvo s ograničenom odgovornošću za trgovinu i proizvodnju, OIB:</w:t>
      </w:r>
      <w:r w:rsidRPr="00A870C4">
        <w:rPr>
          <w:sz w:val="24"/>
          <w:szCs w:val="24"/>
        </w:rPr>
        <w:t>85764429169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Mladena Ćatića 6, 32270 Županja</w:t>
      </w:r>
      <w:r>
        <w:rPr>
          <w:sz w:val="24"/>
          <w:szCs w:val="24"/>
        </w:rPr>
        <w:t>, u iznosu 1.250,00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tražbina kompenzirana prije predstečajnog postupka.</w:t>
      </w:r>
    </w:p>
    <w:p w:rsidRDefault="008F7B35" w:rsidP="008F7B35" w:rsidR="008F7B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</w:p>
    <w:p w:rsidRDefault="008F7B35" w:rsidP="008F7B35" w:rsidR="008F7B35">
      <w:pPr>
        <w:jc w:val="both"/>
        <w:rPr>
          <w:sz w:val="24"/>
          <w:szCs w:val="24"/>
        </w:rPr>
      </w:pPr>
      <w:r>
        <w:rPr>
          <w:sz w:val="24"/>
          <w:szCs w:val="24"/>
        </w:rPr>
        <w:t>183</w:t>
      </w:r>
      <w:r>
        <w:rPr>
          <w:sz w:val="24"/>
          <w:szCs w:val="24"/>
        </w:rPr>
        <w:tab/>
        <w:t xml:space="preserve">POLENGHI-LAS S.R.L., MILANO, </w:t>
      </w:r>
      <w:r w:rsidRPr="00A870C4">
        <w:rPr>
          <w:sz w:val="24"/>
          <w:szCs w:val="24"/>
        </w:rPr>
        <w:t>V</w:t>
      </w:r>
      <w:r>
        <w:rPr>
          <w:sz w:val="24"/>
          <w:szCs w:val="24"/>
        </w:rPr>
        <w:t>ia</w:t>
      </w:r>
      <w:r w:rsidRPr="00A870C4">
        <w:rPr>
          <w:sz w:val="24"/>
          <w:szCs w:val="24"/>
        </w:rPr>
        <w:t xml:space="preserve"> G</w:t>
      </w:r>
      <w:r>
        <w:rPr>
          <w:sz w:val="24"/>
          <w:szCs w:val="24"/>
        </w:rPr>
        <w:t>iovanni</w:t>
      </w:r>
      <w:r w:rsidRPr="00A870C4">
        <w:rPr>
          <w:sz w:val="24"/>
          <w:szCs w:val="24"/>
        </w:rPr>
        <w:t xml:space="preserve"> XXIII 35, 26865 S</w:t>
      </w:r>
      <w:r>
        <w:rPr>
          <w:sz w:val="24"/>
          <w:szCs w:val="24"/>
        </w:rPr>
        <w:t>an</w:t>
      </w:r>
      <w:r w:rsidRPr="00A870C4">
        <w:rPr>
          <w:sz w:val="24"/>
          <w:szCs w:val="24"/>
        </w:rPr>
        <w:t xml:space="preserve"> R</w:t>
      </w:r>
      <w:r>
        <w:rPr>
          <w:sz w:val="24"/>
          <w:szCs w:val="24"/>
        </w:rPr>
        <w:t>occo Al</w:t>
      </w:r>
      <w:r w:rsidRPr="00A870C4">
        <w:rPr>
          <w:sz w:val="24"/>
          <w:szCs w:val="24"/>
        </w:rPr>
        <w:t xml:space="preserve"> P</w:t>
      </w:r>
      <w:r>
        <w:rPr>
          <w:sz w:val="24"/>
          <w:szCs w:val="24"/>
        </w:rPr>
        <w:t>orto</w:t>
      </w:r>
      <w:r w:rsidRPr="00A870C4">
        <w:rPr>
          <w:sz w:val="24"/>
          <w:szCs w:val="24"/>
        </w:rPr>
        <w:t>, I</w:t>
      </w:r>
      <w:r>
        <w:rPr>
          <w:sz w:val="24"/>
          <w:szCs w:val="24"/>
        </w:rPr>
        <w:t>talija, u iznosu 208,33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se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iznos odnosi na tečajnu razliku.</w:t>
      </w:r>
    </w:p>
    <w:p w:rsidRDefault="008F7B35" w:rsidP="008F7B35" w:rsidR="008F7B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</w:p>
    <w:p w:rsidRDefault="008F7B35" w:rsidP="008F7B35" w:rsidR="008F7B3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189</w:t>
      </w:r>
      <w:r w:rsidRPr="00A870C4">
        <w:rPr>
          <w:sz w:val="24"/>
          <w:szCs w:val="24"/>
        </w:rPr>
        <w:tab/>
        <w:t>PROMOS, trgovina i prijevoz, d. o. o.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94556088740</w:t>
      </w:r>
      <w:r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Danijela Godine 12, 51000 Rijeka</w:t>
      </w:r>
      <w:r>
        <w:rPr>
          <w:sz w:val="24"/>
          <w:szCs w:val="24"/>
        </w:rPr>
        <w:t>, u iznosu 13.049,81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8F7B35" w:rsidP="008F7B35" w:rsidR="008F7B3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Tražbina je raspravljena na ročištu. Osporavanje nije otklonjeno.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F7B35" w:rsidP="008F7B35" w:rsidR="008F7B35">
      <w:pPr>
        <w:ind w:firstLine="720"/>
        <w:jc w:val="both"/>
        <w:rPr>
          <w:sz w:val="24"/>
          <w:szCs w:val="24"/>
        </w:rPr>
      </w:pPr>
    </w:p>
    <w:p w:rsidRDefault="00C12F9B" w:rsidP="00C12F9B" w:rsidR="00C12F9B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190</w:t>
      </w:r>
      <w:r w:rsidRPr="00A870C4">
        <w:rPr>
          <w:sz w:val="24"/>
          <w:szCs w:val="24"/>
        </w:rPr>
        <w:tab/>
        <w:t>PUNKT STUDIO d.o.o. za usluge promidžbe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47081762461</w:t>
      </w:r>
      <w:r>
        <w:rPr>
          <w:sz w:val="24"/>
          <w:szCs w:val="24"/>
        </w:rPr>
        <w:t>,</w:t>
      </w:r>
      <w:r>
        <w:rPr>
          <w:sz w:val="24"/>
          <w:szCs w:val="24"/>
        </w:rPr>
        <w:tab/>
        <w:t xml:space="preserve">Samoborska </w:t>
      </w:r>
      <w:r w:rsidRPr="00A870C4">
        <w:rPr>
          <w:sz w:val="24"/>
          <w:szCs w:val="24"/>
        </w:rPr>
        <w:t>cesta 91, 10000 Zagreb</w:t>
      </w:r>
      <w:r>
        <w:rPr>
          <w:sz w:val="24"/>
          <w:szCs w:val="24"/>
        </w:rPr>
        <w:t>, u iznosu 13.150,00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C12F9B" w:rsidP="00C12F9B" w:rsidR="00C12F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C12F9B" w:rsidP="00C12F9B" w:rsidR="00C12F9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C12F9B" w:rsidP="008F7B35" w:rsidR="00C12F9B">
      <w:pPr>
        <w:ind w:firstLine="720"/>
        <w:jc w:val="both"/>
        <w:rPr>
          <w:sz w:val="24"/>
          <w:szCs w:val="24"/>
        </w:rPr>
      </w:pPr>
    </w:p>
    <w:p w:rsidRDefault="00C12F9B" w:rsidP="00C12F9B" w:rsidR="00C12F9B" w:rsidRPr="00A870C4">
      <w:pPr>
        <w:jc w:val="both"/>
        <w:rPr>
          <w:sz w:val="24"/>
          <w:szCs w:val="24"/>
        </w:rPr>
      </w:pPr>
    </w:p>
    <w:p w:rsidRDefault="00C12F9B" w:rsidP="00C12F9B" w:rsidR="00C12F9B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193</w:t>
      </w:r>
      <w:r w:rsidRPr="00A870C4">
        <w:rPr>
          <w:sz w:val="24"/>
          <w:szCs w:val="24"/>
        </w:rPr>
        <w:tab/>
        <w:t>RADIČIĆ TRANSPORTI društvo s ograničenom odgovornošću za prijevoz i usluge, turistička agencija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75494746482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Dubrava 110, 21252 Dubrava</w:t>
      </w:r>
      <w:r>
        <w:rPr>
          <w:sz w:val="24"/>
          <w:szCs w:val="24"/>
        </w:rPr>
        <w:t>, u iznosu 330,08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tražbina kompenzirana prije predstečajnog postupka.</w:t>
      </w:r>
    </w:p>
    <w:p w:rsidRDefault="00C12F9B" w:rsidP="00C12F9B" w:rsidR="00C12F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C12F9B" w:rsidP="00C12F9B" w:rsidR="00C12F9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8F7B35" w:rsidP="008F7B35" w:rsidR="008F7B35">
      <w:pPr>
        <w:jc w:val="both"/>
        <w:rPr>
          <w:sz w:val="24"/>
          <w:szCs w:val="24"/>
        </w:rPr>
      </w:pPr>
    </w:p>
    <w:p w:rsidRDefault="00967055" w:rsidP="00967055" w:rsidR="0096705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199</w:t>
      </w:r>
      <w:r w:rsidRPr="00A870C4">
        <w:rPr>
          <w:sz w:val="24"/>
          <w:szCs w:val="24"/>
        </w:rPr>
        <w:tab/>
        <w:t>RICARDO društvo s ograničenom odgovornošću za trgovinu i usluge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83535297393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Kudeljara 1A, 31326 Darda</w:t>
      </w:r>
      <w:r>
        <w:rPr>
          <w:sz w:val="24"/>
          <w:szCs w:val="24"/>
        </w:rPr>
        <w:t>, u iznosu 292.890,49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pogrešno evidentirano stanje u poslovnim knjigama.</w:t>
      </w:r>
    </w:p>
    <w:p w:rsidRDefault="00967055" w:rsidP="00967055" w:rsidR="009670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</w:p>
    <w:p w:rsidRDefault="00967055" w:rsidP="00967055" w:rsidR="0096705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205</w:t>
      </w:r>
      <w:r w:rsidRPr="00A870C4">
        <w:rPr>
          <w:sz w:val="24"/>
          <w:szCs w:val="24"/>
        </w:rPr>
        <w:tab/>
        <w:t>S.C.JOHNSON ITALY S.R.L.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P</w:t>
      </w:r>
      <w:r>
        <w:rPr>
          <w:sz w:val="24"/>
          <w:szCs w:val="24"/>
        </w:rPr>
        <w:t>iazza</w:t>
      </w:r>
      <w:r w:rsidRPr="00A870C4">
        <w:rPr>
          <w:sz w:val="24"/>
          <w:szCs w:val="24"/>
        </w:rPr>
        <w:t xml:space="preserve"> B</w:t>
      </w:r>
      <w:r>
        <w:rPr>
          <w:sz w:val="24"/>
          <w:szCs w:val="24"/>
        </w:rPr>
        <w:t>urke</w:t>
      </w:r>
      <w:r w:rsidRPr="00A870C4">
        <w:rPr>
          <w:sz w:val="24"/>
          <w:szCs w:val="24"/>
        </w:rPr>
        <w:t xml:space="preserve"> M.3, 20020 ARESE</w:t>
      </w:r>
      <w:r>
        <w:rPr>
          <w:sz w:val="24"/>
          <w:szCs w:val="24"/>
        </w:rPr>
        <w:t>, u iznosu 1.458.125,00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nedostaje valjana pravna osnova. Vodi se postupak pred Trgovačkim sudom u Zagrebu pod posl. br. P-2522/15.</w:t>
      </w:r>
    </w:p>
    <w:p w:rsidRDefault="00967055" w:rsidP="00967055" w:rsidR="009670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</w:p>
    <w:p w:rsidRDefault="00967055" w:rsidP="00967055" w:rsidR="0096705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213</w:t>
      </w:r>
      <w:r w:rsidRPr="00A870C4">
        <w:rPr>
          <w:sz w:val="24"/>
          <w:szCs w:val="24"/>
        </w:rPr>
        <w:tab/>
        <w:t>ANDREJ SIRK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74147348427</w:t>
      </w:r>
      <w:r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V</w:t>
      </w:r>
      <w:r>
        <w:rPr>
          <w:sz w:val="24"/>
          <w:szCs w:val="24"/>
        </w:rPr>
        <w:t>ećeslava Kolara</w:t>
      </w:r>
      <w:r w:rsidRPr="00A870C4">
        <w:rPr>
          <w:sz w:val="24"/>
          <w:szCs w:val="24"/>
        </w:rPr>
        <w:t xml:space="preserve"> 3, 10430 S</w:t>
      </w:r>
      <w:r>
        <w:rPr>
          <w:sz w:val="24"/>
          <w:szCs w:val="24"/>
        </w:rPr>
        <w:t>amobor, u iznosu 269,00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967055" w:rsidP="00967055" w:rsidR="009670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</w:p>
    <w:p w:rsidRDefault="00967055" w:rsidP="00967055" w:rsidR="0096705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217</w:t>
      </w:r>
      <w:r w:rsidRPr="00A870C4">
        <w:rPr>
          <w:sz w:val="24"/>
          <w:szCs w:val="24"/>
        </w:rPr>
        <w:tab/>
        <w:t>SONIK d.o.o. za trgovinu, turizam i usluge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6269544602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Benkovačka 1a, 23000 Zadar</w:t>
      </w:r>
      <w:r>
        <w:rPr>
          <w:sz w:val="24"/>
          <w:szCs w:val="24"/>
        </w:rPr>
        <w:t>, u iznosu 7.500,00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nedostaje valjana pravna osnova.</w:t>
      </w:r>
    </w:p>
    <w:p w:rsidRDefault="00967055" w:rsidP="00967055" w:rsidR="009670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</w:p>
    <w:p w:rsidRDefault="00967055" w:rsidP="00967055" w:rsidR="0096705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221</w:t>
      </w:r>
      <w:r w:rsidRPr="00A870C4">
        <w:rPr>
          <w:sz w:val="24"/>
          <w:szCs w:val="24"/>
        </w:rPr>
        <w:tab/>
        <w:t>SPLIT PARKING d.o.o. za komunalne usluge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90551978160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Ruđera Boškovića 28, 21000 Split</w:t>
      </w:r>
      <w:r>
        <w:rPr>
          <w:sz w:val="24"/>
          <w:szCs w:val="24"/>
        </w:rPr>
        <w:t>,</w:t>
      </w:r>
      <w:r w:rsidRPr="00EE34B6">
        <w:rPr>
          <w:sz w:val="24"/>
          <w:szCs w:val="24"/>
        </w:rPr>
        <w:t xml:space="preserve"> </w:t>
      </w:r>
      <w:r>
        <w:rPr>
          <w:sz w:val="24"/>
          <w:szCs w:val="24"/>
        </w:rPr>
        <w:t>u iznosu 96,00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</w:t>
      </w:r>
      <w:r>
        <w:rPr>
          <w:sz w:val="24"/>
          <w:szCs w:val="24"/>
        </w:rPr>
        <w:lastRenderedPageBreak/>
        <w:t>izvršena prije predstečajnog postupka.</w:t>
      </w:r>
    </w:p>
    <w:p w:rsidRDefault="00967055" w:rsidP="00967055" w:rsidR="009670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</w:p>
    <w:p w:rsidRDefault="00967055" w:rsidP="00967055" w:rsidR="0096705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227</w:t>
      </w:r>
      <w:r w:rsidRPr="00A870C4">
        <w:rPr>
          <w:sz w:val="24"/>
          <w:szCs w:val="24"/>
        </w:rPr>
        <w:tab/>
        <w:t>Sveučilište u Zagrebu - Studentski centar u Zagrebu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ab/>
        <w:t>22597784145</w:t>
      </w:r>
      <w:r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Savska cesta 25, 10000 Zagreb</w:t>
      </w:r>
      <w:r>
        <w:rPr>
          <w:sz w:val="24"/>
          <w:szCs w:val="24"/>
        </w:rPr>
        <w:t>,</w:t>
      </w:r>
      <w:r w:rsidRPr="008E30E3">
        <w:rPr>
          <w:sz w:val="24"/>
          <w:szCs w:val="24"/>
        </w:rPr>
        <w:t xml:space="preserve"> </w:t>
      </w:r>
      <w:r>
        <w:rPr>
          <w:sz w:val="24"/>
          <w:szCs w:val="24"/>
        </w:rPr>
        <w:t>u iznosu 31.049,22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>tražbina kompenzirana prije predstečajnog postupka.</w:t>
      </w:r>
    </w:p>
    <w:p w:rsidRDefault="00967055" w:rsidP="00967055" w:rsidR="009670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</w:p>
    <w:p w:rsidRDefault="00967055" w:rsidP="00967055" w:rsidR="0096705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234</w:t>
      </w:r>
      <w:r w:rsidRPr="00A870C4">
        <w:rPr>
          <w:sz w:val="24"/>
          <w:szCs w:val="24"/>
        </w:rPr>
        <w:tab/>
        <w:t>THE BIRD društvo s ograničenom odgovornošću za organiziranje promotivnih događaja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79306528836</w:t>
      </w:r>
      <w:r>
        <w:rPr>
          <w:sz w:val="24"/>
          <w:szCs w:val="24"/>
        </w:rPr>
        <w:t>, Kanalski put 1, 10000 Zagreb, u iznosu 77.724,00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967055" w:rsidP="00967055" w:rsidR="009670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967055" w:rsidP="00967055" w:rsidR="00967055">
      <w:pPr>
        <w:jc w:val="both"/>
        <w:rPr>
          <w:sz w:val="24"/>
          <w:szCs w:val="24"/>
        </w:rPr>
      </w:pPr>
    </w:p>
    <w:p w:rsidRDefault="00967055" w:rsidP="00967055" w:rsidR="0096705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235</w:t>
      </w:r>
      <w:r w:rsidRPr="00A870C4">
        <w:rPr>
          <w:sz w:val="24"/>
          <w:szCs w:val="24"/>
        </w:rPr>
        <w:tab/>
        <w:t>THE WINE PEOPLE SRL, TRENTO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V</w:t>
      </w:r>
      <w:r>
        <w:rPr>
          <w:sz w:val="24"/>
          <w:szCs w:val="24"/>
        </w:rPr>
        <w:t>ia</w:t>
      </w:r>
      <w:r w:rsidRPr="00A870C4">
        <w:rPr>
          <w:sz w:val="24"/>
          <w:szCs w:val="24"/>
        </w:rPr>
        <w:t xml:space="preserve"> M</w:t>
      </w:r>
      <w:r>
        <w:rPr>
          <w:sz w:val="24"/>
          <w:szCs w:val="24"/>
        </w:rPr>
        <w:t>aestri</w:t>
      </w:r>
      <w:r w:rsidRPr="00A870C4">
        <w:rPr>
          <w:sz w:val="24"/>
          <w:szCs w:val="24"/>
        </w:rPr>
        <w:t xml:space="preserve"> </w:t>
      </w:r>
      <w:r>
        <w:rPr>
          <w:sz w:val="24"/>
          <w:szCs w:val="24"/>
        </w:rPr>
        <w:t>del</w:t>
      </w:r>
      <w:r w:rsidRPr="00A870C4">
        <w:rPr>
          <w:sz w:val="24"/>
          <w:szCs w:val="24"/>
        </w:rPr>
        <w:t xml:space="preserve"> L</w:t>
      </w:r>
      <w:r>
        <w:rPr>
          <w:sz w:val="24"/>
          <w:szCs w:val="24"/>
        </w:rPr>
        <w:t>avoro 28, 38100 Trento, u iznosu 216,95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se iznos odnosi na tečajnu razliku.</w:t>
      </w:r>
    </w:p>
    <w:p w:rsidRDefault="00967055" w:rsidP="00967055" w:rsidR="009670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967055" w:rsidP="00967055" w:rsidR="00967055">
      <w:pPr>
        <w:jc w:val="both"/>
        <w:rPr>
          <w:sz w:val="24"/>
          <w:szCs w:val="24"/>
        </w:rPr>
      </w:pPr>
    </w:p>
    <w:p w:rsidRDefault="00967055" w:rsidP="00967055" w:rsidR="00967055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239</w:t>
      </w:r>
      <w:r w:rsidRPr="00A870C4">
        <w:rPr>
          <w:sz w:val="24"/>
          <w:szCs w:val="24"/>
        </w:rPr>
        <w:tab/>
        <w:t>TRGOVINA KRK dioničko društ</w:t>
      </w:r>
      <w:r>
        <w:rPr>
          <w:sz w:val="24"/>
          <w:szCs w:val="24"/>
        </w:rPr>
        <w:t>vo za maloprodaju i veleprodaju, OIB:</w:t>
      </w:r>
      <w:r w:rsidRPr="00A870C4">
        <w:rPr>
          <w:sz w:val="24"/>
          <w:szCs w:val="24"/>
        </w:rPr>
        <w:t>66548420466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Du</w:t>
      </w:r>
      <w:r>
        <w:rPr>
          <w:sz w:val="24"/>
          <w:szCs w:val="24"/>
        </w:rPr>
        <w:t>bašljanska 80, 51511 Malinska, u iznosu 28.203,13 kn, a kao raz</w:t>
      </w:r>
      <w:r w:rsidRPr="00307DDE">
        <w:rPr>
          <w:sz w:val="24"/>
          <w:szCs w:val="24"/>
        </w:rPr>
        <w:t>log osporavanja</w:t>
      </w:r>
      <w:r>
        <w:rPr>
          <w:sz w:val="24"/>
          <w:szCs w:val="24"/>
        </w:rPr>
        <w:t xml:space="preserve"> je navedeno da je tražbina kompenzirana prije predstečajnog posupka.</w:t>
      </w:r>
    </w:p>
    <w:p w:rsidRDefault="00967055" w:rsidP="00967055" w:rsidR="009670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967055" w:rsidP="00967055" w:rsidR="009670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967055" w:rsidP="00967055" w:rsidR="00967055">
      <w:pPr>
        <w:jc w:val="both"/>
        <w:rPr>
          <w:sz w:val="24"/>
          <w:szCs w:val="24"/>
        </w:rPr>
      </w:pPr>
    </w:p>
    <w:p w:rsidRDefault="00510E62" w:rsidP="00510E62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t>241</w:t>
      </w:r>
      <w:r>
        <w:rPr>
          <w:sz w:val="24"/>
          <w:szCs w:val="24"/>
        </w:rPr>
        <w:tab/>
        <w:t>TROLLI GMBH, FUERTH-</w:t>
      </w:r>
      <w:r w:rsidRPr="00A870C4">
        <w:rPr>
          <w:sz w:val="24"/>
          <w:szCs w:val="24"/>
        </w:rPr>
        <w:t>DEUTSCHLAND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O</w:t>
      </w:r>
      <w:r>
        <w:rPr>
          <w:sz w:val="24"/>
          <w:szCs w:val="24"/>
        </w:rPr>
        <w:t xml:space="preserve">ststrasse </w:t>
      </w:r>
      <w:r w:rsidRPr="00A870C4">
        <w:rPr>
          <w:sz w:val="24"/>
          <w:szCs w:val="24"/>
        </w:rPr>
        <w:t>94, 90701 F</w:t>
      </w:r>
      <w:r>
        <w:rPr>
          <w:sz w:val="24"/>
          <w:szCs w:val="24"/>
        </w:rPr>
        <w:t>uerth</w:t>
      </w:r>
      <w:r w:rsidRPr="00A870C4">
        <w:rPr>
          <w:sz w:val="24"/>
          <w:szCs w:val="24"/>
        </w:rPr>
        <w:t>, N</w:t>
      </w:r>
      <w:r>
        <w:rPr>
          <w:sz w:val="24"/>
          <w:szCs w:val="24"/>
        </w:rPr>
        <w:t>jemačka, u iznosu 33.174,33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posupka.</w:t>
      </w:r>
    </w:p>
    <w:p w:rsidRDefault="00510E62" w:rsidP="00510E62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510E62" w:rsidP="00510E62" w:rsidR="00510E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3A6207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967055" w:rsidP="008F7B35" w:rsidR="00967055">
      <w:pPr>
        <w:jc w:val="both"/>
        <w:rPr>
          <w:sz w:val="24"/>
          <w:szCs w:val="24"/>
        </w:rPr>
      </w:pPr>
    </w:p>
    <w:p w:rsidRDefault="00510E62" w:rsidP="00510E62" w:rsidR="00510E62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242</w:t>
      </w:r>
      <w:r w:rsidRPr="00A870C4">
        <w:rPr>
          <w:sz w:val="24"/>
          <w:szCs w:val="24"/>
        </w:rPr>
        <w:tab/>
        <w:t>JURICA TUMPAK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29231526305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M</w:t>
      </w:r>
      <w:r>
        <w:rPr>
          <w:sz w:val="24"/>
          <w:szCs w:val="24"/>
        </w:rPr>
        <w:t>ahovo</w:t>
      </w:r>
      <w:r w:rsidRPr="00A870C4">
        <w:rPr>
          <w:sz w:val="24"/>
          <w:szCs w:val="24"/>
        </w:rPr>
        <w:t xml:space="preserve"> 126, 44201 M</w:t>
      </w:r>
      <w:r>
        <w:rPr>
          <w:sz w:val="24"/>
          <w:szCs w:val="24"/>
        </w:rPr>
        <w:t>ahovo, u iznosu 463.328,71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nedostaje valjana pravna osnova. Vodi se postupak pred Općinskim radnim sudom u Zagrebu pod posl. br. Pr-2037/07.</w:t>
      </w:r>
    </w:p>
    <w:p w:rsidRDefault="00510E62" w:rsidP="00510E62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510E62" w:rsidP="00510E62" w:rsidR="00510E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2E0F8D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510E62" w:rsidP="008F7B35" w:rsidR="00510E62">
      <w:pPr>
        <w:jc w:val="both"/>
        <w:rPr>
          <w:sz w:val="24"/>
          <w:szCs w:val="24"/>
        </w:rPr>
      </w:pPr>
    </w:p>
    <w:p w:rsidRDefault="00510E62" w:rsidP="00510E62" w:rsidR="00510E62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254</w:t>
      </w:r>
      <w:r w:rsidRPr="00A870C4">
        <w:rPr>
          <w:sz w:val="24"/>
          <w:szCs w:val="24"/>
        </w:rPr>
        <w:tab/>
        <w:t>VOĆE ROYAL d.o.o. za zastupanje u c</w:t>
      </w:r>
      <w:r>
        <w:rPr>
          <w:sz w:val="24"/>
          <w:szCs w:val="24"/>
        </w:rPr>
        <w:t>a</w:t>
      </w:r>
      <w:r w:rsidRPr="00A870C4">
        <w:rPr>
          <w:sz w:val="24"/>
          <w:szCs w:val="24"/>
        </w:rPr>
        <w:t>rinskom postupku i trgovinu u stečaju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27354046277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Bulatova 20, 10000 Zagreb</w:t>
      </w:r>
      <w:r>
        <w:rPr>
          <w:sz w:val="24"/>
          <w:szCs w:val="24"/>
        </w:rPr>
        <w:t>, u iznosu 4.780.957,64 kn, a kao ra</w:t>
      </w:r>
      <w:r w:rsidRPr="00307DDE">
        <w:rPr>
          <w:sz w:val="24"/>
          <w:szCs w:val="24"/>
        </w:rPr>
        <w:t>zlog osporavanja</w:t>
      </w:r>
      <w:r>
        <w:rPr>
          <w:sz w:val="24"/>
          <w:szCs w:val="24"/>
        </w:rPr>
        <w:t xml:space="preserve"> je navedeno da se vodi postupak pred Trgovačkim sudom u Zagrebu pod posl. br. P-867/13.</w:t>
      </w:r>
    </w:p>
    <w:p w:rsidRDefault="00510E62" w:rsidP="00510E62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Tražbina je raspravljena na ročištu. Osporavanje nije otklonjeno.</w:t>
      </w:r>
    </w:p>
    <w:p w:rsidRDefault="00510E62" w:rsidP="00510E62" w:rsidR="00510E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2E0F8D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510E62" w:rsidP="008F7B35" w:rsidR="00510E62">
      <w:pPr>
        <w:jc w:val="both"/>
        <w:rPr>
          <w:sz w:val="24"/>
          <w:szCs w:val="24"/>
        </w:rPr>
      </w:pPr>
    </w:p>
    <w:p w:rsidRDefault="00510E62" w:rsidP="00510E62" w:rsidR="00510E62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258</w:t>
      </w:r>
      <w:r w:rsidRPr="00A870C4">
        <w:rPr>
          <w:sz w:val="24"/>
          <w:szCs w:val="24"/>
        </w:rPr>
        <w:tab/>
        <w:t>MARIJO VUKOJEVIĆ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98447999343</w:t>
      </w:r>
      <w:r>
        <w:rPr>
          <w:sz w:val="24"/>
          <w:szCs w:val="24"/>
        </w:rPr>
        <w:t>, Put</w:t>
      </w:r>
      <w:r w:rsidRPr="00A870C4">
        <w:rPr>
          <w:sz w:val="24"/>
          <w:szCs w:val="24"/>
        </w:rPr>
        <w:t xml:space="preserve"> V</w:t>
      </w:r>
      <w:r>
        <w:rPr>
          <w:sz w:val="24"/>
          <w:szCs w:val="24"/>
        </w:rPr>
        <w:t>itrenice</w:t>
      </w:r>
      <w:r w:rsidRPr="00A870C4">
        <w:rPr>
          <w:sz w:val="24"/>
          <w:szCs w:val="24"/>
        </w:rPr>
        <w:t xml:space="preserve"> 18, 21212 K</w:t>
      </w:r>
      <w:r>
        <w:rPr>
          <w:sz w:val="24"/>
          <w:szCs w:val="24"/>
        </w:rPr>
        <w:t>aštel</w:t>
      </w:r>
      <w:r w:rsidRPr="00A870C4">
        <w:rPr>
          <w:sz w:val="24"/>
          <w:szCs w:val="24"/>
        </w:rPr>
        <w:t xml:space="preserve"> S</w:t>
      </w:r>
      <w:r>
        <w:rPr>
          <w:sz w:val="24"/>
          <w:szCs w:val="24"/>
        </w:rPr>
        <w:t>ućurac,</w:t>
      </w:r>
      <w:r w:rsidRPr="009F665F">
        <w:rPr>
          <w:sz w:val="24"/>
          <w:szCs w:val="24"/>
        </w:rPr>
        <w:t xml:space="preserve"> </w:t>
      </w:r>
      <w:r>
        <w:rPr>
          <w:sz w:val="24"/>
          <w:szCs w:val="24"/>
        </w:rPr>
        <w:t>u iznosu 33.331,88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510E62" w:rsidP="00510E62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510E62" w:rsidP="00510E62" w:rsidR="00510E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2E0F8D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510E62" w:rsidP="00510E62" w:rsidR="00510E62">
      <w:pPr>
        <w:jc w:val="both"/>
        <w:rPr>
          <w:sz w:val="24"/>
          <w:szCs w:val="24"/>
        </w:rPr>
      </w:pPr>
    </w:p>
    <w:p w:rsidRDefault="00510E62" w:rsidP="00510E62" w:rsidR="00510E62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261</w:t>
      </w:r>
      <w:r w:rsidRPr="00A870C4">
        <w:rPr>
          <w:sz w:val="24"/>
          <w:szCs w:val="24"/>
        </w:rPr>
        <w:tab/>
        <w:t>WIJNTRANSPORT</w:t>
      </w:r>
      <w:r>
        <w:rPr>
          <w:sz w:val="24"/>
          <w:szCs w:val="24"/>
        </w:rPr>
        <w:t>,</w:t>
      </w:r>
      <w:r w:rsidRPr="00A870C4">
        <w:rPr>
          <w:sz w:val="24"/>
          <w:szCs w:val="24"/>
        </w:rPr>
        <w:tab/>
        <w:t>S</w:t>
      </w:r>
      <w:r>
        <w:rPr>
          <w:sz w:val="24"/>
          <w:szCs w:val="24"/>
        </w:rPr>
        <w:t>ongertweg</w:t>
      </w:r>
      <w:r w:rsidRPr="00A870C4">
        <w:rPr>
          <w:sz w:val="24"/>
          <w:szCs w:val="24"/>
        </w:rPr>
        <w:t xml:space="preserve"> 17, 5960 NG H</w:t>
      </w:r>
      <w:r>
        <w:rPr>
          <w:sz w:val="24"/>
          <w:szCs w:val="24"/>
        </w:rPr>
        <w:t>orst</w:t>
      </w:r>
      <w:r w:rsidRPr="00A870C4">
        <w:rPr>
          <w:sz w:val="24"/>
          <w:szCs w:val="24"/>
        </w:rPr>
        <w:t>, N</w:t>
      </w:r>
      <w:r>
        <w:rPr>
          <w:sz w:val="24"/>
          <w:szCs w:val="24"/>
        </w:rPr>
        <w:t>izozemska,</w:t>
      </w:r>
      <w:r w:rsidRPr="00952160">
        <w:rPr>
          <w:sz w:val="24"/>
          <w:szCs w:val="24"/>
        </w:rPr>
        <w:t xml:space="preserve"> </w:t>
      </w:r>
      <w:r>
        <w:rPr>
          <w:sz w:val="24"/>
          <w:szCs w:val="24"/>
        </w:rPr>
        <w:t>u iznosu 30.384,93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obveza izvršena prije predstečajnog postupka.</w:t>
      </w:r>
    </w:p>
    <w:p w:rsidRDefault="00510E62" w:rsidP="00510E62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510E62" w:rsidP="00510E62" w:rsidR="00510E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2E0F8D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510E62" w:rsidP="00510E62" w:rsidR="00510E62" w:rsidRPr="00A870C4">
      <w:pPr>
        <w:jc w:val="both"/>
        <w:rPr>
          <w:sz w:val="24"/>
          <w:szCs w:val="24"/>
        </w:rPr>
      </w:pPr>
    </w:p>
    <w:p w:rsidRDefault="00510E62" w:rsidP="00510E62" w:rsidR="00510E62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269</w:t>
      </w:r>
      <w:r w:rsidRPr="00A870C4">
        <w:rPr>
          <w:sz w:val="24"/>
          <w:szCs w:val="24"/>
        </w:rPr>
        <w:tab/>
        <w:t>ZDJELAREVIĆ VINO SELEKCIJA društvo s ograničenom odgovornošću za trgovinu i usluge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98227763887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Mlinovi 125b, 10000 Zagreb</w:t>
      </w:r>
      <w:r>
        <w:rPr>
          <w:sz w:val="24"/>
          <w:szCs w:val="24"/>
        </w:rPr>
        <w:t>, u iznosu</w:t>
      </w:r>
      <w:r w:rsidRPr="00952160">
        <w:rPr>
          <w:sz w:val="24"/>
          <w:szCs w:val="24"/>
        </w:rPr>
        <w:t xml:space="preserve"> </w:t>
      </w:r>
      <w:r>
        <w:rPr>
          <w:sz w:val="24"/>
          <w:szCs w:val="24"/>
        </w:rPr>
        <w:t>4.577,75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tražbina kompenzirana prije predstečajnog postupka.</w:t>
      </w:r>
    </w:p>
    <w:p w:rsidRDefault="00510E62" w:rsidP="00510E62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510E62" w:rsidP="00510E62" w:rsidR="00510E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2E0F8D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510E62" w:rsidP="00510E62" w:rsidR="00510E62">
      <w:pPr>
        <w:ind w:firstLine="720"/>
        <w:jc w:val="both"/>
        <w:rPr>
          <w:sz w:val="24"/>
          <w:szCs w:val="24"/>
        </w:rPr>
      </w:pPr>
    </w:p>
    <w:p w:rsidRDefault="00510E62" w:rsidP="00510E62" w:rsidR="00510E62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270</w:t>
      </w:r>
      <w:r w:rsidRPr="00A870C4">
        <w:rPr>
          <w:sz w:val="24"/>
          <w:szCs w:val="24"/>
        </w:rPr>
        <w:tab/>
        <w:t>ZIGANTE TARTUFI d.o.o. za preradu tartufa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31156649650</w:t>
      </w:r>
      <w:r>
        <w:rPr>
          <w:sz w:val="24"/>
          <w:szCs w:val="24"/>
        </w:rPr>
        <w:t xml:space="preserve">, </w:t>
      </w:r>
      <w:r w:rsidRPr="00A870C4">
        <w:rPr>
          <w:sz w:val="24"/>
          <w:szCs w:val="24"/>
        </w:rPr>
        <w:t>Plovanija,</w:t>
      </w:r>
      <w:r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Portoroška 15, 52460 Buje</w:t>
      </w:r>
      <w:r>
        <w:rPr>
          <w:sz w:val="24"/>
          <w:szCs w:val="24"/>
        </w:rPr>
        <w:t>, u iznosu</w:t>
      </w:r>
      <w:r w:rsidRPr="00952160">
        <w:rPr>
          <w:sz w:val="24"/>
          <w:szCs w:val="24"/>
        </w:rPr>
        <w:t xml:space="preserve"> </w:t>
      </w:r>
      <w:r>
        <w:rPr>
          <w:sz w:val="24"/>
          <w:szCs w:val="24"/>
        </w:rPr>
        <w:t>43.535,25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je  tražbina kompenzirana prije predstečajnog postupka.</w:t>
      </w:r>
    </w:p>
    <w:p w:rsidRDefault="00510E62" w:rsidP="00510E62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510E62" w:rsidP="00510E62" w:rsidR="00510E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2E0F8D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510E62" w:rsidP="00510E62" w:rsidR="00510E62">
      <w:pPr>
        <w:ind w:firstLine="720"/>
        <w:jc w:val="both"/>
        <w:rPr>
          <w:sz w:val="24"/>
          <w:szCs w:val="24"/>
        </w:rPr>
      </w:pPr>
    </w:p>
    <w:p w:rsidRDefault="00510E62" w:rsidP="00510E62" w:rsidR="00510E62">
      <w:pPr>
        <w:jc w:val="both"/>
        <w:rPr>
          <w:sz w:val="24"/>
          <w:szCs w:val="24"/>
        </w:rPr>
      </w:pPr>
      <w:r w:rsidRPr="00A870C4">
        <w:rPr>
          <w:sz w:val="24"/>
          <w:szCs w:val="24"/>
        </w:rPr>
        <w:t>273</w:t>
      </w:r>
      <w:r w:rsidRPr="00A870C4">
        <w:rPr>
          <w:sz w:val="24"/>
          <w:szCs w:val="24"/>
        </w:rPr>
        <w:tab/>
        <w:t>ALLIANZ ZAGREB dioničko društvo za osiguranje</w:t>
      </w:r>
      <w:r>
        <w:rPr>
          <w:sz w:val="24"/>
          <w:szCs w:val="24"/>
        </w:rPr>
        <w:t>, OIB:</w:t>
      </w:r>
      <w:r w:rsidRPr="00A870C4">
        <w:rPr>
          <w:sz w:val="24"/>
          <w:szCs w:val="24"/>
        </w:rPr>
        <w:t>23759810849</w:t>
      </w:r>
      <w:r>
        <w:rPr>
          <w:sz w:val="24"/>
          <w:szCs w:val="24"/>
        </w:rPr>
        <w:t>,</w:t>
      </w:r>
      <w:r w:rsidRPr="00A870C4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A870C4">
        <w:rPr>
          <w:sz w:val="24"/>
          <w:szCs w:val="24"/>
        </w:rPr>
        <w:t>Heinzelova 70, 10000 Zagreb</w:t>
      </w:r>
      <w:r>
        <w:rPr>
          <w:sz w:val="24"/>
          <w:szCs w:val="24"/>
        </w:rPr>
        <w:t>, u iznosu</w:t>
      </w:r>
      <w:r w:rsidRPr="00952160">
        <w:rPr>
          <w:sz w:val="24"/>
          <w:szCs w:val="24"/>
        </w:rPr>
        <w:t xml:space="preserve"> </w:t>
      </w:r>
      <w:r>
        <w:rPr>
          <w:sz w:val="24"/>
          <w:szCs w:val="24"/>
        </w:rPr>
        <w:t>9.169,68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nedostaje valjana pravna osnova.</w:t>
      </w:r>
    </w:p>
    <w:p w:rsidRDefault="00510E62" w:rsidP="00510E62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510E62" w:rsidP="00510E62" w:rsidR="00510E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(utvrđeno uvidom</w:t>
      </w:r>
      <w:r w:rsidR="002E0F8D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isprave u spisu) na parnicu je upućen vjerovnik osporene tražbine (čl. 48. st. 1. SZ-a).</w:t>
      </w:r>
    </w:p>
    <w:p w:rsidRDefault="00D14DE5" w:rsidP="00510E62" w:rsidR="00D14DE5">
      <w:pPr>
        <w:ind w:firstLine="720"/>
        <w:jc w:val="both"/>
        <w:rPr>
          <w:sz w:val="24"/>
          <w:szCs w:val="24"/>
        </w:rPr>
      </w:pPr>
    </w:p>
    <w:p w:rsidRDefault="00510E62" w:rsidP="00510E62" w:rsidR="00510E62">
      <w:pPr>
        <w:ind w:firstLine="720"/>
        <w:jc w:val="both"/>
        <w:rPr>
          <w:sz w:val="24"/>
          <w:szCs w:val="24"/>
        </w:rPr>
      </w:pPr>
    </w:p>
    <w:p w:rsidRDefault="00510E62" w:rsidP="00510E62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t>Nadalje, osporene su tražbine</w:t>
      </w:r>
      <w:r w:rsidRPr="00594C0B">
        <w:rPr>
          <w:sz w:val="24"/>
          <w:szCs w:val="24"/>
        </w:rPr>
        <w:t xml:space="preserve"> vjerovnika</w:t>
      </w:r>
      <w:r>
        <w:rPr>
          <w:sz w:val="24"/>
          <w:szCs w:val="24"/>
        </w:rPr>
        <w:t>:</w:t>
      </w:r>
    </w:p>
    <w:p w:rsidRDefault="00510E62" w:rsidP="00510E62" w:rsidR="00510E62">
      <w:pPr>
        <w:jc w:val="both"/>
        <w:rPr>
          <w:sz w:val="24"/>
          <w:szCs w:val="24"/>
        </w:rPr>
      </w:pPr>
    </w:p>
    <w:p w:rsidRDefault="00522226" w:rsidP="00831350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t>32.</w:t>
      </w:r>
      <w:r>
        <w:rPr>
          <w:sz w:val="24"/>
          <w:szCs w:val="24"/>
        </w:rPr>
        <w:tab/>
        <w:t xml:space="preserve">BKS BANK AG, </w:t>
      </w:r>
      <w:r w:rsidRPr="00D03D13">
        <w:rPr>
          <w:sz w:val="24"/>
          <w:szCs w:val="24"/>
        </w:rPr>
        <w:t>ST.VEITER RING 43, 9020 KLAGENFURT</w:t>
      </w:r>
      <w:r w:rsidRPr="009B460B">
        <w:rPr>
          <w:sz w:val="24"/>
          <w:szCs w:val="24"/>
        </w:rPr>
        <w:t xml:space="preserve">, u iznosu od </w:t>
      </w:r>
      <w:r>
        <w:rPr>
          <w:sz w:val="24"/>
          <w:szCs w:val="24"/>
        </w:rPr>
        <w:t>5.051.183,84 kn,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 da nedostaje valjana pravna osnova. </w:t>
      </w:r>
    </w:p>
    <w:p w:rsidRDefault="00510E62" w:rsidP="00510E62" w:rsidR="00510E6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 na ročištu. Osporavanje nije otklonjeno.</w:t>
      </w:r>
    </w:p>
    <w:p w:rsidRDefault="00510E62" w:rsidP="00510E62" w:rsidR="00510E62" w:rsidRPr="000D6C8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u odn</w:t>
      </w:r>
      <w:r w:rsidR="00831350">
        <w:rPr>
          <w:sz w:val="24"/>
          <w:szCs w:val="24"/>
        </w:rPr>
        <w:t>osu na osporenu tražbinu postoji ovršna</w:t>
      </w:r>
      <w:r>
        <w:rPr>
          <w:sz w:val="24"/>
          <w:szCs w:val="24"/>
        </w:rPr>
        <w:t xml:space="preserve"> isprave</w:t>
      </w:r>
      <w:r w:rsidR="00831350">
        <w:rPr>
          <w:sz w:val="24"/>
          <w:szCs w:val="24"/>
        </w:rPr>
        <w:t xml:space="preserve"> (utvrđeno uvidom</w:t>
      </w:r>
      <w:r w:rsidR="002E0F8D">
        <w:rPr>
          <w:sz w:val="24"/>
          <w:szCs w:val="24"/>
        </w:rPr>
        <w:t xml:space="preserve"> u</w:t>
      </w:r>
      <w:r w:rsidR="00831350">
        <w:rPr>
          <w:sz w:val="24"/>
          <w:szCs w:val="24"/>
        </w:rPr>
        <w:t xml:space="preserve"> isprave u s</w:t>
      </w:r>
      <w:r w:rsidR="00831350" w:rsidRPr="000D6C86">
        <w:rPr>
          <w:sz w:val="24"/>
          <w:szCs w:val="24"/>
        </w:rPr>
        <w:t>pisu)</w:t>
      </w:r>
      <w:r w:rsidRPr="000D6C86">
        <w:rPr>
          <w:sz w:val="24"/>
          <w:szCs w:val="24"/>
        </w:rPr>
        <w:t xml:space="preserve">, na parnicu je upućen osporavatelj (dužnik) da dokaže osnovanost svoga osporavanja ( čl. </w:t>
      </w:r>
      <w:r w:rsidR="000D6C86" w:rsidRPr="000D6C86">
        <w:rPr>
          <w:sz w:val="24"/>
          <w:szCs w:val="24"/>
        </w:rPr>
        <w:t>48. st. 1. SZ-a u vezi čl. 266</w:t>
      </w:r>
      <w:r w:rsidRPr="000D6C86">
        <w:rPr>
          <w:sz w:val="24"/>
          <w:szCs w:val="24"/>
        </w:rPr>
        <w:t xml:space="preserve"> st. 4. SZ-a).</w:t>
      </w:r>
    </w:p>
    <w:p w:rsidRDefault="00831350" w:rsidP="00831350" w:rsidR="00831350" w:rsidRPr="000D6C86">
      <w:pPr>
        <w:jc w:val="both"/>
        <w:rPr>
          <w:sz w:val="24"/>
          <w:szCs w:val="24"/>
        </w:rPr>
      </w:pPr>
    </w:p>
    <w:p w:rsidRDefault="00831350" w:rsidP="00831350" w:rsidR="00831350" w:rsidRPr="000D6C86">
      <w:pPr>
        <w:jc w:val="both"/>
        <w:rPr>
          <w:sz w:val="24"/>
          <w:szCs w:val="24"/>
        </w:rPr>
      </w:pPr>
      <w:r w:rsidRPr="000D6C86">
        <w:rPr>
          <w:sz w:val="24"/>
          <w:szCs w:val="24"/>
        </w:rPr>
        <w:lastRenderedPageBreak/>
        <w:t>155</w:t>
      </w:r>
      <w:r w:rsidRPr="000D6C86">
        <w:rPr>
          <w:sz w:val="24"/>
          <w:szCs w:val="24"/>
        </w:rPr>
        <w:tab/>
        <w:t>MINISTARSTVO FINANCIJA-DRŽAVNI PRORAČUN, OIB:18683136487, Katančićeva 5, 10000 Zagreb, u iznosu od 1.699.778,45 kn, a kao razlog osporavanja je navedeno da je tražbina priznata u tražbini pod r.br.154.</w:t>
      </w:r>
    </w:p>
    <w:p w:rsidRDefault="00831350" w:rsidP="00831350" w:rsidR="00831350" w:rsidRPr="000D6C86">
      <w:pPr>
        <w:jc w:val="both"/>
        <w:rPr>
          <w:sz w:val="24"/>
          <w:szCs w:val="24"/>
        </w:rPr>
      </w:pPr>
      <w:r w:rsidRPr="000D6C86">
        <w:rPr>
          <w:sz w:val="24"/>
          <w:szCs w:val="24"/>
        </w:rPr>
        <w:tab/>
        <w:t>Tražbina je raspravljena na ročištu. Osporavanje nije otklonjeno.</w:t>
      </w:r>
    </w:p>
    <w:p w:rsidRDefault="00831350" w:rsidP="00831350" w:rsidR="00831350" w:rsidRPr="000D6C86">
      <w:pPr>
        <w:jc w:val="both"/>
        <w:rPr>
          <w:sz w:val="24"/>
          <w:szCs w:val="24"/>
        </w:rPr>
      </w:pPr>
      <w:r w:rsidRPr="000D6C86">
        <w:rPr>
          <w:sz w:val="24"/>
          <w:szCs w:val="24"/>
        </w:rPr>
        <w:tab/>
        <w:t>Kako u odnosu na osporenu tražbinu postoji ovršna isprave (utvrđeno uvidom</w:t>
      </w:r>
      <w:r w:rsidR="002E0F8D">
        <w:rPr>
          <w:sz w:val="24"/>
          <w:szCs w:val="24"/>
        </w:rPr>
        <w:t xml:space="preserve"> u</w:t>
      </w:r>
      <w:r w:rsidRPr="000D6C86">
        <w:rPr>
          <w:sz w:val="24"/>
          <w:szCs w:val="24"/>
        </w:rPr>
        <w:t xml:space="preserve"> isprave u spisu), na parnicu je upućen osporavatelj (dužnik) da dokaže osnovanost svoga osporavanja ( čl. </w:t>
      </w:r>
      <w:r w:rsidR="000D6C86" w:rsidRPr="000D6C86">
        <w:rPr>
          <w:sz w:val="24"/>
          <w:szCs w:val="24"/>
        </w:rPr>
        <w:t>48. st. 1. SZ-a u vezi čl. 266</w:t>
      </w:r>
      <w:r w:rsidRPr="000D6C86">
        <w:rPr>
          <w:sz w:val="24"/>
          <w:szCs w:val="24"/>
        </w:rPr>
        <w:t>. st. 4. SZ-a).</w:t>
      </w:r>
    </w:p>
    <w:p w:rsidRDefault="00831350" w:rsidP="00831350" w:rsidR="00831350" w:rsidRPr="000D6C86">
      <w:pPr>
        <w:jc w:val="both"/>
        <w:rPr>
          <w:sz w:val="24"/>
          <w:szCs w:val="24"/>
        </w:rPr>
      </w:pPr>
      <w:r w:rsidRPr="000D6C86">
        <w:rPr>
          <w:sz w:val="24"/>
          <w:szCs w:val="24"/>
        </w:rPr>
        <w:t>170</w:t>
      </w:r>
      <w:r w:rsidRPr="000D6C86">
        <w:rPr>
          <w:sz w:val="24"/>
          <w:szCs w:val="24"/>
        </w:rPr>
        <w:tab/>
        <w:t>P.B. GRAD d.o.o. za trgovinu i usluge, OIB: 10120762935, Radnička cesta 50, 10000 Zagreb</w:t>
      </w:r>
      <w:r w:rsidRPr="000D6C86">
        <w:rPr>
          <w:sz w:val="24"/>
          <w:szCs w:val="24"/>
        </w:rPr>
        <w:tab/>
        <w:t xml:space="preserve">, u iznosu od 825.723,72 kn, a kao razlog osporavanja je navedeno da se vodi  postupak pred Trgovačkim sudom u Zagrebu pod posl. br. P-605/15 te nedostatak valjane pravne osnove. </w:t>
      </w:r>
    </w:p>
    <w:p w:rsidRDefault="00831350" w:rsidP="00831350" w:rsidR="00831350" w:rsidRPr="000D6C86">
      <w:pPr>
        <w:jc w:val="both"/>
        <w:rPr>
          <w:sz w:val="24"/>
          <w:szCs w:val="24"/>
        </w:rPr>
      </w:pPr>
      <w:r w:rsidRPr="000D6C86">
        <w:rPr>
          <w:sz w:val="24"/>
          <w:szCs w:val="24"/>
        </w:rPr>
        <w:tab/>
        <w:t>Tražbina je raspravljena na ročištu. Osporavanje nije otklonjeno.</w:t>
      </w:r>
    </w:p>
    <w:p w:rsidRDefault="00831350" w:rsidP="00831350" w:rsidR="00831350">
      <w:pPr>
        <w:jc w:val="both"/>
        <w:rPr>
          <w:sz w:val="24"/>
          <w:szCs w:val="24"/>
        </w:rPr>
      </w:pPr>
      <w:r w:rsidRPr="000D6C86">
        <w:rPr>
          <w:sz w:val="24"/>
          <w:szCs w:val="24"/>
        </w:rPr>
        <w:tab/>
        <w:t>Kako u odnosu na osporenu tražbinu postoji ovršna isprave (utvrđeno uvidom</w:t>
      </w:r>
      <w:r w:rsidR="002E0F8D">
        <w:rPr>
          <w:sz w:val="24"/>
          <w:szCs w:val="24"/>
        </w:rPr>
        <w:t xml:space="preserve"> u</w:t>
      </w:r>
      <w:r w:rsidRPr="000D6C86">
        <w:rPr>
          <w:sz w:val="24"/>
          <w:szCs w:val="24"/>
        </w:rPr>
        <w:t xml:space="preserve"> isprave u spisu), na parnicu je upućen osporavatelj (dužnik) da dokaže osnovanost svoga osporavanja ( čl. </w:t>
      </w:r>
      <w:r w:rsidR="000D6C86" w:rsidRPr="000D6C86">
        <w:rPr>
          <w:sz w:val="24"/>
          <w:szCs w:val="24"/>
        </w:rPr>
        <w:t>48. st. 1. SZ-a u vezi čl. 266</w:t>
      </w:r>
      <w:r w:rsidRPr="000D6C86">
        <w:rPr>
          <w:sz w:val="24"/>
          <w:szCs w:val="24"/>
        </w:rPr>
        <w:t>. st. 4. SZ-a).</w:t>
      </w:r>
    </w:p>
    <w:p w:rsidRDefault="00D14DE5" w:rsidP="00831350" w:rsidR="00D14DE5">
      <w:pPr>
        <w:jc w:val="both"/>
        <w:rPr>
          <w:sz w:val="24"/>
          <w:szCs w:val="24"/>
        </w:rPr>
      </w:pPr>
    </w:p>
    <w:p w:rsidRDefault="002E0F8D" w:rsidP="00831350" w:rsidR="008A48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</w:t>
      </w:r>
      <w:r w:rsidRPr="006E336B">
        <w:rPr>
          <w:sz w:val="24"/>
          <w:szCs w:val="24"/>
        </w:rPr>
        <w:t>sud je na temelju odredbe čl. 50. st. 1.</w:t>
      </w:r>
      <w:r>
        <w:rPr>
          <w:sz w:val="24"/>
          <w:szCs w:val="24"/>
        </w:rPr>
        <w:t xml:space="preserve">, 48.st. 1., te čl. 267. st. 1 u vezi s odredbom  čl. 50. st. 3. </w:t>
      </w:r>
      <w:r w:rsidRPr="006E336B">
        <w:rPr>
          <w:sz w:val="24"/>
          <w:szCs w:val="24"/>
        </w:rPr>
        <w:t xml:space="preserve"> SZ-a, odlučio kao u točki I</w:t>
      </w:r>
      <w:r w:rsidR="008A4893">
        <w:rPr>
          <w:sz w:val="24"/>
          <w:szCs w:val="24"/>
        </w:rPr>
        <w:t>I</w:t>
      </w:r>
      <w:r w:rsidRPr="006E336B">
        <w:rPr>
          <w:sz w:val="24"/>
          <w:szCs w:val="24"/>
        </w:rPr>
        <w:t>. izreke ovog rješenja.</w:t>
      </w:r>
    </w:p>
    <w:p w:rsidRDefault="002E0F8D" w:rsidP="00831350" w:rsidR="002E0F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B004D" w:rsidP="00D376B6" w:rsidR="00DE5C7C" w:rsidRPr="001807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862B1">
        <w:rPr>
          <w:sz w:val="24"/>
          <w:szCs w:val="24"/>
        </w:rPr>
        <w:t>4</w:t>
      </w:r>
      <w:r w:rsidR="00DE5C7C" w:rsidRPr="0018071D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="00DE5C7C" w:rsidRPr="0018071D">
        <w:rPr>
          <w:sz w:val="24"/>
          <w:szCs w:val="24"/>
        </w:rPr>
        <w:t xml:space="preserve"> 2017.</w:t>
      </w:r>
    </w:p>
    <w:p w:rsidRDefault="00DE5C7C" w:rsidP="00DE5C7C" w:rsidR="00DE5C7C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DE5C7C" w:rsidP="00D376B6" w:rsidR="00DE5C7C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E5C7C" w:rsidP="00D376B6" w:rsidR="00DE5C7C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>
        <w:rPr>
          <w:sz w:val="24"/>
          <w:szCs w:val="24"/>
        </w:rPr>
        <w:t>Nikolina Dorić Hadžisejdić</w:t>
      </w:r>
      <w:r w:rsidR="006A26CB">
        <w:rPr>
          <w:sz w:val="24"/>
          <w:szCs w:val="24"/>
        </w:rPr>
        <w:t>,v.r.</w:t>
      </w:r>
    </w:p>
    <w:p w:rsidRDefault="00DE5C7C" w:rsidP="00DE5C7C" w:rsidR="00DE5C7C" w:rsidRPr="0018071D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DE5C7C" w:rsidP="00DE5C7C" w:rsidR="00DE5C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>Protiv rješenja o utvrđenim i osporenim tražbinama pravo na žalbu ima dužnik i svaki vjerovnik u dijelu koji se odnosi na njegovu prijavljenu tražbinu i tražbinu koju je osporio 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51. st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1. SZ-a). </w:t>
      </w:r>
      <w:r w:rsidRPr="004E77EF">
        <w:rPr>
          <w:sz w:val="24"/>
          <w:szCs w:val="24"/>
          <w:lang w:val="pl-PL"/>
        </w:rPr>
        <w:t>Žalba se podnosi ovom sudu u 2 primjerka za Visoki trg</w:t>
      </w:r>
      <w:r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6A26CB" w:rsidP="006A26CB" w:rsidR="006A26CB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6A26CB" w:rsidP="006A26CB" w:rsidR="006A26CB" w:rsidRPr="00151FCB">
      <w:pPr>
        <w:widowControl/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>Jadranka Zelić</w:t>
      </w: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6D51EF" w:rsidP="00D55EA0" w:rsidR="006D51EF" w:rsidRPr="00D55EA0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55EA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AC0" w:rsidR="00526AC0">
      <w:r>
        <w:separator/>
      </w:r>
    </w:p>
  </w:endnote>
  <w:endnote w:id="0" w:type="continuationSeparator">
    <w:p w:rsidRDefault="00526AC0" w:rsidR="00526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AC0" w:rsidR="00526AC0">
      <w:r>
        <w:separator/>
      </w:r>
    </w:p>
  </w:footnote>
  <w:footnote w:id="0" w:type="continuationSeparator">
    <w:p w:rsidRDefault="00526AC0" w:rsidR="00526A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AF3" w:rsidP="004D45C7" w:rsidR="00131A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1AF3" w:rsidR="00131A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AF3" w:rsidP="004D45C7" w:rsidR="00131A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6CB">
      <w:rPr>
        <w:rStyle w:val="Brojstranice"/>
        <w:noProof/>
      </w:rPr>
      <w:t>46</w:t>
    </w:r>
    <w:r>
      <w:rPr>
        <w:rStyle w:val="Brojstranice"/>
      </w:rPr>
      <w:fldChar w:fldCharType="end"/>
    </w:r>
  </w:p>
  <w:p w:rsidRDefault="00131AF3" w:rsidP="004D45C7" w:rsidR="00131AF3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>
      <w:rPr>
        <w:sz w:val="24"/>
        <w:szCs w:val="24"/>
      </w:rPr>
      <w:t>1719/17-</w:t>
    </w:r>
    <w:r w:rsidR="00D07781">
      <w:rPr>
        <w:sz w:val="24"/>
        <w:szCs w:val="24"/>
      </w:rPr>
      <w:t>19</w:t>
    </w:r>
  </w:p>
  <w:p w:rsidRDefault="00131AF3" w:rsidP="004D45C7" w:rsidR="00131AF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D4C42"/>
    <w:multiLevelType w:val="hybridMultilevel"/>
    <w:tmpl w:val="60CA81BE"/>
    <w:lvl w:tplc="C99015F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FCD31E5"/>
    <w:multiLevelType w:val="hybridMultilevel"/>
    <w:tmpl w:val="9D5AF91E"/>
    <w:lvl w:tplc="FCA29A4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9B0489D"/>
    <w:multiLevelType w:val="hybridMultilevel"/>
    <w:tmpl w:val="7304D642"/>
    <w:lvl w:tplc="B34CD9CE" w:ilvl="0">
      <w:start w:val="32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6763FE"/>
    <w:multiLevelType w:val="hybridMultilevel"/>
    <w:tmpl w:val="F90E460A"/>
    <w:lvl w:tplc="0F360D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F732E2F"/>
    <w:multiLevelType w:val="hybridMultilevel"/>
    <w:tmpl w:val="2FB0ED1C"/>
    <w:lvl w:tplc="0EEA752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"/>
  </w:num>
  <w:num w:numId="5">
    <w:abstractNumId w:val="10"/>
  </w:num>
  <w:num w:numId="6">
    <w:abstractNumId w:val="3"/>
  </w:num>
  <w:num w:numId="7">
    <w:abstractNumId w:val="5"/>
  </w:num>
  <w:num w:numId="8">
    <w:abstractNumId w:val="9"/>
  </w:num>
  <w:num w:numId="9">
    <w:abstractNumId w:val="0"/>
  </w:num>
  <w:num w:numId="10">
    <w:abstractNumId w:val="11"/>
  </w:num>
  <w:num w:numId="11">
    <w:abstractNumId w:val="4"/>
  </w:num>
  <w:num w:numId="12">
    <w:abstractNumId w:val="7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0C87"/>
    <w:rsid w:val="00011F4F"/>
    <w:rsid w:val="00020B5B"/>
    <w:rsid w:val="00021773"/>
    <w:rsid w:val="00025D5B"/>
    <w:rsid w:val="00047035"/>
    <w:rsid w:val="00051E71"/>
    <w:rsid w:val="000600F5"/>
    <w:rsid w:val="000633DC"/>
    <w:rsid w:val="000773FF"/>
    <w:rsid w:val="00085349"/>
    <w:rsid w:val="00091873"/>
    <w:rsid w:val="00097C10"/>
    <w:rsid w:val="000A21F1"/>
    <w:rsid w:val="000A2632"/>
    <w:rsid w:val="000B736E"/>
    <w:rsid w:val="000C2293"/>
    <w:rsid w:val="000C6462"/>
    <w:rsid w:val="000D52F8"/>
    <w:rsid w:val="000D6193"/>
    <w:rsid w:val="000D6C86"/>
    <w:rsid w:val="000E24E2"/>
    <w:rsid w:val="000E79C5"/>
    <w:rsid w:val="000F289A"/>
    <w:rsid w:val="000F5B5D"/>
    <w:rsid w:val="0011597E"/>
    <w:rsid w:val="00122D33"/>
    <w:rsid w:val="00131AF3"/>
    <w:rsid w:val="001465A2"/>
    <w:rsid w:val="00151FCB"/>
    <w:rsid w:val="00154A3D"/>
    <w:rsid w:val="00160971"/>
    <w:rsid w:val="00162D6B"/>
    <w:rsid w:val="001703DE"/>
    <w:rsid w:val="001935C4"/>
    <w:rsid w:val="00193977"/>
    <w:rsid w:val="00193FFB"/>
    <w:rsid w:val="001A30C7"/>
    <w:rsid w:val="001A3B02"/>
    <w:rsid w:val="001B02FE"/>
    <w:rsid w:val="001C2CC6"/>
    <w:rsid w:val="001C3392"/>
    <w:rsid w:val="001C4EF7"/>
    <w:rsid w:val="00200AD4"/>
    <w:rsid w:val="00203C58"/>
    <w:rsid w:val="002212E4"/>
    <w:rsid w:val="00226F9D"/>
    <w:rsid w:val="00227370"/>
    <w:rsid w:val="002325FB"/>
    <w:rsid w:val="00237177"/>
    <w:rsid w:val="00237C4D"/>
    <w:rsid w:val="00253FE6"/>
    <w:rsid w:val="00255544"/>
    <w:rsid w:val="0025701F"/>
    <w:rsid w:val="00261520"/>
    <w:rsid w:val="00261EC5"/>
    <w:rsid w:val="002634FB"/>
    <w:rsid w:val="00263DB8"/>
    <w:rsid w:val="0027335B"/>
    <w:rsid w:val="0029656C"/>
    <w:rsid w:val="0029756D"/>
    <w:rsid w:val="002A16DB"/>
    <w:rsid w:val="002A6FD8"/>
    <w:rsid w:val="002B007F"/>
    <w:rsid w:val="002B0A06"/>
    <w:rsid w:val="002B1DC9"/>
    <w:rsid w:val="002B2DAC"/>
    <w:rsid w:val="002C2247"/>
    <w:rsid w:val="002C6C6C"/>
    <w:rsid w:val="002E0F8D"/>
    <w:rsid w:val="002E2FB7"/>
    <w:rsid w:val="00303608"/>
    <w:rsid w:val="00307DDE"/>
    <w:rsid w:val="00335640"/>
    <w:rsid w:val="00350E6B"/>
    <w:rsid w:val="00355F9C"/>
    <w:rsid w:val="00361D6B"/>
    <w:rsid w:val="00366E33"/>
    <w:rsid w:val="00373975"/>
    <w:rsid w:val="00374751"/>
    <w:rsid w:val="00382AC5"/>
    <w:rsid w:val="00386167"/>
    <w:rsid w:val="003862B1"/>
    <w:rsid w:val="003908C8"/>
    <w:rsid w:val="003A52CC"/>
    <w:rsid w:val="003A6207"/>
    <w:rsid w:val="003A66DB"/>
    <w:rsid w:val="003B06CA"/>
    <w:rsid w:val="003D395F"/>
    <w:rsid w:val="003E4725"/>
    <w:rsid w:val="003E5481"/>
    <w:rsid w:val="003F0AD7"/>
    <w:rsid w:val="003F1FD9"/>
    <w:rsid w:val="003F6C06"/>
    <w:rsid w:val="003F6C96"/>
    <w:rsid w:val="004021BF"/>
    <w:rsid w:val="004060E0"/>
    <w:rsid w:val="004149ED"/>
    <w:rsid w:val="00415927"/>
    <w:rsid w:val="00417323"/>
    <w:rsid w:val="00417EC8"/>
    <w:rsid w:val="00437A97"/>
    <w:rsid w:val="0044747B"/>
    <w:rsid w:val="00452C6A"/>
    <w:rsid w:val="00475D50"/>
    <w:rsid w:val="00476E76"/>
    <w:rsid w:val="004805CA"/>
    <w:rsid w:val="0048411A"/>
    <w:rsid w:val="00490B87"/>
    <w:rsid w:val="00491398"/>
    <w:rsid w:val="004924C3"/>
    <w:rsid w:val="004A4F10"/>
    <w:rsid w:val="004B653E"/>
    <w:rsid w:val="004D45C7"/>
    <w:rsid w:val="004E3446"/>
    <w:rsid w:val="004E5247"/>
    <w:rsid w:val="004F3685"/>
    <w:rsid w:val="00503368"/>
    <w:rsid w:val="00510E62"/>
    <w:rsid w:val="0051291E"/>
    <w:rsid w:val="00522226"/>
    <w:rsid w:val="00526AC0"/>
    <w:rsid w:val="00530EE2"/>
    <w:rsid w:val="00532D51"/>
    <w:rsid w:val="00542B1D"/>
    <w:rsid w:val="00542CD6"/>
    <w:rsid w:val="00550980"/>
    <w:rsid w:val="00557F42"/>
    <w:rsid w:val="005603DF"/>
    <w:rsid w:val="0057575C"/>
    <w:rsid w:val="00580F25"/>
    <w:rsid w:val="00594C0B"/>
    <w:rsid w:val="0059682F"/>
    <w:rsid w:val="005A4A86"/>
    <w:rsid w:val="005A7D53"/>
    <w:rsid w:val="005F3747"/>
    <w:rsid w:val="0060127D"/>
    <w:rsid w:val="00605DCA"/>
    <w:rsid w:val="0063127F"/>
    <w:rsid w:val="006342B4"/>
    <w:rsid w:val="00634FAA"/>
    <w:rsid w:val="00655F3F"/>
    <w:rsid w:val="00661CF4"/>
    <w:rsid w:val="00665391"/>
    <w:rsid w:val="00682519"/>
    <w:rsid w:val="00692398"/>
    <w:rsid w:val="006937C4"/>
    <w:rsid w:val="00695F63"/>
    <w:rsid w:val="006A26CB"/>
    <w:rsid w:val="006A3889"/>
    <w:rsid w:val="006B04E3"/>
    <w:rsid w:val="006B3F36"/>
    <w:rsid w:val="006B678B"/>
    <w:rsid w:val="006C3D33"/>
    <w:rsid w:val="006C76B5"/>
    <w:rsid w:val="006D51EF"/>
    <w:rsid w:val="006E336B"/>
    <w:rsid w:val="00707444"/>
    <w:rsid w:val="00725D48"/>
    <w:rsid w:val="007277F1"/>
    <w:rsid w:val="00731476"/>
    <w:rsid w:val="00742685"/>
    <w:rsid w:val="00756B2D"/>
    <w:rsid w:val="00757A10"/>
    <w:rsid w:val="007649F9"/>
    <w:rsid w:val="0076562F"/>
    <w:rsid w:val="007666E0"/>
    <w:rsid w:val="007746AA"/>
    <w:rsid w:val="00774B28"/>
    <w:rsid w:val="00776383"/>
    <w:rsid w:val="00786261"/>
    <w:rsid w:val="007B51BD"/>
    <w:rsid w:val="007B6567"/>
    <w:rsid w:val="007C5ED3"/>
    <w:rsid w:val="007C7A68"/>
    <w:rsid w:val="007D1845"/>
    <w:rsid w:val="007E1224"/>
    <w:rsid w:val="007E4AD0"/>
    <w:rsid w:val="007F07F4"/>
    <w:rsid w:val="007F1B84"/>
    <w:rsid w:val="007F7B0E"/>
    <w:rsid w:val="00810C9B"/>
    <w:rsid w:val="008144D1"/>
    <w:rsid w:val="00815170"/>
    <w:rsid w:val="00831350"/>
    <w:rsid w:val="00833B0E"/>
    <w:rsid w:val="0084324C"/>
    <w:rsid w:val="00854714"/>
    <w:rsid w:val="008668FF"/>
    <w:rsid w:val="008723BE"/>
    <w:rsid w:val="00872A4A"/>
    <w:rsid w:val="008750C8"/>
    <w:rsid w:val="008810E3"/>
    <w:rsid w:val="008829AA"/>
    <w:rsid w:val="008833A0"/>
    <w:rsid w:val="008840D5"/>
    <w:rsid w:val="00894357"/>
    <w:rsid w:val="008A1D6F"/>
    <w:rsid w:val="008A4893"/>
    <w:rsid w:val="008C683A"/>
    <w:rsid w:val="008D2B2F"/>
    <w:rsid w:val="008D5068"/>
    <w:rsid w:val="008E30E3"/>
    <w:rsid w:val="008E3AB5"/>
    <w:rsid w:val="008E3F99"/>
    <w:rsid w:val="008E6683"/>
    <w:rsid w:val="008F4734"/>
    <w:rsid w:val="008F7B35"/>
    <w:rsid w:val="0090229D"/>
    <w:rsid w:val="00905C89"/>
    <w:rsid w:val="00913C24"/>
    <w:rsid w:val="00920DD0"/>
    <w:rsid w:val="009515AE"/>
    <w:rsid w:val="00952160"/>
    <w:rsid w:val="00960623"/>
    <w:rsid w:val="00964CD9"/>
    <w:rsid w:val="0096525A"/>
    <w:rsid w:val="00966A42"/>
    <w:rsid w:val="00967055"/>
    <w:rsid w:val="009A17E2"/>
    <w:rsid w:val="009A4132"/>
    <w:rsid w:val="009A7682"/>
    <w:rsid w:val="009B05BE"/>
    <w:rsid w:val="009B460B"/>
    <w:rsid w:val="009B7550"/>
    <w:rsid w:val="009B7684"/>
    <w:rsid w:val="009C0C74"/>
    <w:rsid w:val="009C0DD4"/>
    <w:rsid w:val="009F1CA4"/>
    <w:rsid w:val="009F665F"/>
    <w:rsid w:val="00A075DD"/>
    <w:rsid w:val="00A1054B"/>
    <w:rsid w:val="00A140B7"/>
    <w:rsid w:val="00A203CE"/>
    <w:rsid w:val="00A32105"/>
    <w:rsid w:val="00A4481C"/>
    <w:rsid w:val="00A45B7F"/>
    <w:rsid w:val="00A51F28"/>
    <w:rsid w:val="00A52347"/>
    <w:rsid w:val="00A60BCD"/>
    <w:rsid w:val="00A64029"/>
    <w:rsid w:val="00A64E43"/>
    <w:rsid w:val="00A706BA"/>
    <w:rsid w:val="00A71C89"/>
    <w:rsid w:val="00A758E3"/>
    <w:rsid w:val="00A870C4"/>
    <w:rsid w:val="00A9635F"/>
    <w:rsid w:val="00AB025F"/>
    <w:rsid w:val="00AB26DE"/>
    <w:rsid w:val="00AB3DF8"/>
    <w:rsid w:val="00AC41EC"/>
    <w:rsid w:val="00AC62AA"/>
    <w:rsid w:val="00AC68B4"/>
    <w:rsid w:val="00AC6A52"/>
    <w:rsid w:val="00AC76E7"/>
    <w:rsid w:val="00AD3373"/>
    <w:rsid w:val="00AE68E4"/>
    <w:rsid w:val="00AF516A"/>
    <w:rsid w:val="00AF64B0"/>
    <w:rsid w:val="00AF6E6C"/>
    <w:rsid w:val="00B14BC1"/>
    <w:rsid w:val="00B246BC"/>
    <w:rsid w:val="00B3714E"/>
    <w:rsid w:val="00B40D90"/>
    <w:rsid w:val="00B51145"/>
    <w:rsid w:val="00B52FFB"/>
    <w:rsid w:val="00B54A8B"/>
    <w:rsid w:val="00B760AC"/>
    <w:rsid w:val="00B91C7C"/>
    <w:rsid w:val="00B97A97"/>
    <w:rsid w:val="00BB2EB8"/>
    <w:rsid w:val="00BC29DB"/>
    <w:rsid w:val="00BC3B49"/>
    <w:rsid w:val="00C00A8F"/>
    <w:rsid w:val="00C07F9C"/>
    <w:rsid w:val="00C12F9B"/>
    <w:rsid w:val="00C173DB"/>
    <w:rsid w:val="00C25C2B"/>
    <w:rsid w:val="00C26892"/>
    <w:rsid w:val="00C33A26"/>
    <w:rsid w:val="00C646E7"/>
    <w:rsid w:val="00C716BA"/>
    <w:rsid w:val="00C85891"/>
    <w:rsid w:val="00C93627"/>
    <w:rsid w:val="00C96142"/>
    <w:rsid w:val="00C973FB"/>
    <w:rsid w:val="00CA7FF6"/>
    <w:rsid w:val="00CB1ED2"/>
    <w:rsid w:val="00CB419D"/>
    <w:rsid w:val="00CC05E3"/>
    <w:rsid w:val="00CC0F8C"/>
    <w:rsid w:val="00CD0939"/>
    <w:rsid w:val="00CD2745"/>
    <w:rsid w:val="00CE525C"/>
    <w:rsid w:val="00CF4002"/>
    <w:rsid w:val="00D00D69"/>
    <w:rsid w:val="00D07781"/>
    <w:rsid w:val="00D14DE5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3B4B"/>
    <w:rsid w:val="00D55EA0"/>
    <w:rsid w:val="00D66EB8"/>
    <w:rsid w:val="00D72F32"/>
    <w:rsid w:val="00D92C04"/>
    <w:rsid w:val="00DA1AB4"/>
    <w:rsid w:val="00DA4583"/>
    <w:rsid w:val="00DB1DCE"/>
    <w:rsid w:val="00DB47B6"/>
    <w:rsid w:val="00DB4F0B"/>
    <w:rsid w:val="00DB53E0"/>
    <w:rsid w:val="00DC4A08"/>
    <w:rsid w:val="00DD1753"/>
    <w:rsid w:val="00DE26CD"/>
    <w:rsid w:val="00DE2E33"/>
    <w:rsid w:val="00DE5C7C"/>
    <w:rsid w:val="00DF15FF"/>
    <w:rsid w:val="00DF2CF6"/>
    <w:rsid w:val="00E00025"/>
    <w:rsid w:val="00E04ECC"/>
    <w:rsid w:val="00E11D65"/>
    <w:rsid w:val="00E13F8D"/>
    <w:rsid w:val="00E151B4"/>
    <w:rsid w:val="00E17E7B"/>
    <w:rsid w:val="00E26CD2"/>
    <w:rsid w:val="00E304F5"/>
    <w:rsid w:val="00E3265C"/>
    <w:rsid w:val="00E33F8D"/>
    <w:rsid w:val="00E346C6"/>
    <w:rsid w:val="00E448CB"/>
    <w:rsid w:val="00E525EE"/>
    <w:rsid w:val="00E57F3E"/>
    <w:rsid w:val="00E63399"/>
    <w:rsid w:val="00E65A20"/>
    <w:rsid w:val="00E80A3A"/>
    <w:rsid w:val="00E84620"/>
    <w:rsid w:val="00E870F2"/>
    <w:rsid w:val="00E975DA"/>
    <w:rsid w:val="00EA325B"/>
    <w:rsid w:val="00EA4B16"/>
    <w:rsid w:val="00EA6ABC"/>
    <w:rsid w:val="00EB04A4"/>
    <w:rsid w:val="00EB62F9"/>
    <w:rsid w:val="00EB688C"/>
    <w:rsid w:val="00EC39D4"/>
    <w:rsid w:val="00EC5F71"/>
    <w:rsid w:val="00EE1F13"/>
    <w:rsid w:val="00EE34B6"/>
    <w:rsid w:val="00F046C7"/>
    <w:rsid w:val="00F0731C"/>
    <w:rsid w:val="00F42084"/>
    <w:rsid w:val="00F46492"/>
    <w:rsid w:val="00F60844"/>
    <w:rsid w:val="00F63270"/>
    <w:rsid w:val="00F661AD"/>
    <w:rsid w:val="00F84871"/>
    <w:rsid w:val="00F86F4A"/>
    <w:rsid w:val="00F917D0"/>
    <w:rsid w:val="00F92FFA"/>
    <w:rsid w:val="00F94DB6"/>
    <w:rsid w:val="00F962EF"/>
    <w:rsid w:val="00FA04F4"/>
    <w:rsid w:val="00FA188C"/>
    <w:rsid w:val="00FA221F"/>
    <w:rsid w:val="00FA3D41"/>
    <w:rsid w:val="00FB004D"/>
    <w:rsid w:val="00FB06CB"/>
    <w:rsid w:val="00FD5E74"/>
    <w:rsid w:val="00FD79AE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2B1D"/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B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5B5D"/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xl81" w:type="paragraph">
    <w:name w:val="xl81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customStyle="true" w:styleId="xl82" w:type="paragraph">
    <w:name w:val="xl82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4" w:type="paragraph">
    <w:name w:val="xl84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5" w:type="paragraph">
    <w:name w:val="xl85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86" w:type="paragraph">
    <w:name w:val="xl86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7" w:type="paragraph">
    <w:name w:val="xl87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9" w:type="paragraph">
    <w:name w:val="xl89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90" w:type="paragraph">
    <w:name w:val="xl90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1" w:type="paragraph">
    <w:name w:val="xl91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2" w:type="paragraph">
    <w:name w:val="xl92"/>
    <w:basedOn w:val="Normal"/>
    <w:rsid w:val="00542B1D"/>
    <w:pPr>
      <w:widowControl/>
      <w:pBdr>
        <w:top w:space="0" w:sz="4" w:color="000000" w:val="single"/>
        <w:bottom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3" w:type="paragraph">
    <w:name w:val="xl93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4" w:type="paragraph">
    <w:name w:val="xl94"/>
    <w:basedOn w:val="Normal"/>
    <w:rsid w:val="00542B1D"/>
    <w:pPr>
      <w:widowControl/>
      <w:pBdr>
        <w:top w:space="0" w:sz="4" w:color="000000" w:val="single"/>
        <w:bottom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6" w:type="paragraph">
    <w:name w:val="xl96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7" w:type="paragraph">
    <w:name w:val="xl97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9" w:type="paragraph">
    <w:name w:val="xl99"/>
    <w:basedOn w:val="Normal"/>
    <w:rsid w:val="00542B1D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GridTable4-Accent11" w:type="table">
    <w:name w:val="Grid Table 4 - Accent 11"/>
    <w:basedOn w:val="Obinatablica"/>
    <w:uiPriority w:val="49"/>
    <w:rsid w:val="00542B1D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msonormal0" w:type="paragraph">
    <w:name w:val="msonormal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68" w:type="paragraph">
    <w:name w:val="xl68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69" w:type="paragraph">
    <w:name w:val="xl69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70" w:type="paragraph">
    <w:name w:val="xl70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71" w:type="paragraph">
    <w:name w:val="xl71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2" w:type="paragraph">
    <w:name w:val="xl72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3" w:type="paragraph">
    <w:name w:val="xl73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4" w:type="paragraph">
    <w:name w:val="xl74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5" w:type="paragraph">
    <w:name w:val="xl75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6" w:type="paragraph">
    <w:name w:val="xl76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7" w:type="paragraph">
    <w:name w:val="xl77"/>
    <w:basedOn w:val="Normal"/>
    <w:rsid w:val="00542B1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Reetkatablice2" w:type="table">
    <w:name w:val="Rešetka tablice2"/>
    <w:basedOn w:val="Obinatablica"/>
    <w:next w:val="Reetkatablice"/>
    <w:uiPriority w:val="59"/>
    <w:rsid w:val="00253FE6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0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F8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F8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F8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F8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2B1D"/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B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5B5D"/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xl81" w:type="paragraph">
    <w:name w:val="xl81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customStyle="1" w:styleId="xl82" w:type="paragraph">
    <w:name w:val="xl82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4" w:type="paragraph">
    <w:name w:val="xl84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5" w:type="paragraph">
    <w:name w:val="xl85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86" w:type="paragraph">
    <w:name w:val="xl86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7" w:type="paragraph">
    <w:name w:val="xl87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9" w:type="paragraph">
    <w:name w:val="xl89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90" w:type="paragraph">
    <w:name w:val="xl90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1" w:type="paragraph">
    <w:name w:val="xl91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2" w:type="paragraph">
    <w:name w:val="xl92"/>
    <w:basedOn w:val="Normal"/>
    <w:rsid w:val="00542B1D"/>
    <w:pPr>
      <w:widowControl/>
      <w:pBdr>
        <w:top w:color="000000" w:space="0" w:sz="4" w:val="single"/>
        <w:bottom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3" w:type="paragraph">
    <w:name w:val="xl93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4" w:type="paragraph">
    <w:name w:val="xl94"/>
    <w:basedOn w:val="Normal"/>
    <w:rsid w:val="00542B1D"/>
    <w:pPr>
      <w:widowControl/>
      <w:pBdr>
        <w:top w:color="000000" w:space="0" w:sz="4" w:val="single"/>
        <w:bottom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6" w:type="paragraph">
    <w:name w:val="xl96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7" w:type="paragraph">
    <w:name w:val="xl97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9" w:type="paragraph">
    <w:name w:val="xl99"/>
    <w:basedOn w:val="Normal"/>
    <w:rsid w:val="00542B1D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GridTable4-Accent11" w:type="table">
    <w:name w:val="Grid Table 4 - Accent 11"/>
    <w:basedOn w:val="Obinatablica"/>
    <w:uiPriority w:val="49"/>
    <w:rsid w:val="00542B1D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msonormal0" w:type="paragraph">
    <w:name w:val="msonormal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68" w:type="paragraph">
    <w:name w:val="xl68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69" w:type="paragraph">
    <w:name w:val="xl69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70" w:type="paragraph">
    <w:name w:val="xl70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71" w:type="paragraph">
    <w:name w:val="xl71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2" w:type="paragraph">
    <w:name w:val="xl72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3" w:type="paragraph">
    <w:name w:val="xl73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4" w:type="paragraph">
    <w:name w:val="xl74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5" w:type="paragraph">
    <w:name w:val="xl75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6" w:type="paragraph">
    <w:name w:val="xl76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7" w:type="paragraph">
    <w:name w:val="xl77"/>
    <w:basedOn w:val="Normal"/>
    <w:rsid w:val="00542B1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Reetkatablice2" w:type="table">
    <w:name w:val="Rešetka tablice2"/>
    <w:basedOn w:val="Obinatablica"/>
    <w:next w:val="Reetkatablice"/>
    <w:uiPriority w:val="59"/>
    <w:rsid w:val="00253FE6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0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F8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F8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F8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F8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St-1719/2017-19</izvorni_sadrzaj>
    <derivirana_varijabla naziv="DomainObject.Oznaka_1">St-1719/2017-19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46</izvorni_sadrzaj>
    <derivirana_varijabla naziv="DomainObject.BrojStranica_1">46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AWT INTERNATIONAL Trgovina i usluge, d.o.o. zastupanog po punomoćniku Miho Glavić</izvorni_sadrzaj>
    <derivirana_varijabla naziv="DomainObject.Predmet.ProtustrankaFormated_1">  AWT INTERNATIONAL Trgovina i usluge, d.o.o. zastupanog po punomoćniku Miho Glavić</derivirana_varijabla>
  </DomainObject.Predmet.ProtustrankaFormated>
  <DomainObject.Predmet.ProtustrankaFormatedOIB>
    <izvorni_sadrzaj>  AWT INTERNATIONAL Trgovina i usluge, d.o.o., OIB 57159149897 zastupanog po punomoćniku Miho Glavić</izvorni_sadrzaj>
    <derivirana_varijabla naziv="DomainObject.Predmet.ProtustrankaFormatedOIB_1">  AWT INTERNATIONAL Trgovina i usluge, d.o.o., OIB 57159149897 zastupanog po punomoćniku Miho Glavić</derivirana_varijabla>
  </DomainObject.Predmet.ProtustrankaFormatedOIB>
  <DomainObject.Predmet.ProtustrankaFormatedWithAdress>
    <izvorni_sadrzaj> AWT INTERNATIONAL Trgovina i usluge, d.o.o., Slavonska avenija 52/a, 10000 Zagreb zastupanog po punomoćniku Miho Glavić</izvorni_sadrzaj>
    <derivirana_varijabla naziv="DomainObject.Predmet.ProtustrankaFormatedWithAdress_1"> AWT INTERNATIONAL Trgovina i usluge, d.o.o., Slavonska avenija 52/a, 10000 Zagreb zastupanog po punomoćniku Miho Glavić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</izvorni_sadrzaj>
    <derivirana_varijabla naziv="DomainObject.Predmet.ProtustrankaFormatedWithAdressOIB_1"> AWT INTERNATIONAL Trgovina i usluge, d.o.o., OIB 57159149897, Slavonska avenija 52/a, 10000 Zagreb zastupanog po punomoćniku Miho Glavić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</item>
    </izvorni_sadrzaj>
    <derivirana_varijabla naziv="DomainObject.Predmet.ProtuStrankaListFormated_1">
      <item>AWT INTERNATIONAL Trgovina i usluge, d.o.o. zastupanog po punomoćniku Miho Glavić</item>
    </derivirana_varijabla>
  </DomainObject.Predmet.ProtuStrankaListFormated>
  <DomainObject.Predmet.ProtuStrankaListFormatedOIB>
    <izvorni_sadrzaj>
      <item>AWT INTERNATIONAL Trgovina i usluge, d.o.o., OIB 57159149897 zastupanog po punomoćniku Miho Glavić</item>
    </izvorni_sadrzaj>
    <derivirana_varijabla naziv="DomainObject.Predmet.ProtuStrankaListFormatedOIB_1">
      <item>AWT INTERNATIONAL Trgovina i usluge, d.o.o., OIB 57159149897 zastupanog po punomoćniku Miho Glavić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</item>
    </izvorni_sadrzaj>
    <derivirana_varijabla naziv="DomainObject.Predmet.ProtuStrankaListFormatedWithAdress_1">
      <item>AWT INTERNATIONAL Trgovina i usluge, d.o.o., Slavonska avenija 52/a, 10000 Zagreb zastupanog po punomoćniku Miho Glavić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</izvorni_sadrzaj>
    <derivirana_varijabla naziv="DomainObject.Predmet.OstaliListNazivFormated_1">
      <item>Miho Glavić</item>
    </derivirana_varijabla>
  </DomainObject.Predmet.OstaliListNazivFormated>
  <DomainObject.Predmet.OstaliListNazivFormatedOIB>
    <izvorni_sadrzaj>
      <item>Miho Glavić, OIB 44332108358</item>
    </izvorni_sadrzaj>
    <derivirana_varijabla naziv="DomainObject.Predmet.OstaliListNazivFormatedOIB_1">
      <item>Miho Glavić, OIB 44332108358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>St-1719/2017-19</izvorni_sadrzaj>
    <derivirana_varijabla naziv="DomainObject.PoslovniBrojDokumenta_1">St-1719/2017-19</derivirana_varijabla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</izvorni_sadrzaj>
    <derivirana_varijabla naziv="DomainObject.Predmet.SudioniciListNaziv_1">
      <item>AWT INTERNATIONAL Trgovina i usluge  d.o.o.</item>
      <item>AWT INTERNATIONAL Trgovina i usluge, d.o.o.</item>
      <item>Miho Glavić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</izvorni_sadrzaj>
    <derivirana_varijabla naziv="DomainObject.Predmet.SudioniciListNazivOIB_1">
      <item>, OIB 57159149897</item>
      <item>, OIB 57159149897</item>
      <item>, OIB 44332108358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F712F-6474-4857-AFCC-7FAFF392A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46</properties:Pages>
  <properties:Words>15756</properties:Words>
  <properties:Characters>92534</properties:Characters>
  <properties:Lines>3488</properties:Lines>
  <properties:Paragraphs>1567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2017-08-10T11:23:00Z</dcterms:created>
  <dc:creator>ilukac</dc:creator>
  <cp:lastModifiedBy>Karmela Dolenc</cp:lastModifiedBy>
  <cp:lastPrinted>2017-08-10T11:27:00Z</cp:lastPrinted>
  <dcterms:modified xmlns:xsi="http://www.w3.org/2001/XMLSchema-instance" xsi:type="dcterms:W3CDTF">2017-08-10T11:30:00Z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St-1719/2017-19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46</vt:i4>
  </prop:property>
</prop:Properties>
</file>