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e849" w14:paraId="0ade849"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4F40E0">
        <w:t>4</w:t>
      </w:r>
      <w:r w:rsidR="00ED457A">
        <w:t>97</w:t>
      </w:r>
      <w:r>
        <w:t>/201</w:t>
      </w:r>
      <w:r w:rsidR="004F40E0">
        <w:t>6</w:t>
      </w:r>
      <w:r>
        <w:t>-</w:t>
      </w:r>
      <w:r w:rsidR="00ED457A">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w:t>
      </w:r>
      <w:r w:rsidR="00ED457A" w:rsidRPr="00ED457A">
        <w:t xml:space="preserve">GOLF KLUB PAR 06,  OIB: 67414343193 sa sjedištem  u </w:t>
      </w:r>
      <w:proofErr w:type="spellStart"/>
      <w:r w:rsidR="00ED457A" w:rsidRPr="00ED457A">
        <w:t>Krvarić</w:t>
      </w:r>
      <w:proofErr w:type="spellEnd"/>
      <w:r w:rsidR="00ED457A" w:rsidRPr="00ED457A">
        <w:t xml:space="preserve"> 104 a, 10 000 Zagreb,</w:t>
      </w:r>
      <w:r w:rsidR="004F40E0">
        <w:t xml:space="preserve">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ED457A" w:rsidRPr="00ED457A">
        <w:t xml:space="preserve">GOLF KLUB PAR 06,  OIB: 67414343193 sa sjedištem </w:t>
      </w:r>
      <w:r w:rsidR="00ED457A">
        <w:t xml:space="preserve"> u </w:t>
      </w:r>
      <w:proofErr w:type="spellStart"/>
      <w:r w:rsidR="00ED457A">
        <w:t>Krvarić</w:t>
      </w:r>
      <w:proofErr w:type="spellEnd"/>
      <w:r w:rsidR="00ED457A">
        <w:t xml:space="preserve"> 104 a, 10 000 Zagreb.</w:t>
      </w:r>
    </w:p>
    <w:p w:rsidRDefault="005F5210" w:rsidP="00AC1269" w:rsidR="005F5210">
      <w:pPr>
        <w:jc w:val="both"/>
      </w:pPr>
    </w:p>
    <w:p w:rsidRDefault="001226DA" w:rsidP="00AC1269" w:rsidR="007C5033">
      <w:pPr>
        <w:jc w:val="both"/>
      </w:pPr>
      <w:r>
        <w:t xml:space="preserve"> II – Za stečajnog upravitelja se imenuje </w:t>
      </w:r>
      <w:r w:rsidR="00ED457A">
        <w:t xml:space="preserve">Mladen </w:t>
      </w:r>
      <w:proofErr w:type="spellStart"/>
      <w:r w:rsidR="00ED457A">
        <w:t>Beljo</w:t>
      </w:r>
      <w:proofErr w:type="spellEnd"/>
      <w:r w:rsidR="00ED457A">
        <w:t>, Zagrebačka 17,</w:t>
      </w:r>
      <w:r w:rsidR="00DA1EBC">
        <w:t xml:space="preserve"> </w:t>
      </w:r>
      <w:r w:rsidR="00ED457A">
        <w:t>Vukovar,</w:t>
      </w:r>
      <w:r w:rsidR="00DA1EBC">
        <w:t xml:space="preserve"> OIB: </w:t>
      </w:r>
      <w:r w:rsidR="00ED457A">
        <w:t>76591147167</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ED457A" w:rsidRPr="00ED457A">
        <w:t xml:space="preserve">GOLF KLUB PAR 06,  OIB: 67414343193 sa sjedištem  u </w:t>
      </w:r>
      <w:proofErr w:type="spellStart"/>
      <w:r w:rsidR="00ED457A" w:rsidRPr="00ED457A">
        <w:t>Krvari</w:t>
      </w:r>
      <w:r w:rsidR="00ED457A">
        <w:t>ć</w:t>
      </w:r>
      <w:proofErr w:type="spellEnd"/>
      <w:r w:rsidR="00ED457A">
        <w:t xml:space="preserve"> 104 a, 10 000 Zagreb</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842957">
        <w:t>registar udruga</w:t>
      </w:r>
      <w:r w:rsidR="00AC1269">
        <w:t>, a pri upisu Ministarstvo financija-Porezna uprava će po službenoj dužnosti odrediti i dodijeliti osobni identifikacijski broj stečajnoj masi.</w:t>
      </w:r>
    </w:p>
    <w:p w:rsidRDefault="00AC1269" w:rsidP="00AC1269" w:rsidR="00AC1269">
      <w:pPr>
        <w:jc w:val="both"/>
      </w:pPr>
    </w:p>
    <w:p w:rsidRDefault="00ED457A" w:rsidP="00AC1269" w:rsidR="00ED457A">
      <w:pPr>
        <w:jc w:val="both"/>
      </w:pPr>
    </w:p>
    <w:p w:rsidRDefault="00ED457A" w:rsidP="00AC1269" w:rsidR="00ED457A">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842957">
        <w:t>registra udruga.</w:t>
      </w:r>
    </w:p>
    <w:p w:rsidRDefault="00C14EAA" w:rsidP="00AC1269" w:rsidR="00C14EAA">
      <w:pPr>
        <w:jc w:val="both"/>
      </w:pPr>
      <w:r>
        <w:tab/>
        <w:t xml:space="preserve">Iz sadržaja zahtjeva FINE, te podataka iz </w:t>
      </w:r>
      <w:r w:rsidR="00842957">
        <w:t>registra udruga</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842957">
        <w:t>registra udruga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ED457A">
        <w:t>Miljenko Jakopović, Zagreb</w:t>
      </w:r>
      <w:r>
        <w:t>,</w:t>
      </w:r>
    </w:p>
    <w:p w:rsidRDefault="00F46F7D" w:rsidP="00F46F7D" w:rsidR="00F46F7D">
      <w:pPr>
        <w:numPr>
          <w:ilvl w:val="0"/>
          <w:numId w:val="2"/>
        </w:numPr>
      </w:pPr>
      <w:r>
        <w:t xml:space="preserve">Po pravomoćnosti Registru </w:t>
      </w:r>
      <w:r w:rsidR="00DA1EBC">
        <w:t>udruga</w:t>
      </w:r>
      <w:r w:rsidR="00967F30">
        <w:t>, FINI, banci</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8BE" w:rsidP="00B95EE2" w:rsidR="004D08BE">
      <w:r>
        <w:separator/>
      </w:r>
    </w:p>
  </w:endnote>
  <w:endnote w:id="0" w:type="continuationSeparator">
    <w:p w:rsidRDefault="004D08BE" w:rsidP="00B95EE2" w:rsidR="004D0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8BE" w:rsidP="00B95EE2" w:rsidR="004D08BE">
      <w:r>
        <w:separator/>
      </w:r>
    </w:p>
  </w:footnote>
  <w:footnote w:id="0" w:type="continuationSeparator">
    <w:p w:rsidRDefault="004D08BE" w:rsidP="00B95EE2" w:rsidR="004D08B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67055"/>
    <w:rsid w:val="000F3A6A"/>
    <w:rsid w:val="001226DA"/>
    <w:rsid w:val="00131CCB"/>
    <w:rsid w:val="00246959"/>
    <w:rsid w:val="00272AAF"/>
    <w:rsid w:val="002B1A15"/>
    <w:rsid w:val="002D4EB4"/>
    <w:rsid w:val="002F4C31"/>
    <w:rsid w:val="00386C11"/>
    <w:rsid w:val="004538EE"/>
    <w:rsid w:val="004D08BE"/>
    <w:rsid w:val="004F40E0"/>
    <w:rsid w:val="00562831"/>
    <w:rsid w:val="005F5210"/>
    <w:rsid w:val="006B77ED"/>
    <w:rsid w:val="007C5033"/>
    <w:rsid w:val="007C796D"/>
    <w:rsid w:val="00842957"/>
    <w:rsid w:val="009528EE"/>
    <w:rsid w:val="00967F30"/>
    <w:rsid w:val="00AC1269"/>
    <w:rsid w:val="00B91DBD"/>
    <w:rsid w:val="00B95EE2"/>
    <w:rsid w:val="00C14EAA"/>
    <w:rsid w:val="00C655C8"/>
    <w:rsid w:val="00CF6059"/>
    <w:rsid w:val="00DA1EBC"/>
    <w:rsid w:val="00ED457A"/>
    <w:rsid w:val="00F45794"/>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F45794"/>
    <w:rPr>
      <w:color w:val="808080"/>
      <w:bdr w:space="0" w:sz="0" w:color="auto" w:val="none"/>
      <w:shd w:fill="auto" w:color="auto" w:val="clear"/>
    </w:rPr>
  </w:style>
  <w:style w:customStyle="true" w:styleId="eSPISCCParagraphDefaultFont" w:type="character">
    <w:name w:val="eSPIS_CC_Paragraph Default Font"/>
    <w:basedOn w:val="Zadanifontodlomka"/>
    <w:rsid w:val="00F457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794"/>
    <w:rPr>
      <w:bdr w:space="0" w:sz="0" w:color="auto" w:val="none"/>
      <w:shd w:fill="FFFFCC" w:color="auto" w:val="clear"/>
      <w:lang w:val="hr-HR"/>
    </w:rPr>
  </w:style>
  <w:style w:customStyle="true" w:styleId="PozadinaSvijetloCrvena" w:type="character">
    <w:name w:val="Pozadina_SvijetloCrvena"/>
    <w:basedOn w:val="eSPISCCParagraphDefaultFont"/>
    <w:rsid w:val="00F457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7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F45794"/>
    <w:rPr>
      <w:color w:val="808080"/>
      <w:bdr w:color="auto" w:space="0" w:sz="0" w:val="none"/>
      <w:shd w:color="auto" w:fill="auto" w:val="clear"/>
    </w:rPr>
  </w:style>
  <w:style w:customStyle="1" w:styleId="eSPISCCParagraphDefaultFont" w:type="character">
    <w:name w:val="eSPIS_CC_Paragraph Default Font"/>
    <w:basedOn w:val="Zadanifontodlomka"/>
    <w:rsid w:val="00F457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794"/>
    <w:rPr>
      <w:bdr w:color="auto" w:space="0" w:sz="0" w:val="none"/>
      <w:shd w:color="auto" w:fill="FFFFCC" w:val="clear"/>
      <w:lang w:val="hr-HR"/>
    </w:rPr>
  </w:style>
  <w:style w:customStyle="1" w:styleId="PozadinaSvijetloCrvena" w:type="character">
    <w:name w:val="Pozadina_SvijetloCrvena"/>
    <w:basedOn w:val="eSPISCCParagraphDefaultFont"/>
    <w:rsid w:val="00F457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57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St-1497/2016</izvorni_sadrzaj>
    <derivirana_varijabla naziv="DomainObject.Predmet.OznakaBroj_1">St-1497/2016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GOLF KLUB PAR 06</izvorni_sadrzaj>
    <derivirana_varijabla naziv="DomainObject.Predmet.ProtustrankaFormated_1">  GOLF KLUB PAR 06</derivirana_varijabla>
  </DomainObject.Predmet.ProtustrankaFormated>
  <DomainObject.Predmet.ProtustrankaFormatedOIB>
    <izvorni_sadrzaj>  GOLF KLUB PAR 06, OIB 67414343193</izvorni_sadrzaj>
    <derivirana_varijabla naziv="DomainObject.Predmet.ProtustrankaFormatedOIB_1">  GOLF KLUB PAR 06, OIB 67414343193</derivirana_varijabla>
  </DomainObject.Predmet.ProtustrankaFormatedOIB>
  <DomainObject.Predmet.ProtustrankaFormatedWithAdress>
    <izvorni_sadrzaj> GOLF KLUB PAR 06, Krvarić 104 a, 10000 Zagreb</izvorni_sadrzaj>
    <derivirana_varijabla naziv="DomainObject.Predmet.ProtustrankaFormatedWithAdress_1"> GOLF KLUB PAR 06, Krvarić 104 a, 10000 Zagreb</derivirana_varijabla>
  </DomainObject.Predmet.ProtustrankaFormatedWithAdress>
  <DomainObject.Predmet.ProtustrankaFormatedWithAdressOIB>
    <izvorni_sadrzaj> GOLF KLUB PAR 06, OIB 67414343193, Krvarić 104 a, 10000 Zagreb</izvorni_sadrzaj>
    <derivirana_varijabla naziv="DomainObject.Predmet.ProtustrankaFormatedWithAdressOIB_1"> GOLF KLUB PAR 06, OIB 67414343193, Krvarić 104 a, 10000 Zagreb</derivirana_varijabla>
  </DomainObject.Predmet.ProtustrankaFormatedWithAdressOIB>
  <DomainObject.Predmet.ProtustrankaWithAdress>
    <izvorni_sadrzaj>GOLF KLUB PAR 06 Krvarić 104 a, 10000 Zagreb</izvorni_sadrzaj>
    <derivirana_varijabla naziv="DomainObject.Predmet.ProtustrankaWithAdress_1">GOLF KLUB PAR 06 Krvarić 104 a, 10000 Zagreb</derivirana_varijabla>
  </DomainObject.Predmet.ProtustrankaWithAdress>
  <DomainObject.Predmet.ProtustrankaWithAdressOIB>
    <izvorni_sadrzaj>GOLF KLUB PAR 06, OIB 67414343193, Krvarić 104 a, 10000 Zagreb</izvorni_sadrzaj>
    <derivirana_varijabla naziv="DomainObject.Predmet.ProtustrankaWithAdressOIB_1">GOLF KLUB PAR 06, OIB 67414343193, Krvarić 104 a, 10000 Zagreb</derivirana_varijabla>
  </DomainObject.Predmet.ProtustrankaWithAdressOIB>
  <DomainObject.Predmet.ProtustrankaNazivFormated>
    <izvorni_sadrzaj>GOLF KLUB PAR 06</izvorni_sadrzaj>
    <derivirana_varijabla naziv="DomainObject.Predmet.ProtustrankaNazivFormated_1">GOLF KLUB PAR 06</derivirana_varijabla>
  </DomainObject.Predmet.ProtustrankaNazivFormated>
  <DomainObject.Predmet.ProtustrankaNazivFormatedOIB>
    <izvorni_sadrzaj>GOLF KLUB PAR 06, OIB 67414343193</izvorni_sadrzaj>
    <derivirana_varijabla naziv="DomainObject.Predmet.ProtustrankaNazivFormatedOIB_1">GOLF KLUB PAR 06, OIB 67414343193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GOLF KLUB PAR 06</item>
    </izvorni_sadrzaj>
    <derivirana_varijabla naziv="DomainObject.Predmet.ProtuStrankaListFormated_1">
      <item>GOLF KLUB PAR 06</item>
    </derivirana_varijabla>
  </DomainObject.Predmet.ProtuStrankaListFormated>
  <DomainObject.Predmet.ProtuStrankaListFormatedOIB>
    <izvorni_sadrzaj>
      <item>GOLF KLUB PAR 06, OIB 67414343193</item>
    </izvorni_sadrzaj>
    <derivirana_varijabla naziv="DomainObject.Predmet.ProtuStrankaListFormatedOIB_1">
      <item>GOLF KLUB PAR 06, OIB 67414343193</item>
    </derivirana_varijabla>
  </DomainObject.Predmet.ProtuStrankaListFormatedOIB>
  <DomainObject.Predmet.ProtuStrankaListFormatedWithAdress>
    <izvorni_sadrzaj>
      <item>GOLF KLUB PAR 06, Krvarić 104 a, 10000 Zagreb</item>
    </izvorni_sadrzaj>
    <derivirana_varijabla naziv="DomainObject.Predmet.ProtuStrankaListFormatedWithAdress_1">
      <item>GOLF KLUB PAR 06, Krvarić 104 a, 10000 Zagreb</item>
    </derivirana_varijabla>
  </DomainObject.Predmet.ProtuStrankaListFormatedWithAdress>
  <DomainObject.Predmet.ProtuStrankaListFormatedWithAdressOIB>
    <izvorni_sadrzaj>
      <item>GOLF KLUB PAR 06, OIB 67414343193, Krvarić 104 a, 10000 Zagreb</item>
    </izvorni_sadrzaj>
    <derivirana_varijabla naziv="DomainObject.Predmet.ProtuStrankaListFormatedWithAdressOIB_1">
      <item>GOLF KLUB PAR 06, OIB 67414343193, Krvarić 104 a, 10000 Zagreb</item>
    </derivirana_varijabla>
  </DomainObject.Predmet.ProtuStrankaListFormatedWithAdressOIB>
  <DomainObject.Predmet.ProtuStrankaListNazivFormated>
    <izvorni_sadrzaj>
      <item>GOLF KLUB PAR 06</item>
    </izvorni_sadrzaj>
    <derivirana_varijabla naziv="DomainObject.Predmet.ProtuStrankaListNazivFormated_1">
      <item>GOLF KLUB PAR 06</item>
    </derivirana_varijabla>
  </DomainObject.Predmet.ProtuStrankaListNazivFormated>
  <DomainObject.Predmet.ProtuStrankaListNazivFormatedOIB>
    <izvorni_sadrzaj>
      <item>GOLF KLUB PAR 06, OIB 67414343193</item>
    </izvorni_sadrzaj>
    <derivirana_varijabla naziv="DomainObject.Predmet.ProtuStrankaListNazivFormatedOIB_1">
      <item>GOLF KLUB PAR 06, OIB 67414343193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GOLF KLUB PAR 06</izvorni_sadrzaj>
    <derivirana_varijabla naziv="DomainObject.Predmet.ProtustrankaIDrugi_1">GOLF KLUB PAR 06</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GOLF KLUB PAR 06, OIB 67414343193, Krvarić 104 a, 10000 Zagreb</izvorni_sadrzaj>
    <derivirana_varijabla naziv="DomainObject.Predmet.ProtustrankaIDrugiAdressOIB_1">GOLF KLUB PAR 06, OIB 67414343193, Krvarić 104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GOLF KLUB PAR 06</item>
      <item>FINA Regionalni centar Zagreb</item>
    </izvorni_sadrzaj>
    <derivirana_varijabla naziv="DomainObject.Predmet.SudioniciListNaziv_1">
      <item>GOLF KLUB PAR 06</item>
      <item>FINA Regionalni centar Zagreb</item>
    </derivirana_varijabla>
  </DomainObject.Predmet.SudioniciListNaziv>
  <DomainObject.Predmet.SudioniciListAdressOIB>
    <izvorni_sadrzaj>
      <item>GOLF KLUB PAR 06, OIB 67414343193, Krvarić 104 a,10000 Zagreb</item>
      <item>FINA Regionalni centar Zagreb, OIB 85821130368, Trg svibanjskih žrtava 1995. 1,10000 Zagreb</item>
    </izvorni_sadrzaj>
    <derivirana_varijabla naziv="DomainObject.Predmet.SudioniciListAdressOIB_1">
      <item>GOLF KLUB PAR 06, OIB 67414343193, Krvarić 104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67414343193</item>
      <item>, OIB 85821130368</item>
    </izvorni_sadrzaj>
    <derivirana_varijabla naziv="DomainObject.Predmet.SudioniciListNazivOIB_1">
      <item>, OIB 67414343193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Zagrebačka 17 Vukovar</item>
    </izvorni_sadrzaj>
    <derivirana_varijabla naziv="DomainObject.Predmet.StecajniUpraviteljiListAddressOIB_1">
      <item>Mladen Beljo, OIB 76591147167, Zagrebačka 17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9FD32-DBC0-4C70-9085-FF49057D0E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798</properties:Words>
  <properties:Characters>4480</properties:Characters>
  <properties:Lines>156</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2016-07-13T08:58:00Z</dcterms:created>
  <dc:creator>rweinberger</dc:creator>
  <cp:lastModifiedBy>wsadmin</cp:lastModifiedBy>
  <cp:lastPrinted>2016-07-13T08:57:00Z</cp:lastPrinted>
  <dcterms:modified xmlns:xsi="http://www.w3.org/2001/XMLSchema-instance" xsi:type="dcterms:W3CDTF">2016-07-13T12:13:00Z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