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2680" w14:paraId="3582680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310224">
        <w:rPr>
          <w:b/>
          <w:sz w:val="24"/>
        </w:rPr>
        <w:t>6</w:t>
      </w:r>
      <w:r w:rsidR="00F47435">
        <w:rPr>
          <w:b/>
          <w:sz w:val="24"/>
        </w:rPr>
        <w:t>9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F47435">
        <w:rPr>
          <w:b/>
          <w:sz w:val="24"/>
        </w:rPr>
        <w:t>MM-LuI j.d.o.o. za gradnju i trgovinu, OIB 91940036589, Sabolova 15, Okunšćak</w:t>
      </w:r>
      <w:r w:rsidR="0062019B">
        <w:rPr>
          <w:b/>
          <w:sz w:val="24"/>
        </w:rPr>
        <w:t xml:space="preserve">, </w:t>
      </w:r>
      <w:r w:rsidR="00D12C64">
        <w:rPr>
          <w:sz w:val="24"/>
        </w:rPr>
        <w:t xml:space="preserve">dana </w:t>
      </w:r>
      <w:r w:rsidR="00F47435">
        <w:rPr>
          <w:sz w:val="24"/>
        </w:rPr>
        <w:t>06</w:t>
      </w:r>
      <w:r w:rsidR="005649CE">
        <w:rPr>
          <w:sz w:val="24"/>
        </w:rPr>
        <w:t>. 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F47435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F47435">
        <w:rPr>
          <w:b/>
          <w:sz w:val="24"/>
        </w:rPr>
        <w:t>MM-LuI j.d.o.o. za gradnju i trgovinu, OIB 91940036589, Sabolova 15, Okunšćak.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649CE">
        <w:rPr>
          <w:b/>
          <w:sz w:val="24"/>
          <w:u w:val="single"/>
        </w:rPr>
        <w:t>1</w:t>
      </w:r>
      <w:r w:rsidR="00D719C1">
        <w:rPr>
          <w:b/>
          <w:sz w:val="24"/>
          <w:u w:val="single"/>
        </w:rPr>
        <w:t>2</w:t>
      </w:r>
      <w:r w:rsidR="005649CE">
        <w:rPr>
          <w:b/>
          <w:sz w:val="24"/>
          <w:u w:val="single"/>
        </w:rPr>
        <w:t>. rujna 2018.</w:t>
      </w:r>
      <w:r w:rsidR="0079131D">
        <w:rPr>
          <w:b/>
          <w:sz w:val="24"/>
          <w:u w:val="single"/>
        </w:rPr>
        <w:t xml:space="preserve"> u </w:t>
      </w:r>
      <w:r w:rsidR="00D719C1">
        <w:rPr>
          <w:b/>
          <w:sz w:val="24"/>
          <w:u w:val="single"/>
        </w:rPr>
        <w:t>11</w:t>
      </w:r>
      <w:r w:rsidR="005649CE">
        <w:rPr>
          <w:b/>
          <w:sz w:val="24"/>
          <w:u w:val="single"/>
        </w:rPr>
        <w:t>,</w:t>
      </w:r>
      <w:r w:rsidR="00F47435">
        <w:rPr>
          <w:b/>
          <w:sz w:val="24"/>
          <w:u w:val="single"/>
        </w:rPr>
        <w:t>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zakonski</w:t>
      </w:r>
      <w:r w:rsidR="00842C1F">
        <w:rPr>
          <w:sz w:val="24"/>
        </w:rPr>
        <w:t xml:space="preserve"> zastupni</w:t>
      </w:r>
      <w:r w:rsidR="00F47435">
        <w:rPr>
          <w:sz w:val="24"/>
        </w:rPr>
        <w:t>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47435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F47435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F47435">
        <w:rPr>
          <w:b/>
          <w:sz w:val="24"/>
          <w:szCs w:val="24"/>
        </w:rPr>
        <w:t>OLIVERU MARIĆU, OIB 36600215657, Okunšćak, Sabolova 15</w:t>
      </w:r>
      <w:r w:rsidR="00D719C1">
        <w:rPr>
          <w:b/>
          <w:sz w:val="24"/>
          <w:szCs w:val="24"/>
        </w:rPr>
        <w:t>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F47435">
        <w:rPr>
          <w:sz w:val="24"/>
          <w:szCs w:val="24"/>
        </w:rPr>
        <w:t>i</w:t>
      </w:r>
      <w:r w:rsidR="00842C1F">
        <w:rPr>
          <w:sz w:val="24"/>
          <w:szCs w:val="24"/>
        </w:rPr>
        <w:t xml:space="preserve"> zastupni</w:t>
      </w:r>
      <w:r w:rsidR="00F47435">
        <w:rPr>
          <w:sz w:val="24"/>
          <w:szCs w:val="24"/>
        </w:rPr>
        <w:t>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F47435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F47435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F47435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F47435" w:rsidRPr="00F47435">
        <w:rPr>
          <w:sz w:val="24"/>
        </w:rPr>
        <w:t>MM-LuI j.d.o.o. za gradnju i trgovinu, OIB 91940036589, Sabolova 15, Okunšćak,</w:t>
      </w:r>
      <w:r w:rsidR="00D719C1" w:rsidRPr="00D719C1">
        <w:rPr>
          <w:sz w:val="24"/>
        </w:rPr>
        <w:t xml:space="preserve"> Zagreb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F47435">
        <w:rPr>
          <w:b/>
          <w:sz w:val="24"/>
        </w:rPr>
        <w:t>769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-Su-236/18-3 od 09.ožujka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F47435">
        <w:rPr>
          <w:sz w:val="24"/>
        </w:rPr>
        <w:t>27.11.2017</w:t>
      </w:r>
      <w:r w:rsidR="0062019B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F47435">
        <w:rPr>
          <w:sz w:val="24"/>
        </w:rPr>
        <w:t>558</w:t>
      </w:r>
      <w:r>
        <w:rPr>
          <w:sz w:val="24"/>
        </w:rPr>
        <w:t xml:space="preserve"> dana u ukupnom iznosu od </w:t>
      </w:r>
      <w:r w:rsidR="00F47435">
        <w:rPr>
          <w:sz w:val="24"/>
        </w:rPr>
        <w:t>55.394,81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F47435">
        <w:rPr>
          <w:sz w:val="24"/>
        </w:rPr>
        <w:t>06</w:t>
      </w:r>
      <w:r w:rsidR="00503F51">
        <w:rPr>
          <w:sz w:val="24"/>
        </w:rPr>
        <w:t>. kolovoza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0ADD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0D29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D4A66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St-769/2018</izvorni_sadrzaj>
    <derivirana_varijabla naziv="DomainObject.Predmet.OznakaBroj_1">St-769/2018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MM-LuI jednostavno društvo s ograničenom odgovornošću za gradnju i trgovinu</izvorni_sadrzaj>
    <derivirana_varijabla naziv="DomainObject.Predmet.ProtustrankaFormated_1">  MM-LuI jednostavno društvo s ograničenom odgovornošću za gradnju i trgovinu</derivirana_varijabla>
  </DomainObject.Predmet.ProtustrankaFormated>
  <DomainObject.Predmet.ProtustrankaFormatedOIB>
    <izvorni_sadrzaj>  MM-LuI jednostavno društvo s ograničenom odgovornošću za gradnju i trgovinu, OIB 91940036589</izvorni_sadrzaj>
    <derivirana_varijabla naziv="DomainObject.Predmet.ProtustrankaFormatedOIB_1">  MM-LuI jednostavno društvo s ograničenom odgovornošću za gradnju i trgovinu, OIB 91940036589</derivirana_varijabla>
  </DomainObject.Predmet.ProtustrankaFormatedOIB>
  <DomainObject.Predmet.ProtustrankaFormatedWithAdress>
    <izvorni_sadrzaj> MM-LuI jednostavno društvo s ograničenom odgovornošću za gradnju i trgovinu, Sabolova 15, 10370 Okunšćak</izvorni_sadrzaj>
    <derivirana_varijabla naziv="DomainObject.Predmet.ProtustrankaFormatedWithAdress_1"> MM-LuI jednostavno društvo s ograničenom odgovornošću za gradnju i trgovinu, Sabolova 15, 10370 Okunšćak</derivirana_varijabla>
  </DomainObject.Predmet.ProtustrankaFormatedWithAdress>
  <DomainObject.Predmet.ProtustrankaFormatedWithAdressOIB>
    <izvorni_sadrzaj> MM-LuI jednostavno društvo s ograničenom odgovornošću za gradnju i trgovinu, OIB 91940036589, Sabolova 15, 10370 Okunšćak</izvorni_sadrzaj>
    <derivirana_varijabla naziv="DomainObject.Predmet.ProtustrankaFormatedWithAdressOIB_1"> MM-LuI jednostavno društvo s ograničenom odgovornošću za gradnju i trgovinu, OIB 91940036589, Sabolova 15, 10370 Okunšćak</derivirana_varijabla>
  </DomainObject.Predmet.ProtustrankaFormatedWithAdressOIB>
  <DomainObject.Predmet.ProtustrankaWithAdress>
    <izvorni_sadrzaj>MM-LuI jednostavno društvo s ograničenom odgovornošću za gradnju i trgovinu Sabolova 15, 10370 Okunšćak</izvorni_sadrzaj>
    <derivirana_varijabla naziv="DomainObject.Predmet.ProtustrankaWithAdress_1">MM-LuI jednostavno društvo s ograničenom odgovornošću za gradnju i trgovinu Sabolova 15, 10370 Okunšćak</derivirana_varijabla>
  </DomainObject.Predmet.ProtustrankaWithAdress>
  <DomainObject.Predmet.ProtustrankaWithAdressOIB>
    <izvorni_sadrzaj>MM-LuI jednostavno društvo s ograničenom odgovornošću za gradnju i trgovinu, OIB 91940036589, Sabolova 15, 10370 Okunšćak</izvorni_sadrzaj>
    <derivirana_varijabla naziv="DomainObject.Predmet.ProtustrankaWithAdressOIB_1">MM-LuI jednostavno društvo s ograničenom odgovornošću za gradnju i trgovinu, OIB 91940036589, Sabolova 15, 10370 Okunšćak</derivirana_varijabla>
  </DomainObject.Predmet.ProtustrankaWithAdressOIB>
  <DomainObject.Predmet.ProtustrankaNazivFormated>
    <izvorni_sadrzaj>MM-LuI jednostavno društvo s ograničenom odgovornošću za gradnju i trgovinu</izvorni_sadrzaj>
    <derivirana_varijabla naziv="DomainObject.Predmet.ProtustrankaNazivFormated_1">MM-LuI jednostavno društvo s ograničenom odgovornošću za gradnju i trgovinu</derivirana_varijabla>
  </DomainObject.Predmet.ProtustrankaNazivFormated>
  <DomainObject.Predmet.ProtustrankaNazivFormatedOIB>
    <izvorni_sadrzaj>MM-LuI jednostavno društvo s ograničenom odgovornošću za gradnju i trgovinu, OIB 91940036589</izvorni_sadrzaj>
    <derivirana_varijabla naziv="DomainObject.Predmet.ProtustrankaNazivFormatedOIB_1">MM-LuI jednostavno društvo s ograničenom odgovornošću za gradnju i trgovinu, OIB 91940036589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MM-LuI jednostavno društvo s ograničenom odgovornošću za gradnju i trgovinu</item>
    </izvorni_sadrzaj>
    <derivirana_varijabla naziv="DomainObject.Predmet.ProtuStrankaListFormated_1">
      <item>MM-LuI jednostavno društvo s ograničenom odgovornošću za gradnju i trgovinu</item>
    </derivirana_varijabla>
  </DomainObject.Predmet.ProtuStrankaListFormated>
  <DomainObject.Predmet.ProtuStrankaListFormatedOIB>
    <izvorni_sadrzaj>
      <item>MM-LuI jednostavno društvo s ograničenom odgovornošću za gradnju i trgovinu, OIB 91940036589</item>
    </izvorni_sadrzaj>
    <derivirana_varijabla naziv="DomainObject.Predmet.ProtuStrankaListFormatedOIB_1">
      <item>MM-LuI jednostavno društvo s ograničenom odgovornošću za gradnju i trgovinu, OIB 91940036589</item>
    </derivirana_varijabla>
  </DomainObject.Predmet.ProtuStrankaListFormatedOIB>
  <DomainObject.Predmet.ProtuStrankaListFormatedWithAdress>
    <izvorni_sadrzaj>
      <item>MM-LuI jednostavno društvo s ograničenom odgovornošću za gradnju i trgovinu, Sabolova 15, 10370 Okunšćak</item>
    </izvorni_sadrzaj>
    <derivirana_varijabla naziv="DomainObject.Predmet.ProtuStrankaListFormatedWithAdress_1">
      <item>MM-LuI jednostavno društvo s ograničenom odgovornošću za gradnju i trgovinu, Sabolova 15, 10370 Okunšćak</item>
    </derivirana_varijabla>
  </DomainObject.Predmet.ProtuStrankaListFormatedWithAdress>
  <DomainObject.Predmet.ProtuStrankaListFormatedWithAdressOIB>
    <izvorni_sadrzaj>
      <item>MM-LuI jednostavno društvo s ograničenom odgovornošću za gradnju i trgovinu, OIB 91940036589, Sabolova 15, 10370 Okunšćak</item>
    </izvorni_sadrzaj>
    <derivirana_varijabla naziv="DomainObject.Predmet.ProtuStrankaListFormatedWithAdressOIB_1">
      <item>MM-LuI jednostavno društvo s ograničenom odgovornošću za gradnju i trgovinu, OIB 91940036589, Sabolova 15, 10370 Okunšćak</item>
    </derivirana_varijabla>
  </DomainObject.Predmet.ProtuStrankaListFormatedWithAdressOIB>
  <DomainObject.Predmet.ProtuStrankaListNazivFormated>
    <izvorni_sadrzaj>
      <item>MM-LuI jednostavno društvo s ograničenom odgovornošću za gradnju i trgovinu</item>
    </izvorni_sadrzaj>
    <derivirana_varijabla naziv="DomainObject.Predmet.ProtuStrankaListNazivFormated_1">
      <item>MM-LuI jednostavno društvo s ograničenom odgovornošću za gradnju i trgovinu</item>
    </derivirana_varijabla>
  </DomainObject.Predmet.ProtuStrankaListNazivFormated>
  <DomainObject.Predmet.ProtuStrankaListNazivFormatedOIB>
    <izvorni_sadrzaj>
      <item>MM-LuI jednostavno društvo s ograničenom odgovornošću za gradnju i trgovinu, OIB 91940036589</item>
    </izvorni_sadrzaj>
    <derivirana_varijabla naziv="DomainObject.Predmet.ProtuStrankaListNazivFormatedOIB_1">
      <item>MM-LuI jednostavno društvo s ograničenom odgovornošću za gradnju i trgovinu, OIB 91940036589</item>
    </derivirana_varijabla>
  </DomainObject.Predmet.ProtuStrankaListNazivFormatedOIB>
  <DomainObject.Predmet.OstaliListFormated>
    <izvorni_sadrzaj>
      <item>Oliver Marić</item>
    </izvorni_sadrzaj>
    <derivirana_varijabla naziv="DomainObject.Predmet.OstaliListFormated_1">
      <item>Oliver Marić</item>
    </derivirana_varijabla>
  </DomainObject.Predmet.OstaliListFormated>
  <DomainObject.Predmet.OstaliListFormatedOIB>
    <izvorni_sadrzaj>
      <item>Oliver Marić, OIB 36600215657</item>
    </izvorni_sadrzaj>
    <derivirana_varijabla naziv="DomainObject.Predmet.OstaliListFormatedOIB_1">
      <item>Oliver Marić, OIB 36600215657</item>
    </derivirana_varijabla>
  </DomainObject.Predmet.OstaliListFormatedOIB>
  <DomainObject.Predmet.OstaliListFormatedWithAdress>
    <izvorni_sadrzaj>
      <item>Oliver Marić, Sabolova 15, 10370 Okunšćak</item>
    </izvorni_sadrzaj>
    <derivirana_varijabla naziv="DomainObject.Predmet.OstaliListFormatedWithAdress_1">
      <item>Oliver Marić, Sabolova 15, 10370 Okunšćak</item>
    </derivirana_varijabla>
  </DomainObject.Predmet.OstaliListFormatedWithAdress>
  <DomainObject.Predmet.OstaliListFormatedWithAdressOIB>
    <izvorni_sadrzaj>
      <item>Oliver Marić, OIB 36600215657, Sabolova 15, 10370 Okunšćak</item>
    </izvorni_sadrzaj>
    <derivirana_varijabla naziv="DomainObject.Predmet.OstaliListFormatedWithAdressOIB_1">
      <item>Oliver Marić, OIB 36600215657, Sabolova 15, 10370 Okunšćak</item>
    </derivirana_varijabla>
  </DomainObject.Predmet.OstaliListFormatedWithAdressOIB>
  <DomainObject.Predmet.OstaliListNazivFormated>
    <izvorni_sadrzaj>
      <item>Oliver Marić</item>
    </izvorni_sadrzaj>
    <derivirana_varijabla naziv="DomainObject.Predmet.OstaliListNazivFormated_1">
      <item>Oliver Marić</item>
    </derivirana_varijabla>
  </DomainObject.Predmet.OstaliListNazivFormated>
  <DomainObject.Predmet.OstaliListNazivFormatedOIB>
    <izvorni_sadrzaj>
      <item>Oliver Marić, OIB 36600215657</item>
    </izvorni_sadrzaj>
    <derivirana_varijabla naziv="DomainObject.Predmet.OstaliListNazivFormatedOIB_1">
      <item>Oliver Marić, OIB 36600215657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MM-LuI jednostavno društvo s ograničenom odgovornošću za gradnju i trgovinu</izvorni_sadrzaj>
    <derivirana_varijabla naziv="DomainObject.Predmet.ProtustrankaIDrugi_1">MM-LuI jednostavno društvo s ograničenom odgovornošću za gradnju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MM-LuI jednostavno društvo s ograničenom odgovornošću za gradnju i trgovinu, OIB 91940036589, Sabolova 15, 10370 Okunšćak</izvorni_sadrzaj>
    <derivirana_varijabla naziv="DomainObject.Predmet.ProtustrankaIDrugiAdressOIB_1">MM-LuI jednostavno društvo s ograničenom odgovornošću za gradnju i trgovinu, OIB 91940036589, Sabolova 15,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MM-LuI jednostavno društvo s ograničenom odgovornošću za gradnju i trgovinu</item>
      <item>FINA Regionalni centar Zagreb</item>
      <item>Oliver Marić</item>
    </izvorni_sadrzaj>
    <derivirana_varijabla naziv="DomainObject.Predmet.SudioniciListNaziv_1">
      <item>MM-LuI jednostavno društvo s ograničenom odgovornošću za gradnju i trgovinu</item>
      <item>FINA Regionalni centar Zagreb</item>
      <item>Oliver Marić</item>
    </derivirana_varijabla>
  </DomainObject.Predmet.SudioniciListNaziv>
  <DomainObject.Predmet.SudioniciListAdressOIB>
    <izvorni_sadrzaj>
      <item>MM-LuI jednostavno društvo s ograničenom odgovornošću za gradnju i trgovinu, OIB 91940036589, Sabolova 15,10370 Okunšćak</item>
      <item>FINA Regionalni centar Zagreb, OIB 85821130368, Trg svibanjskih žrtava 1995. br. 1,10000 Zagreb</item>
      <item>Oliver Marić, OIB 36600215657, Sabolova 15,10370 Okunšćak</item>
    </izvorni_sadrzaj>
    <derivirana_varijabla naziv="DomainObject.Predmet.SudioniciListAdressOIB_1">
      <item>MM-LuI jednostavno društvo s ograničenom odgovornošću za gradnju i trgovinu, OIB 91940036589, Sabolova 15,10370 Okunšćak</item>
      <item>FINA Regionalni centar Zagreb, OIB 85821130368, Trg svibanjskih žrtava 1995. br. 1,10000 Zagreb</item>
      <item>Oliver Marić, OIB 36600215657, Sabolova 15,10370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91940036589</item>
      <item>, OIB 36600215657</item>
    </izvorni_sadrzaj>
    <derivirana_varijabla naziv="DomainObject.Predmet.SudioniciListNazivOIB_1">
      <item>, OIB 85821130368</item>
      <item>, OIB 91940036589</item>
      <item>, OIB 36600215657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503</properties:Words>
  <properties:Characters>2813</properties:Characters>
  <properties:Lines>89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2018-08-06T09:04:00Z</dcterms:created>
  <dc:creator>Trgovacki sud</dc:creator>
  <cp:lastModifiedBy>wsadmin</cp:lastModifiedBy>
  <cp:lastPrinted>2018-08-06T09:07:00Z</cp:lastPrinted>
  <dcterms:modified xmlns:xsi="http://www.w3.org/2001/XMLSchema-instance" xsi:type="dcterms:W3CDTF">2018-08-06T11:15:00Z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769-18.docx)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