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4b7d" w14:paraId="0bd4b7d" w:rsidRDefault="00AD6EB1" w:rsidP="00910611" w:rsidR="00AD6EB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EB1" w:rsidP="00910611" w:rsidR="00AD6EB1">
      <w:r>
        <w:rPr>
          <w:rFonts w:eastAsia="MS Mincho"/>
        </w:rPr>
        <w:t xml:space="preserve">   REPUBLIKA HRVATSKA</w:t>
      </w:r>
    </w:p>
    <w:p w:rsidRDefault="00AD6EB1" w:rsidP="00910611" w:rsidR="00AD6EB1">
      <w:r>
        <w:rPr>
          <w:rFonts w:eastAsia="MS Mincho"/>
        </w:rPr>
        <w:t>TRGOVAČKI SUD U RIJECI</w:t>
      </w:r>
    </w:p>
    <w:p w:rsidRDefault="00AD6EB1" w:rsidR="00AD6EB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1E4D87" w:rsidRPr="001E4D87">
        <w:rPr>
          <w:b/>
        </w:rPr>
        <w:t>K. M. GRUPA d.o.o. Rijeka, V. C. Emina 8, OIB 50699801825</w:t>
      </w:r>
      <w:r>
        <w:rPr>
          <w:b/>
        </w:rPr>
        <w:t xml:space="preserve">, </w:t>
      </w:r>
      <w:r>
        <w:t xml:space="preserve">odlučujući o zahtjevu privremenog stečajnog upravitelja za nagradu troškova, </w:t>
      </w:r>
      <w:r w:rsidRPr="008B6081">
        <w:t>dana</w:t>
      </w:r>
      <w:r w:rsidR="00DA61D2">
        <w:t xml:space="preserve"> </w:t>
      </w:r>
      <w:r w:rsidR="001B5040">
        <w:t>2</w:t>
      </w:r>
      <w:r w:rsidR="001E4D87">
        <w:t>2</w:t>
      </w:r>
      <w:r w:rsidR="001B5040">
        <w:t xml:space="preserve">. studenoga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1E4D87" w:rsidRPr="001E4D87">
        <w:rPr>
          <w:b/>
        </w:rPr>
        <w:t>Josip</w:t>
      </w:r>
      <w:r w:rsidR="001E4D87">
        <w:rPr>
          <w:b/>
        </w:rPr>
        <w:t>u</w:t>
      </w:r>
      <w:r w:rsidR="001E4D87" w:rsidRPr="001E4D87">
        <w:rPr>
          <w:b/>
        </w:rPr>
        <w:t xml:space="preserve"> Čičak, Viškovo, Gornji Jugi 15č, OIB 31906931348</w:t>
      </w:r>
      <w:r w:rsidR="001E4D87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E4D87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1E4D87">
        <w:t>Josipa Čičak, Viškovo, Gornji Jugi 15č, OIB 31906931348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1E4D87">
        <w:t>60 2390 0013 1021 5268 7</w:t>
      </w:r>
      <w:r w:rsidR="000A78B5">
        <w:t xml:space="preserve"> </w:t>
      </w:r>
      <w:r w:rsidR="003270C3">
        <w:t xml:space="preserve">otvoren kod </w:t>
      </w:r>
      <w:r w:rsidR="001E4D87">
        <w:t>HPB 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1E4D87" w:rsidRPr="001E4D87">
      <w:pPr>
        <w:jc w:val="both"/>
      </w:pPr>
      <w:r w:rsidRPr="008B6081">
        <w:rPr>
          <w:bCs/>
        </w:rPr>
        <w:tab/>
        <w:t>Rješenjem poslovni broj St-</w:t>
      </w:r>
      <w:r w:rsidR="001E4D87">
        <w:rPr>
          <w:bCs/>
        </w:rPr>
        <w:t>227/17-2</w:t>
      </w:r>
      <w:r w:rsidR="00C65432">
        <w:rPr>
          <w:bCs/>
        </w:rPr>
        <w:t xml:space="preserve"> od </w:t>
      </w:r>
      <w:r w:rsidR="001E4D87">
        <w:rPr>
          <w:bCs/>
        </w:rPr>
        <w:t>05. listopada</w:t>
      </w:r>
      <w:r w:rsidR="001B5040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1E4D87">
        <w:rPr>
          <w:bCs/>
        </w:rPr>
        <w:t xml:space="preserve">pokrenut je prethodni postupak radi utvrđivanja pretpostavki za otvaranje stečajnog postupka nad dužnikom </w:t>
      </w:r>
      <w:r w:rsidR="001E4D87">
        <w:rPr>
          <w:b/>
        </w:rPr>
        <w:t xml:space="preserve">K. M. GRUPA d.o.o. Rijeka, V. C. Emina 8, OIB 50699801825 </w:t>
      </w:r>
      <w:r w:rsidR="001E4D87" w:rsidRPr="001E4D87">
        <w:t>(dalje: dužnik)</w:t>
      </w:r>
      <w:r w:rsidR="001E4D87">
        <w:rPr>
          <w:b/>
        </w:rPr>
        <w:t xml:space="preserve"> </w:t>
      </w:r>
      <w:r w:rsidR="001E4D87" w:rsidRPr="001E4D87">
        <w:t>i imenovan privremeni stečajni upravitelj Josip Čičak</w:t>
      </w:r>
      <w:r w:rsidR="001E4D87">
        <w:t xml:space="preserve"> iz Viškova, Gornji Jugi 15č. </w:t>
      </w:r>
      <w:r w:rsidR="001E4D87" w:rsidRPr="001E4D87"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1E4D87">
        <w:t>, 3. i 6.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1E4D87">
        <w:t>izreci</w:t>
      </w:r>
      <w:r w:rsidR="00206C63">
        <w:t>.</w:t>
      </w:r>
    </w:p>
    <w:p w:rsidRDefault="001E4D87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1E4D87">
        <w:t>22</w:t>
      </w:r>
      <w:r w:rsidR="00F233F5">
        <w:t>. studenoga</w:t>
      </w:r>
      <w:r w:rsidR="00B7484B">
        <w:t xml:space="preserve"> 2017</w:t>
      </w:r>
      <w:r w:rsidR="00F87FDE">
        <w:t>. godine</w:t>
      </w:r>
    </w:p>
    <w:p w:rsidRDefault="006268A4" w:rsidP="0094766D" w:rsidR="0094766D" w:rsidRPr="00F233F5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</w:p>
    <w:p w:rsidRDefault="00674FF3" w:rsidP="00C540B1" w:rsidR="00674FF3" w:rsidRPr="00F233F5">
      <w:pPr>
        <w:jc w:val="right"/>
        <w:rPr>
          <w:sz w:val="28"/>
        </w:rPr>
      </w:pPr>
    </w:p>
    <w:p w:rsidRDefault="006268A4" w:rsidP="00F6302D" w:rsidR="006268A4">
      <w:pPr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233F5">
        <w:rPr>
          <w:sz w:val="20"/>
          <w:szCs w:val="20"/>
        </w:rPr>
        <w:t>2</w:t>
      </w:r>
      <w:r w:rsidR="001E4D87">
        <w:rPr>
          <w:sz w:val="20"/>
          <w:szCs w:val="20"/>
        </w:rPr>
        <w:t>2</w:t>
      </w:r>
      <w:r w:rsidR="00F233F5">
        <w:rPr>
          <w:sz w:val="20"/>
          <w:szCs w:val="20"/>
        </w:rPr>
        <w:t>.11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E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E4D87">
      <w:t>227/17-12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1E3B77"/>
    <w:rsid w:val="001E4D8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4766D"/>
    <w:rsid w:val="0095082E"/>
    <w:rsid w:val="009A5E54"/>
    <w:rsid w:val="009E169F"/>
    <w:rsid w:val="009F3C0A"/>
    <w:rsid w:val="00A50178"/>
    <w:rsid w:val="00A52130"/>
    <w:rsid w:val="00AA5EB7"/>
    <w:rsid w:val="00AD3E2E"/>
    <w:rsid w:val="00AD6EB1"/>
    <w:rsid w:val="00B032AC"/>
    <w:rsid w:val="00B055D9"/>
    <w:rsid w:val="00B44DF3"/>
    <w:rsid w:val="00B60DCD"/>
    <w:rsid w:val="00B7484B"/>
    <w:rsid w:val="00BA591A"/>
    <w:rsid w:val="00C540B1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6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6EB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6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6EB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GRUPA društvo s ograničenom odgovornošću za uslužne djelatnosti</izvorni_sadrzaj>
    <derivirana_varijabla naziv="DomainObject.Predmet.ProtustrankaFormated_1">  K. M. GRUPA društvo s ograničenom odgovornošću za uslužne djelatnosti</derivirana_varijabla>
  </DomainObject.Predmet.ProtustrankaFormated>
  <DomainObject.Predmet.ProtustrankaFormatedOIB>
    <izvorni_sadrzaj>  K. M. GRUPA društvo s ograničenom odgovornošću za uslužne djelatnosti, OIB 50699801825</izvorni_sadrzaj>
    <derivirana_varijabla naziv="DomainObject.Predmet.ProtustrankaFormatedOIB_1">  K. M. GRUPA društvo s ograničenom odgovornošću za uslužne djelatnosti, OIB 50699801825</derivirana_varijabla>
  </DomainObject.Predmet.ProtustrankaFormatedOIB>
  <DomainObject.Predmet.ProtustrankaFormatedWithAdress>
    <izvorni_sadrzaj> K. M. GRUPA društvo s ograničenom odgovornošću za uslužne djelatnosti, Viktora Cara Emina 8, 51000 Rijeka</izvorni_sadrzaj>
    <derivirana_varijabla naziv="DomainObject.Predmet.ProtustrankaFormatedWithAdress_1"> K. M. GRUPA društvo s ograničenom odgovornošću za uslužne djelatnosti, Viktora Cara Emina 8, 51000 Rijeka</derivirana_varijabla>
  </DomainObject.Predmet.ProtustrankaFormatedWithAdress>
  <DomainObject.Predmet.ProtustrankaFormatedWithAdressOIB>
    <izvorni_sadrzaj> K. M. GRUPA društvo s ograničenom odgovornošću za uslužne djelatnosti, OIB 50699801825, Viktora Cara Emina 8, 51000 Rijeka</izvorni_sadrzaj>
    <derivirana_varijabla naziv="DomainObject.Predmet.ProtustrankaFormatedWithAdressOIB_1"> K. M. GRUPA društvo s ograničenom odgovornošću za uslužne djelatnosti, OIB 50699801825, Viktora Cara Emina 8, 51000 Rijeka</derivirana_varijabla>
  </DomainObject.Predmet.ProtustrankaFormatedWithAdressOIB>
  <DomainObject.Predmet.ProtustrankaWithAdress>
    <izvorni_sadrzaj>K. M. GRUPA društvo s ograničenom odgovornošću za uslužne djelatnosti Viktora Cara Emina 8, 51000 Rijeka</izvorni_sadrzaj>
    <derivirana_varijabla naziv="DomainObject.Predmet.ProtustrankaWithAdress_1">K. M. GRUPA društvo s ograničenom odgovornošću za uslužne djelatnosti Viktora Cara Emina 8, 51000 Rijeka</derivirana_varijabla>
  </DomainObject.Predmet.ProtustrankaWithAdress>
  <DomainObject.Predmet.ProtustrankaWithAdressOIB>
    <izvorni_sadrzaj>K. M. GRUPA društvo s ograničenom odgovornošću za uslužne djelatnosti, OIB 50699801825, Viktora Cara Emina 8, 51000 Rijeka</izvorni_sadrzaj>
    <derivirana_varijabla naziv="DomainObject.Predmet.ProtustrankaWithAdressOIB_1">K. M. GRUPA društvo s ograničenom odgovornošću za uslužne djelatnosti, OIB 50699801825, Viktora Cara Emina 8, 51000 Rijeka</derivirana_varijabla>
  </DomainObject.Predmet.ProtustrankaWithAdressOIB>
  <DomainObject.Predmet.ProtustrankaNazivFormated>
    <izvorni_sadrzaj>K. M. GRUPA društvo s ograničenom odgovornošću za uslužne djelatnosti</izvorni_sadrzaj>
    <derivirana_varijabla naziv="DomainObject.Predmet.ProtustrankaNazivFormated_1">K. M. GRUPA društvo s ograničenom odgovornošću za uslužne djelatnosti</derivirana_varijabla>
  </DomainObject.Predmet.ProtustrankaNazivFormated>
  <DomainObject.Predmet.ProtustrankaNazivFormatedOIB>
    <izvorni_sadrzaj>K. M. GRUPA društvo s ograničenom odgovornošću za uslužne djelatnosti, OIB 50699801825</izvorni_sadrzaj>
    <derivirana_varijabla naziv="DomainObject.Predmet.ProtustrankaNazivFormatedOIB_1">K. M. GRUPA društvo s ograničenom odgovornošću za uslužne djelatnosti,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 M. GRUPA društvo s ograničenom odgovornošću za uslužne djelatnosti</item>
    </izvorni_sadrzaj>
    <derivirana_varijabla naziv="DomainObject.Predmet.ProtuStrankaListFormated_1">
      <item>K. M. GRUPA društvo s ograničenom odgovornošću za uslužne djelatnosti</item>
    </derivirana_varijabla>
  </DomainObject.Predmet.ProtuStrankaListFormated>
  <DomainObject.Predmet.ProtuStrankaListFormatedOIB>
    <izvorni_sadrzaj>
      <item>K. M. GRUPA društvo s ograničenom odgovornošću za uslužne djelatnosti, OIB 50699801825</item>
    </izvorni_sadrzaj>
    <derivirana_varijabla naziv="DomainObject.Predmet.ProtuStrankaListFormatedOIB_1">
      <item>K. M. GRUPA društvo s ograničenom odgovornošću za uslužne djelatnosti, OIB 50699801825</item>
    </derivirana_varijabla>
  </DomainObject.Predmet.ProtuStrankaListFormatedOIB>
  <DomainObject.Predmet.ProtuStrankaListFormatedWithAdress>
    <izvorni_sadrzaj>
      <item>K. M. GRUPA društvo s ograničenom odgovornošću za uslužne djelatnosti, Viktora Cara Emina 8, 51000 Rijeka</item>
    </izvorni_sadrzaj>
    <derivirana_varijabla naziv="DomainObject.Predmet.ProtuStrankaListFormatedWithAdress_1">
      <item>K. M. GRUPA društvo s ograničenom odgovornošću za uslužne djelatnosti, Viktora Cara Emina 8, 51000 Rijeka</item>
    </derivirana_varijabla>
  </DomainObject.Predmet.ProtuStrankaListFormatedWithAdress>
  <DomainObject.Predmet.ProtuStrankaListFormatedWithAdressOIB>
    <izvorni_sadrzaj>
      <item>K. M. GRUPA društvo s ograničenom odgovornošću za uslužne djelatnosti, OIB 50699801825, Viktora Cara Emina 8, 51000 Rijeka</item>
    </izvorni_sadrzaj>
    <derivirana_varijabla naziv="DomainObject.Predmet.ProtuStrankaListFormatedWithAdressOIB_1">
      <item>K. M. GRUPA društvo s ograničenom odgovornošću za uslužne djelatnosti, OIB 50699801825, Viktora Cara Emina 8, 51000 Rijeka</item>
    </derivirana_varijabla>
  </DomainObject.Predmet.ProtuStrankaListFormatedWithAdressOIB>
  <DomainObject.Predmet.ProtuStrankaListNazivFormated>
    <izvorni_sadrzaj>
      <item>K. M. GRUPA društvo s ograničenom odgovornošću za uslužne djelatnosti</item>
    </izvorni_sadrzaj>
    <derivirana_varijabla naziv="DomainObject.Predmet.ProtuStrankaListNazivFormated_1">
      <item>K. M. GRUPA društvo s ograničenom odgovornošću za uslužne djelatnosti</item>
    </derivirana_varijabla>
  </DomainObject.Predmet.ProtuStrankaListNazivFormated>
  <DomainObject.Predmet.ProtuStrankaListNazivFormatedOIB>
    <izvorni_sadrzaj>
      <item>K. M. GRUPA društvo s ograničenom odgovornošću za uslužne djelatnosti, OIB 50699801825</item>
    </izvorni_sadrzaj>
    <derivirana_varijabla naziv="DomainObject.Predmet.ProtuStrankaListNazivFormatedOIB_1">
      <item>K. M. GRUPA društvo s ograničenom odgovornošću za uslužne djelatnosti, OIB 50699801825</item>
    </derivirana_varijabla>
  </DomainObject.Predmet.ProtuStrankaListNazivFormatedOIB>
  <DomainObject.Predmet.OstaliListFormated>
    <izvorni_sadrzaj>
      <item>Josip Čičak</item>
      <item>MARIN MANOLA</item>
    </izvorni_sadrzaj>
    <derivirana_varijabla naziv="DomainObject.Predmet.OstaliListFormated_1">
      <item>Josip Čičak</item>
      <item>MARIN MANOLA</item>
    </derivirana_varijabla>
  </DomainObject.Predmet.OstaliListFormated>
  <DomainObject.Predmet.OstaliListFormatedOIB>
    <izvorni_sadrzaj>
      <item>Josip Čičak, OIB 31906931348</item>
      <item>MARIN MANOLA</item>
    </izvorni_sadrzaj>
    <derivirana_varijabla naziv="DomainObject.Predmet.OstaliListFormatedOIB_1">
      <item>Josip Čičak, OIB 31906931348</item>
      <item>MARIN MANOLA</item>
    </derivirana_varijabla>
  </DomainObject.Predmet.OstaliListFormatedOIB>
  <DomainObject.Predmet.OstaliListFormatedWithAdress>
    <izvorni_sadrzaj>
      <item>Josip Čičak, Gornji Jugi 15č, 51216 Viškovo</item>
      <item>MARIN MANOLA</item>
    </izvorni_sadrzaj>
    <derivirana_varijabla naziv="DomainObject.Predmet.OstaliListFormatedWithAdress_1">
      <item>Josip Čičak, Gornji Jugi 15č, 51216 Viškovo</item>
      <item>MARIN MANOLA</item>
    </derivirana_varijabla>
  </DomainObject.Predmet.OstaliListFormatedWithAdress>
  <DomainObject.Predmet.OstaliListFormatedWithAdressOIB>
    <izvorni_sadrzaj>
      <item>Josip Čičak, OIB 31906931348, Gornji Jugi 15č, 51216 Viškovo</item>
      <item>MARIN MANOLA</item>
    </izvorni_sadrzaj>
    <derivirana_varijabla naziv="DomainObject.Predmet.OstaliListFormatedWithAdressOIB_1">
      <item>Josip Čičak, OIB 31906931348, Gornji Jugi 15č, 51216 Viškovo</item>
      <item>MARIN MANOLA</item>
    </derivirana_varijabla>
  </DomainObject.Predmet.OstaliListFormatedWithAdressOIB>
  <DomainObject.Predmet.OstaliListNazivFormated>
    <izvorni_sadrzaj>
      <item>Josip Čičak</item>
      <item>MARIN MANOLA</item>
    </izvorni_sadrzaj>
    <derivirana_varijabla naziv="DomainObject.Predmet.OstaliListNazivFormated_1">
      <item>Josip Čičak</item>
      <item>MARIN MANOLA</item>
    </derivirana_varijabla>
  </DomainObject.Predmet.OstaliListNazivFormated>
  <DomainObject.Predmet.OstaliListNazivFormatedOIB>
    <izvorni_sadrzaj>
      <item>Josip Čičak, OIB 31906931348</item>
      <item>MARIN MANOLA</item>
    </izvorni_sadrzaj>
    <derivirana_varijabla naziv="DomainObject.Predmet.OstaliListNazivFormatedOIB_1">
      <item>Josip Čičak, OIB 31906931348</item>
      <item>MARIN MANOLA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 M. GRUPA društvo s ograničenom odgovornošću za uslužne djelatnosti</izvorni_sadrzaj>
    <derivirana_varijabla naziv="DomainObject.Predmet.ProtustrankaIDrugi_1">K. M. GRUPA društvo s ograničenom odgovornošću za uslužne djelatnosti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 M. GRUPA društvo s ograničenom odgovornošću za uslužne djelatnosti, OIB 50699801825, Viktora Cara Emina 8, 51000 Rijeka</izvorni_sadrzaj>
    <derivirana_varijabla naziv="DomainObject.Predmet.ProtustrankaIDrugiAdressOIB_1">K. M. GRUPA društvo s ograničenom odgovornošću za uslužne djelatnosti,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 M. GRUPA društvo s ograničenom odgovornošću za uslužne djelatnosti</item>
      <item>Josip Čičak</item>
      <item>MARIN MANOLA</item>
    </izvorni_sadrzaj>
    <derivirana_varijabla naziv="DomainObject.Predmet.SudioniciListNaziv_1">
      <item>IVAN KALEB</item>
      <item>K. M. GRUPA društvo s ograničenom odgovornošću za uslužne djelatnosti</item>
      <item>Josip Čičak</item>
      <item>MARIN MANOLA</item>
    </derivirana_varijabla>
  </DomainObject.Predmet.SudioniciListNaziv>
  <DomainObject.Predmet.SudioniciListAdressOIB>
    <izvorni_sadrzaj>
      <item>IVAN KALEB, OIB 55591523705, Ogulinska 1,51000 Rijeka</item>
      <item>K. M. GRUPA društvo s ograničenom odgovornošću za uslužne djelatnosti, OIB 50699801825, Viktora Cara Emina 8,51000 Rijeka</item>
      <item>Josip Čičak, OIB 31906931348, Gornji Jugi 15č,51216 Viškovo</item>
      <item>MARIN MANOLA</item>
    </izvorni_sadrzaj>
    <derivirana_varijabla naziv="DomainObject.Predmet.SudioniciListAdressOIB_1">
      <item>IVAN KALEB, OIB 55591523705, Ogulinska 1,51000 Rijeka</item>
      <item>K. M. GRUPA društvo s ograničenom odgovornošću za uslužne djelatnosti, OIB 50699801825, Viktora Cara Emina 8,51000 Rijeka</item>
      <item>Josip Čičak, OIB 31906931348, Gornji Jugi 15č,51216 Viškovo</item>
      <item>MARIN MANOLA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31906931348</item>
      <item>, OIB null</item>
    </izvorni_sadrzaj>
    <derivirana_varijabla naziv="DomainObject.Predmet.SudioniciListNazivOIB_1">
      <item>, OIB 55591523705</item>
      <item>, OIB 50699801825</item>
      <item>, OIB 31906931348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FC395-965F-482C-8636-7B378B4EE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2166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2017-11-22T08:10:00Z</dcterms:created>
  <dc:creator>dcmelik</dc:creator>
  <cp:lastModifiedBy>Jasna Radulović</cp:lastModifiedBy>
  <cp:lastPrinted>2017-11-20T13:36:00Z</cp:lastPrinted>
  <dcterms:modified xmlns:xsi="http://www.w3.org/2001/XMLSchema-instance" xsi:type="dcterms:W3CDTF">2017-11-22T08:11:00Z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