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cbac" w14:paraId="f13cbac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2E512B">
        <w:rPr>
          <w:rFonts w:hAnsi="Times New Roman" w:ascii="Times New Roman"/>
          <w:sz w:val="24"/>
          <w:szCs w:val="24"/>
        </w:rPr>
        <w:t>738</w:t>
      </w:r>
      <w:r w:rsidRPr="00A076FF">
        <w:rPr>
          <w:rFonts w:hAnsi="Times New Roman" w:ascii="Times New Roman"/>
          <w:sz w:val="24"/>
          <w:szCs w:val="24"/>
        </w:rPr>
        <w:t>/16-</w:t>
      </w:r>
      <w:r w:rsidR="002E512B">
        <w:rPr>
          <w:rFonts w:hAnsi="Times New Roman" w:ascii="Times New Roman"/>
          <w:sz w:val="24"/>
          <w:szCs w:val="24"/>
        </w:rPr>
        <w:t>7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2E512B" w:rsidRPr="002E512B">
        <w:rPr>
          <w:rFonts w:hAnsi="Times New Roman" w:ascii="Times New Roman"/>
          <w:sz w:val="24"/>
          <w:szCs w:val="24"/>
        </w:rPr>
        <w:t>ZADRUGA BRANITELJA Z.K.M. - zadruga za ekološku proizvodnju, prijevoz, građenje, turizam, savjetovanje i usluge, Ilok, Vlatka Kraljevića 12, OIB: 50205947472, MBS: 030093191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2E512B">
        <w:rPr>
          <w:rFonts w:hAnsi="Times New Roman" w:ascii="Times New Roman"/>
          <w:sz w:val="24"/>
          <w:szCs w:val="24"/>
        </w:rPr>
        <w:t>15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296606">
        <w:rPr>
          <w:rFonts w:hAnsi="Times New Roman" w:ascii="Times New Roman"/>
          <w:sz w:val="24"/>
          <w:szCs w:val="24"/>
        </w:rPr>
        <w:t>veljače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Stečajom upravitelju</w:t>
      </w:r>
      <w:r w:rsidR="00D74722" w:rsidRPr="00A076FF">
        <w:rPr>
          <w:sz w:val="24"/>
          <w:szCs w:val="24"/>
        </w:rPr>
        <w:t xml:space="preserve"> </w:t>
      </w:r>
      <w:r w:rsidR="002E512B" w:rsidRPr="002E512B">
        <w:rPr>
          <w:sz w:val="24"/>
          <w:szCs w:val="24"/>
        </w:rPr>
        <w:t>Zorislav Novoselac, Osijek, Kapucinska 27/II</w:t>
      </w:r>
      <w:r w:rsidR="002E512B">
        <w:rPr>
          <w:sz w:val="24"/>
          <w:szCs w:val="24"/>
        </w:rPr>
        <w:t xml:space="preserve"> </w:t>
      </w:r>
      <w:r w:rsidR="00296606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2E512B" w:rsidRPr="002E512B">
        <w:rPr>
          <w:sz w:val="24"/>
          <w:szCs w:val="24"/>
        </w:rPr>
        <w:t>ZADRUGA BRANITELJA Z.K.M. - zadruga za ekološku proizvodnju, prijevoz, građenje, turizam, savjetovanje i usluge, Ilok, Vlatka Kraljevića 12, OIB: 50205947472, MBS: 030093191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2E512B">
        <w:rPr>
          <w:b w:val="false"/>
          <w:sz w:val="24"/>
          <w:szCs w:val="24"/>
        </w:rPr>
        <w:t>3</w:t>
      </w:r>
      <w:r w:rsidR="00B61963">
        <w:rPr>
          <w:b w:val="false"/>
          <w:sz w:val="24"/>
          <w:szCs w:val="24"/>
        </w:rPr>
        <w:t>.</w:t>
      </w:r>
      <w:r w:rsidR="002E512B">
        <w:rPr>
          <w:b w:val="false"/>
          <w:sz w:val="24"/>
          <w:szCs w:val="24"/>
        </w:rPr>
        <w:t>5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kn, sukladno članku 4 i 15 Ured o kriterijima i načinu obračuna i plaćanja nagrada stečajnim upraviteljima (NN br. 105/15).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2E512B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2E512B">
        <w:rPr>
          <w:rFonts w:hAnsi="Times New Roman" w:ascii="Times New Roman"/>
          <w:sz w:val="24"/>
          <w:szCs w:val="24"/>
        </w:rPr>
        <w:t>3</w:t>
      </w:r>
      <w:r w:rsidR="00B61963">
        <w:rPr>
          <w:rFonts w:hAnsi="Times New Roman" w:ascii="Times New Roman"/>
          <w:sz w:val="24"/>
          <w:szCs w:val="24"/>
        </w:rPr>
        <w:t>.</w:t>
      </w:r>
      <w:r w:rsidR="002E512B">
        <w:rPr>
          <w:rFonts w:hAnsi="Times New Roman" w:ascii="Times New Roman"/>
          <w:sz w:val="24"/>
          <w:szCs w:val="24"/>
        </w:rPr>
        <w:t>5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2E512B" w:rsidRPr="002E512B">
        <w:rPr>
          <w:rFonts w:hAnsi="Times New Roman" w:ascii="Times New Roman"/>
          <w:sz w:val="24"/>
          <w:szCs w:val="24"/>
        </w:rPr>
        <w:t>Zorislav Novos</w:t>
      </w:r>
      <w:r w:rsidR="002E512B">
        <w:rPr>
          <w:rFonts w:hAnsi="Times New Roman" w:ascii="Times New Roman"/>
          <w:sz w:val="24"/>
          <w:szCs w:val="24"/>
        </w:rPr>
        <w:t>elac, Osijek, Kapucinska 27/II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C21CF9">
        <w:rPr>
          <w:rFonts w:hAnsi="Times New Roman" w:ascii="Times New Roman"/>
          <w:sz w:val="24"/>
          <w:szCs w:val="24"/>
        </w:rPr>
        <w:t>5423400093110340729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2E512B">
        <w:rPr>
          <w:rFonts w:hAnsi="Times New Roman" w:ascii="Times New Roman"/>
          <w:sz w:val="24"/>
          <w:szCs w:val="24"/>
        </w:rPr>
        <w:t>738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2E512B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2E512B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2E512B" w:rsidRPr="002E512B">
        <w:rPr>
          <w:rFonts w:hAnsi="Times New Roman" w:ascii="Times New Roman"/>
          <w:b/>
          <w:sz w:val="24"/>
          <w:szCs w:val="24"/>
        </w:rPr>
        <w:t>ZADRUGA BRANITELJA Z.K.M. - zadruga za ekološku proizvodnju, prijevoz, građenje, turizam, savjetovanje i usluge, Ilok, Vlatka Kraljevića 12, OIB: 50205947472, MBS: 030093191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</w:t>
      </w:r>
    </w:p>
    <w:p w:rsidRDefault="002E512B" w:rsidP="002E512B" w:rsidR="002E512B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738</w:t>
      </w:r>
      <w:r w:rsidRPr="00A076FF">
        <w:rPr>
          <w:rFonts w:hAnsi="Times New Roman" w:ascii="Times New Roman"/>
          <w:sz w:val="24"/>
          <w:szCs w:val="24"/>
        </w:rPr>
        <w:t>/16-</w:t>
      </w:r>
      <w:r>
        <w:rPr>
          <w:rFonts w:hAnsi="Times New Roman" w:ascii="Times New Roman"/>
          <w:sz w:val="24"/>
          <w:szCs w:val="24"/>
        </w:rPr>
        <w:t>7</w:t>
      </w: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2E512B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2E512B" w:rsidRPr="002E512B">
        <w:rPr>
          <w:rFonts w:hAnsi="Times New Roman" w:ascii="Times New Roman"/>
          <w:sz w:val="24"/>
          <w:szCs w:val="24"/>
        </w:rPr>
        <w:t>Zorislav Novoselac, Osijek, Kapucinska 27/II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2E512B">
        <w:rPr>
          <w:rFonts w:hAnsi="Times New Roman" w:ascii="Times New Roman"/>
          <w:sz w:val="24"/>
          <w:szCs w:val="24"/>
        </w:rPr>
        <w:t>10</w:t>
      </w:r>
      <w:r w:rsidR="00DF013D">
        <w:rPr>
          <w:rFonts w:hAnsi="Times New Roman" w:ascii="Times New Roman"/>
          <w:sz w:val="24"/>
          <w:szCs w:val="24"/>
        </w:rPr>
        <w:t>.</w:t>
      </w:r>
      <w:r w:rsidR="002E512B">
        <w:rPr>
          <w:rFonts w:hAnsi="Times New Roman" w:ascii="Times New Roman"/>
          <w:sz w:val="24"/>
          <w:szCs w:val="24"/>
        </w:rPr>
        <w:t>02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2E512B">
        <w:rPr>
          <w:rFonts w:hAnsi="Times New Roman" w:ascii="Times New Roman"/>
          <w:sz w:val="24"/>
          <w:szCs w:val="24"/>
        </w:rPr>
        <w:t>3.5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E512B">
        <w:rPr>
          <w:rFonts w:hAnsi="Times New Roman" w:ascii="Times New Roman"/>
          <w:sz w:val="24"/>
          <w:szCs w:val="24"/>
        </w:rPr>
        <w:t>15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B10640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9B4073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23/2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A37" w:rsidP="00F427F2" w:rsidR="001D7A37">
      <w:pPr>
        <w:spacing w:lineRule="auto" w:line="240" w:after="0"/>
      </w:pPr>
      <w:r>
        <w:separator/>
      </w:r>
    </w:p>
  </w:endnote>
  <w:endnote w:id="0" w:type="continuationSeparator">
    <w:p w:rsidRDefault="001D7A37" w:rsidP="00F427F2" w:rsidR="001D7A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A37" w:rsidP="00F427F2" w:rsidR="001D7A37">
      <w:pPr>
        <w:spacing w:lineRule="auto" w:line="240" w:after="0"/>
      </w:pPr>
      <w:r>
        <w:separator/>
      </w:r>
    </w:p>
  </w:footnote>
  <w:footnote w:id="0" w:type="continuationSeparator">
    <w:p w:rsidRDefault="001D7A37" w:rsidP="00F427F2" w:rsidR="001D7A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1B4A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D7A37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B1B4A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B1B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1B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B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B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B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B1B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1B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B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B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B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Z.K.M. - zadruga za ekološku proizvodnju, prijevoz, građenje, turizam, savjetovanje i usluge</izvorni_sadrzaj>
    <derivirana_varijabla naziv="DomainObject.Predmet.ProtustrankaFormated_1">  ZADRUGA BRANITELJA Z.K.M. - zadruga za ekološku proizvodnju, prijevoz, građenje, turizam, savjetovanje i usluge</derivirana_varijabla>
  </DomainObject.Predmet.ProtustrankaFormated>
  <DomainObject.Predmet.ProtustrankaFormatedOIB>
    <izvorni_sadrzaj>  ZADRUGA BRANITELJA Z.K.M. - zadruga za ekološku proizvodnju, prijevoz, građenje, turizam, savjetovanje i usluge, OIB 50205947472</izvorni_sadrzaj>
    <derivirana_varijabla naziv="DomainObject.Predmet.ProtustrankaFormatedOIB_1">  ZADRUGA BRANITELJA Z.K.M. - zadruga za ekološku proizvodnju, prijevoz, građenje, turizam, savjetovanje i usluge, OIB 50205947472</derivirana_varijabla>
  </DomainObject.Predmet.ProtustrankaFormatedOIB>
  <DomainObject.Predmet.ProtustrankaFormatedWithAdress>
    <izvorni_sadrzaj> ZADRUGA BRANITELJA Z.K.M. - zadruga za ekološku proizvodnju, prijevoz, građenje, turizam, savjetovanje i usluge, Vlatka Kraljevića 12, 32236 Ilok</izvorni_sadrzaj>
    <derivirana_varijabla naziv="DomainObject.Predmet.ProtustrankaFormatedWithAdress_1"> ZADRUGA BRANITELJA Z.K.M. - zadruga za ekološku proizvodnju, prijevoz, građenje, turizam, savjetovanje i usluge, Vlatka Kraljevića 12, 32236 Ilok</derivirana_varijabla>
  </DomainObject.Predmet.ProtustrankaFormatedWithAdress>
  <DomainObject.Predmet.ProtustrankaFormatedWithAdressOIB>
    <izvorni_sadrzaj> ZADRUGA BRANITELJA Z.K.M. - zadruga za ekološku proizvodnju, prijevoz, građenje, turizam, savjetovanje i usluge, OIB 50205947472, Vlatka Kraljevića 12, 32236 Ilok</izvorni_sadrzaj>
    <derivirana_varijabla naziv="DomainObject.Predmet.ProtustrankaFormatedWithAdressOIB_1"> ZADRUGA BRANITELJA Z.K.M. - zadruga za ekološku proizvodnju, prijevoz, građenje, turizam, savjetovanje i usluge, OIB 50205947472, Vlatka Kraljevića 12, 32236 Ilok</derivirana_varijabla>
  </DomainObject.Predmet.ProtustrankaFormatedWithAdressOIB>
  <DomainObject.Predmet.ProtustrankaWithAdress>
    <izvorni_sadrzaj>ZADRUGA BRANITELJA Z.K.M. - zadruga za ekološku proizvodnju, prijevoz, građenje, turizam, savjetovanje i usluge Vlatka Kraljevića 12, 32236 Ilok</izvorni_sadrzaj>
    <derivirana_varijabla naziv="DomainObject.Predmet.ProtustrankaWithAdress_1">ZADRUGA BRANITELJA Z.K.M. - zadruga za ekološku proizvodnju, prijevoz, građenje, turizam, savjetovanje i usluge Vlatka Kraljevića 12, 32236 Ilok</derivirana_varijabla>
  </DomainObject.Predmet.ProtustrankaWithAdress>
  <DomainObject.Predmet.ProtustrankaWith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WithAdressOIB_1">ZADRUGA BRANITELJA Z.K.M. - zadruga za ekološku proizvodnju, prijevoz, građenje, turizam, savjetovanje i usluge, OIB 50205947472, Vlatka Kraljevića 12, 32236 Ilok</derivirana_varijabla>
  </DomainObject.Predmet.ProtustrankaWithAdressOIB>
  <DomainObject.Predmet.ProtustrankaNazivFormated>
    <izvorni_sadrzaj>ZADRUGA BRANITELJA Z.K.M. - zadruga za ekološku proizvodnju, prijevoz, građenje, turizam, savjetovanje i usluge</izvorni_sadrzaj>
    <derivirana_varijabla naziv="DomainObject.Predmet.ProtustrankaNazivFormated_1">ZADRUGA BRANITELJA Z.K.M. - zadruga za ekološku proizvodnju, prijevoz, građenje, turizam, savjetovanje i usluge</derivirana_varijabla>
  </DomainObject.Predmet.ProtustrankaNazivFormated>
  <DomainObject.Predmet.ProtustrankaNazivFormatedOIB>
    <izvorni_sadrzaj>ZADRUGA BRANITELJA Z.K.M. - zadruga za ekološku proizvodnju, prijevoz, građenje, turizam, savjetovanje i usluge, OIB 50205947472</izvorni_sadrzaj>
    <derivirana_varijabla naziv="DomainObject.Predmet.ProtustrankaNazivFormatedOIB_1">ZADRUGA BRANITELJA Z.K.M. - zadruga za ekološku proizvodnju, prijevoz, građenje, turizam, savjetovanje i usluge, OIB 50205947472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ZADRUGA BRANITELJA Z.K.M. - zadruga za ekološku proizvodnju, prijevoz, građenje, turizam, savjetovanje i usluge</item>
    </izvorni_sadrzaj>
    <derivirana_varijabla naziv="DomainObject.Predmet.ProtuStrankaListFormated_1">
      <item>ZADRUGA BRANITELJA Z.K.M. - zadruga za ekološku proizvodnju, prijevoz, građenje, turizam, savjetovanje i usluge</item>
    </derivirana_varijabla>
  </DomainObject.Predmet.ProtuStrankaListFormated>
  <DomainObject.Predmet.ProtuStrankaListFormatedOIB>
    <izvorni_sadrzaj>
      <item>ZADRUGA BRANITELJA Z.K.M. - zadruga za ekološku proizvodnju, prijevoz, građenje, turizam, savjetovanje i usluge, OIB 50205947472</item>
    </izvorni_sadrzaj>
    <derivirana_varijabla naziv="DomainObject.Predmet.ProtuStrankaListFormatedOIB_1">
      <item>ZADRUGA BRANITELJA Z.K.M. - zadruga za ekološku proizvodnju, prijevoz, građenje, turizam, savjetovanje i usluge, OIB 50205947472</item>
    </derivirana_varijabla>
  </DomainObject.Predmet.ProtuStrankaListFormatedOIB>
  <DomainObject.Predmet.ProtuStrankaListFormatedWithAdress>
    <izvorni_sadrzaj>
      <item>ZADRUGA BRANITELJA Z.K.M. - zadruga za ekološku proizvodnju, prijevoz, građenje, turizam, savjetovanje i usluge, Vlatka Kraljevića 12, 32236 Ilok</item>
    </izvorni_sadrzaj>
    <derivirana_varijabla naziv="DomainObject.Predmet.ProtuStrankaListFormatedWithAdress_1">
      <item>ZADRUGA BRANITELJA Z.K.M. - zadruga za ekološku proizvodnju, prijevoz, građenje, turizam, savjetovanje i usluge, Vlatka Kraljevića 12, 32236 Ilok</item>
    </derivirana_varijabla>
  </DomainObject.Predmet.ProtuStrankaListFormatedWithAdress>
  <DomainObject.Predmet.ProtuStrankaListFormatedWithAdressOIB>
    <izvorni_sadrzaj>
      <item>ZADRUGA BRANITELJA Z.K.M. - zadruga za ekološku proizvodnju, prijevoz, građenje, turizam, savjetovanje i usluge, OIB 50205947472, Vlatka Kraljevića 12, 32236 Ilok</item>
    </izvorni_sadrzaj>
    <derivirana_varijabla naziv="DomainObject.Predmet.ProtuStrankaListFormatedWithAdressOIB_1">
      <item>ZADRUGA BRANITELJA Z.K.M. - zadruga za ekološku proizvodnju, prijevoz, građenje, turizam, savjetovanje i usluge, OIB 50205947472, Vlatka Kraljevića 12, 32236 Ilok</item>
    </derivirana_varijabla>
  </DomainObject.Predmet.ProtuStrankaListFormatedWithAdressOIB>
  <DomainObject.Predmet.ProtuStrankaListNazivFormated>
    <izvorni_sadrzaj>
      <item>ZADRUGA BRANITELJA Z.K.M. - zadruga za ekološku proizvodnju, prijevoz, građenje, turizam, savjetovanje i usluge</item>
    </izvorni_sadrzaj>
    <derivirana_varijabla naziv="DomainObject.Predmet.ProtuStrankaListNazivFormated_1">
      <item>ZADRUGA BRANITELJA Z.K.M. - zadruga za ekološku proizvodnju, prijevoz, građenje, turizam, savjetovanje i usluge</item>
    </derivirana_varijabla>
  </DomainObject.Predmet.ProtuStrankaListNazivFormated>
  <DomainObject.Predmet.ProtuStrankaListNazivFormatedOIB>
    <izvorni_sadrzaj>
      <item>ZADRUGA BRANITELJA Z.K.M. - zadruga za ekološku proizvodnju, prijevoz, građenje, turizam, savjetovanje i usluge, OIB 50205947472</item>
    </izvorni_sadrzaj>
    <derivirana_varijabla naziv="DomainObject.Predmet.ProtuStrankaListNazivFormatedOIB_1">
      <item>ZADRUGA BRANITELJA Z.K.M. - zadruga za ekološku proizvodnju, prijevoz, građenje, turizam, savjetovanje i usluge, OIB 50205947472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ZADRUGA BRANITELJA Z.K.M. - zadruga za ekološku proizvodnju, prijevoz, građenje, turizam, savjetovanje i usluge</izvorni_sadrzaj>
    <derivirana_varijabla naziv="DomainObject.Predmet.ProtustrankaIDrugi_1">ZADRUGA BRANITELJA Z.K.M. - zadruga za ekološku proizvodnju, prijevoz, građenje, turizam, savjetovanje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IDrugiAdressOIB_1">ZADRUGA BRANITELJA Z.K.M. - zadruga za ekološku proizvodnju, prijevoz, građenje, turizam, savjetovanje i usluge, OIB 50205947472, Vlatka Kraljevića 12,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ZADRUGA BRANITELJA Z.K.M. - zadruga za ekološku proizvodnju, prijevoz, građenje, turizam, savjetovanje i usluge</item>
    </izvorni_sadrzaj>
    <derivirana_varijabla naziv="DomainObject.Predmet.SudioniciListNaziv_1">
      <item>FINA RC OSIJEK</item>
      <item>ZADRUGA BRANITELJA Z.K.M. - zadruga za ekološku proizvodnju, prijevoz, građenje, turizam, savjetovanje i usluge</item>
    </derivirana_varijabla>
  </DomainObject.Predmet.SudioniciListNaziv>
  <DomainObject.Predmet.SudioniciListAdressOIB>
    <izvorni_sadrzaj>
      <item>FINA RC OSIJEK, OIB 85821130368</item>
      <item>ZADRUGA BRANITELJA Z.K.M. - zadruga za ekološku proizvodnju, prijevoz, građenje, turizam, savjetovanje i usluge, OIB 50205947472, Vlatka Kraljevića 12,32236 Ilok</item>
    </izvorni_sadrzaj>
    <derivirana_varijabla naziv="DomainObject.Predmet.SudioniciListAdressOIB_1">
      <item>FINA RC OSIJEK, OIB 85821130368</item>
      <item>ZADRUGA BRANITELJA Z.K.M. - zadruga za ekološku proizvodnju, prijevoz, građenje, turizam, savjetovanje i usluge, OIB 50205947472, Vlatka Kraljevića 12,32236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50205947472</item>
    </izvorni_sadrzaj>
    <derivirana_varijabla naziv="DomainObject.Predmet.SudioniciListNazivOIB_1">
      <item>, OIB 85821130368</item>
      <item>, OIB 50205947472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82BC6-D3BB-42C2-A167-0A6FAA334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489</properties:Words>
  <properties:Characters>2765</properties:Characters>
  <properties:Lines>85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2017-02-15T11:01:00Z</dcterms:created>
  <dc:creator>Blanka</dc:creator>
  <cp:lastModifiedBy>Snježana Markotić Jurić</cp:lastModifiedBy>
  <cp:lastPrinted>2017-02-15T10:59:00Z</cp:lastPrinted>
  <dcterms:modified xmlns:xsi="http://www.w3.org/2001/XMLSchema-instance" xsi:type="dcterms:W3CDTF">2017-02-15T11:07:00Z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