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ca61" w14:paraId="858ca61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 xml:space="preserve">Zagreb, </w:t>
            </w:r>
            <w:proofErr w:type="spellStart"/>
            <w:r w:rsidRPr="00F53100">
              <w:t>Amruševa</w:t>
            </w:r>
            <w:proofErr w:type="spellEnd"/>
            <w:r w:rsidRPr="00F53100">
              <w:t xml:space="preserve">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="00784B34">
        <w:t>70</w:t>
      </w:r>
      <w:r w:rsidRPr="00F53100">
        <w:t>.</w:t>
      </w:r>
      <w:r w:rsidRPr="00F53100">
        <w:rPr>
          <w:b/>
        </w:rPr>
        <w:t xml:space="preserve"> </w:t>
      </w:r>
      <w:r w:rsidR="00784B34">
        <w:t>St-5029</w:t>
      </w:r>
      <w:r w:rsidR="00EB5A2F">
        <w:t>/</w:t>
      </w:r>
      <w:r w:rsidR="00784B34">
        <w:t>20</w:t>
      </w:r>
      <w:r w:rsidR="00EB5A2F">
        <w:t>16</w:t>
      </w:r>
      <w:r w:rsidRPr="00F53100">
        <w:t xml:space="preserve">     </w:t>
      </w:r>
    </w:p>
    <w:p w:rsidRDefault="00076114" w:rsidP="00076114" w:rsidR="00076114" w:rsidRPr="00D57D9F"/>
    <w:p w:rsidRDefault="00612F95" w:rsidP="00612F95" w:rsidR="00612F95">
      <w:pPr>
        <w:jc w:val="center"/>
      </w:pPr>
      <w:r w:rsidRPr="00612F95">
        <w:t>Z A K LJ U Č A K</w:t>
      </w:r>
    </w:p>
    <w:p w:rsidRDefault="00612F95" w:rsidP="00612F95" w:rsidR="00612F95">
      <w:pPr>
        <w:jc w:val="center"/>
      </w:pPr>
    </w:p>
    <w:p w:rsidRDefault="005F2AFB" w:rsidP="00612F95" w:rsidR="005F2AFB" w:rsidRPr="00F53100">
      <w:pPr>
        <w:jc w:val="center"/>
      </w:pPr>
      <w:r w:rsidRPr="00F53100">
        <w:tab/>
      </w:r>
    </w:p>
    <w:p w:rsidRDefault="00812E82" w:rsidP="00CB301D" w:rsidR="00664F42">
      <w:pPr>
        <w:jc w:val="both"/>
      </w:pPr>
      <w:r w:rsidRPr="00812E82">
        <w:t>Trgovački sud u Zagrebu, po sucu</w:t>
      </w:r>
      <w:r w:rsidR="00784B34">
        <w:t xml:space="preserve"> Maji Jurovicki</w:t>
      </w:r>
      <w:r w:rsidRPr="00812E82">
        <w:t>, u stečajnom postupku u povodu prijedloga predlagatelja</w:t>
      </w:r>
      <w:r w:rsidR="008C2F6C">
        <w:t xml:space="preserve"> </w:t>
      </w:r>
      <w:r w:rsidR="00DA19FE" w:rsidRPr="00DA19FE">
        <w:t xml:space="preserve">FINANCIJSKE AGENCIJE, Zagreb, Ulica grada Vukovara 70, OIB: 85821130368, za otvaranje stečajnog postupka nad dužnikom </w:t>
      </w:r>
      <w:r w:rsidR="00280D50" w:rsidRPr="00280D50">
        <w:t>ZVONIMIR UGOSTITELJSTVO d.o.o., OIB: 86890099591, MBS: 080544789, Sljemenska cest</w:t>
      </w:r>
      <w:r w:rsidR="00280D50">
        <w:t>a 10, Stu</w:t>
      </w:r>
      <w:r w:rsidR="00CC61ED">
        <w:t>bičke Toplice, 15. siječnja 2018</w:t>
      </w:r>
      <w:r w:rsidR="00280D50" w:rsidRPr="00280D50">
        <w:t>.</w:t>
      </w:r>
    </w:p>
    <w:p w:rsidRDefault="00612F95" w:rsidP="00CB301D" w:rsidR="00612F95" w:rsidRPr="00CB301D">
      <w:pPr>
        <w:jc w:val="both"/>
        <w:rPr>
          <w:lang w:val="pt-BR"/>
        </w:rPr>
      </w:pPr>
    </w:p>
    <w:p w:rsidRDefault="00612F95" w:rsidP="00612F95" w:rsidR="00612F95">
      <w:pPr>
        <w:jc w:val="center"/>
      </w:pPr>
      <w:r>
        <w:t>z  a  k  l  j u č  i  o      j  e</w:t>
      </w:r>
    </w:p>
    <w:p w:rsidRDefault="00612F95" w:rsidP="00612F95" w:rsidR="00612F95"/>
    <w:p w:rsidRDefault="00612F95" w:rsidP="001C6381" w:rsidR="00612F95">
      <w:r>
        <w:t xml:space="preserve">           Nalaže se privremenom stečajnom upravitelju </w:t>
      </w:r>
      <w:r w:rsidR="0008191B" w:rsidRPr="0008191B">
        <w:t>Zvonimir</w:t>
      </w:r>
      <w:r w:rsidR="0008191B">
        <w:t>u</w:t>
      </w:r>
      <w:r w:rsidR="0008191B" w:rsidRPr="0008191B">
        <w:t xml:space="preserve"> </w:t>
      </w:r>
      <w:proofErr w:type="spellStart"/>
      <w:r w:rsidR="0008191B" w:rsidRPr="0008191B">
        <w:t>Bodrožić</w:t>
      </w:r>
      <w:proofErr w:type="spellEnd"/>
      <w:r w:rsidR="0008191B" w:rsidRPr="0008191B">
        <w:t xml:space="preserve"> OIB: 85272390668 iz Zagreba, </w:t>
      </w:r>
      <w:proofErr w:type="spellStart"/>
      <w:r w:rsidR="0008191B" w:rsidRPr="0008191B">
        <w:t>Jurišićeva</w:t>
      </w:r>
      <w:proofErr w:type="spellEnd"/>
      <w:r w:rsidR="0008191B" w:rsidRPr="0008191B">
        <w:t xml:space="preserve"> 30 </w:t>
      </w:r>
      <w:r w:rsidR="008E52FE">
        <w:t>u roku od 30</w:t>
      </w:r>
      <w:r w:rsidR="009B7871" w:rsidRPr="009B7871">
        <w:t xml:space="preserve"> dana, utvrditi imovinu dužnika i vrijednost te imovine, te u istom roku dostaviti sudu izvješće koje će sadržavati ocjenu je li imovina dužnika dostatna za namirenje troškova stečajnog postupka.</w:t>
      </w:r>
      <w:r>
        <w:t xml:space="preserve"> (čl. 19. st. 2. SZ-a).</w:t>
      </w:r>
    </w:p>
    <w:p w:rsidRDefault="00612F95" w:rsidP="00612F95" w:rsidR="00612F95"/>
    <w:p w:rsidRDefault="00612F95" w:rsidP="00612F95" w:rsidR="00612F95">
      <w:pPr>
        <w:jc w:val="center"/>
      </w:pPr>
      <w:r>
        <w:t xml:space="preserve">U Zagrebu </w:t>
      </w:r>
      <w:r w:rsidR="0008191B" w:rsidRPr="0008191B">
        <w:t>15. siječnja 2018.</w:t>
      </w:r>
    </w:p>
    <w:p w:rsidRDefault="00612F95" w:rsidP="00612F95" w:rsidR="00612F95"/>
    <w:p w:rsidRDefault="00612F95" w:rsidP="00BD35D8" w:rsidR="00612F95">
      <w:pPr>
        <w:jc w:val="right"/>
      </w:pPr>
      <w:r>
        <w:tab/>
        <w:t>SUDAC:</w:t>
      </w:r>
    </w:p>
    <w:p w:rsidRDefault="00612F95" w:rsidP="00BD35D8" w:rsidR="00612F95">
      <w:pPr>
        <w:jc w:val="right"/>
      </w:pPr>
      <w:r>
        <w:t xml:space="preserve">     </w:t>
      </w:r>
      <w:r w:rsidR="00BD35D8">
        <w:t>Maja Jurovicki</w:t>
      </w:r>
      <w:r w:rsidR="0036103E">
        <w:t xml:space="preserve">, v.r. </w:t>
      </w:r>
    </w:p>
    <w:p w:rsidRDefault="00612F95" w:rsidP="00612F95" w:rsidR="00612F95"/>
    <w:p w:rsidRDefault="00612F95" w:rsidP="00612F95" w:rsidR="00612F95">
      <w:r>
        <w:t>UPUTA O PRAVNOM LIJEKU</w:t>
      </w:r>
    </w:p>
    <w:p w:rsidRDefault="00612F95" w:rsidP="00612F95" w:rsidR="00612F95">
      <w:r>
        <w:t>Protiv ovog zaključka nije dopuštena  žalba ( čl. 19.st.7. SZ ).</w:t>
      </w:r>
    </w:p>
    <w:p w:rsidRDefault="00612F95" w:rsidP="00612F95" w:rsidR="00612F95"/>
    <w:p w:rsidRDefault="0036103E" w:rsidP="004F5146" w:rsidR="0036103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6103E" w:rsidP="004F5146" w:rsidR="0036103E">
      <w:pPr>
        <w:jc w:val="right"/>
      </w:pPr>
      <w:r>
        <w:t xml:space="preserve">Mirjana Gašparić </w:t>
      </w:r>
    </w:p>
    <w:p w:rsidRDefault="00AB0EC3" w:rsidP="00612F95" w:rsidR="00AB0EC3" w:rsidRPr="00D57D9F"/>
    <w:sectPr w:rsidSect="00CB301D" w:rsidR="00AB0EC3" w:rsidRPr="00D57D9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BD35D8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311298">
      <w:t>St-5029</w:t>
    </w:r>
    <w:r>
      <w:t>/</w:t>
    </w:r>
    <w:r w:rsidR="00311298">
      <w:t>20</w:t>
    </w:r>
    <w:r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8191B"/>
    <w:rsid w:val="000E60FE"/>
    <w:rsid w:val="00150D89"/>
    <w:rsid w:val="00182A60"/>
    <w:rsid w:val="001C6381"/>
    <w:rsid w:val="0023291B"/>
    <w:rsid w:val="00280D50"/>
    <w:rsid w:val="00311298"/>
    <w:rsid w:val="0036103E"/>
    <w:rsid w:val="00385D37"/>
    <w:rsid w:val="0038750E"/>
    <w:rsid w:val="003D5103"/>
    <w:rsid w:val="00461EEC"/>
    <w:rsid w:val="004C0E1E"/>
    <w:rsid w:val="004E2609"/>
    <w:rsid w:val="004F66C7"/>
    <w:rsid w:val="00504FFD"/>
    <w:rsid w:val="005740EF"/>
    <w:rsid w:val="005C601B"/>
    <w:rsid w:val="005F2AFB"/>
    <w:rsid w:val="00612F95"/>
    <w:rsid w:val="00664F42"/>
    <w:rsid w:val="006C411E"/>
    <w:rsid w:val="00740AF5"/>
    <w:rsid w:val="0074383D"/>
    <w:rsid w:val="007720FA"/>
    <w:rsid w:val="00784B34"/>
    <w:rsid w:val="007B25C1"/>
    <w:rsid w:val="007C3986"/>
    <w:rsid w:val="00812E82"/>
    <w:rsid w:val="00823A3D"/>
    <w:rsid w:val="00833359"/>
    <w:rsid w:val="008B4355"/>
    <w:rsid w:val="008C2F6C"/>
    <w:rsid w:val="008E52FE"/>
    <w:rsid w:val="00964D2E"/>
    <w:rsid w:val="009B7871"/>
    <w:rsid w:val="009E1E8D"/>
    <w:rsid w:val="009E3981"/>
    <w:rsid w:val="009F5A00"/>
    <w:rsid w:val="00A04E23"/>
    <w:rsid w:val="00A12ADB"/>
    <w:rsid w:val="00AB0EC3"/>
    <w:rsid w:val="00AD2885"/>
    <w:rsid w:val="00BD35D8"/>
    <w:rsid w:val="00C96C9F"/>
    <w:rsid w:val="00CB301D"/>
    <w:rsid w:val="00CC61ED"/>
    <w:rsid w:val="00D1699C"/>
    <w:rsid w:val="00D53B6D"/>
    <w:rsid w:val="00D57D9F"/>
    <w:rsid w:val="00DA19FE"/>
    <w:rsid w:val="00E56BA4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0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03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0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0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0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0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0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0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</izvorni_sadrzaj>
    <derivirana_varijabla naziv="DomainObject.Predmet.SudioniciListNazivOIB_1">
      <item>, OIB 85821130368</item>
      <item>, OIB 86890099591</item>
      <item>, OIB 32599785635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023F4-79A9-48BD-819D-15FE6693F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849</properties:Characters>
  <properties:Lines>34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2018-01-15T10:26:00Z</dcterms:created>
  <dc:creator>gzubak</dc:creator>
  <cp:lastModifiedBy>Mirjana Gašparić</cp:lastModifiedBy>
  <cp:lastPrinted>2018-01-15T10:40:00Z</cp:lastPrinted>
  <dcterms:modified xmlns:xsi="http://www.w3.org/2001/XMLSchema-instance" xsi:type="dcterms:W3CDTF">2018-01-15T10:41:00Z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