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2203" w14:paraId="bc92203" w:rsidRDefault="0025696E" w:rsidP="004C444E" w:rsidR="0025696E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D9798B">
        <w:t>11</w:t>
      </w:r>
      <w:r w:rsidR="00587190">
        <w:t>/2017-2</w:t>
      </w:r>
    </w:p>
    <w:p w:rsidRDefault="00D70F04" w:rsidR="00D70F04">
      <w:bookmarkStart w:name="_GoBack" w:id="0"/>
      <w:bookmarkEnd w:id="0"/>
    </w:p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proofErr w:type="spellStart"/>
      <w:r w:rsidR="00D9798B">
        <w:t>Amer</w:t>
      </w:r>
      <w:proofErr w:type="spellEnd"/>
      <w:r w:rsidR="00D9798B">
        <w:t xml:space="preserve"> </w:t>
      </w:r>
      <w:proofErr w:type="spellStart"/>
      <w:r w:rsidR="00D9798B">
        <w:t>Ibrišković</w:t>
      </w:r>
      <w:proofErr w:type="spellEnd"/>
      <w:r w:rsidR="00D9798B">
        <w:t xml:space="preserve"> iz Zagreba, </w:t>
      </w:r>
      <w:proofErr w:type="spellStart"/>
      <w:r w:rsidR="00D9798B">
        <w:t>Biankinijeva</w:t>
      </w:r>
      <w:proofErr w:type="spellEnd"/>
      <w:r w:rsidR="00D9798B">
        <w:t xml:space="preserve"> 3, OIB; 64505459541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proofErr w:type="spellStart"/>
      <w:r w:rsidR="00D9798B">
        <w:t>Amer</w:t>
      </w:r>
      <w:proofErr w:type="spellEnd"/>
      <w:r w:rsidR="00D9798B">
        <w:t xml:space="preserve"> </w:t>
      </w:r>
      <w:proofErr w:type="spellStart"/>
      <w:r w:rsidR="00D9798B">
        <w:t>Ibrišković</w:t>
      </w:r>
      <w:proofErr w:type="spellEnd"/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D9798B">
        <w:t>11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D9798B">
        <w:t>11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85059B">
        <w:t>9.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4145C2" w:rsidR="00373BFC" w:rsidRPr="00AB3BF5">
      <w:pPr>
        <w:pStyle w:val="Bezproreda"/>
        <w:jc w:val="right"/>
      </w:pPr>
      <w:r w:rsidRPr="00AB3BF5">
        <w:t>Barbara Sirovica</w:t>
      </w:r>
    </w:p>
    <w:p w:rsidRDefault="00373BFC" w:rsidP="00373BFC" w:rsidR="00762CF6">
      <w:r>
        <w:t xml:space="preserve">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5696E"/>
    <w:rsid w:val="0028138F"/>
    <w:rsid w:val="00345DC8"/>
    <w:rsid w:val="00373BFC"/>
    <w:rsid w:val="004906B8"/>
    <w:rsid w:val="00587190"/>
    <w:rsid w:val="005F25C8"/>
    <w:rsid w:val="00762CF6"/>
    <w:rsid w:val="00844133"/>
    <w:rsid w:val="0085059B"/>
    <w:rsid w:val="00916D74"/>
    <w:rsid w:val="00A8023C"/>
    <w:rsid w:val="00AF527E"/>
    <w:rsid w:val="00D55022"/>
    <w:rsid w:val="00D70F04"/>
    <w:rsid w:val="00D9798B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0F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0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F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0F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0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F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Sp-11/2017</izvorni_sadrzaj>
    <derivirana_varijabla naziv="DomainObject.Predmet.OznakaBroj_1">Sp-11/2017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Amer Ibrišković</izvorni_sadrzaj>
    <derivirana_varijabla naziv="DomainObject.Predmet.StrankaFormated_1">  Amer Ibrišković</derivirana_varijabla>
  </DomainObject.Predmet.StrankaFormated>
  <DomainObject.Predmet.StrankaFormatedOIB>
    <izvorni_sadrzaj>  Amer Ibrišković, OIB 64505459541</izvorni_sadrzaj>
    <derivirana_varijabla naziv="DomainObject.Predmet.StrankaFormatedOIB_1">  Amer Ibrišković, OIB 64505459541</derivirana_varijabla>
  </DomainObject.Predmet.StrankaFormatedOIB>
  <DomainObject.Predmet.StrankaFormatedWithAdress>
    <izvorni_sadrzaj> Amer Ibrišković, Ulica Jurja Biankinija 3, 10000 Zagreb</izvorni_sadrzaj>
    <derivirana_varijabla naziv="DomainObject.Predmet.StrankaFormatedWithAdress_1"> Amer Ibrišković, Ulica Jurja Biankinija 3, 10000 Zagreb</derivirana_varijabla>
  </DomainObject.Predmet.StrankaFormatedWithAdress>
  <DomainObject.Predmet.StrankaFormatedWithAdressOIB>
    <izvorni_sadrzaj> Amer Ibrišković, OIB 64505459541, Ulica Jurja Biankinija 3, 10000 Zagreb</izvorni_sadrzaj>
    <derivirana_varijabla naziv="DomainObject.Predmet.StrankaFormatedWithAdressOIB_1"> Amer Ibrišković, OIB 64505459541, Ulica Jurja Biankinija 3, 10000 Zagreb</derivirana_varijabla>
  </DomainObject.Predmet.StrankaFormatedWithAdressOIB>
  <DomainObject.Predmet.StrankaWithAdress>
    <izvorni_sadrzaj>Amer Ibrišković Ulica Jurja Biankinija 3,10000 Zagreb</izvorni_sadrzaj>
    <derivirana_varijabla naziv="DomainObject.Predmet.StrankaWithAdress_1">Amer Ibrišković Ulica Jurja Biankinija 3,10000 Zagreb</derivirana_varijabla>
  </DomainObject.Predmet.StrankaWithAdress>
  <DomainObject.Predmet.StrankaWithAdressOIB>
    <izvorni_sadrzaj>Amer Ibrišković, OIB 64505459541, Ulica Jurja Biankinija 3,10000 Zagreb</izvorni_sadrzaj>
    <derivirana_varijabla naziv="DomainObject.Predmet.StrankaWithAdressOIB_1">Amer Ibrišković, OIB 64505459541, Ulica Jurja Biankinija 3,10000 Zagreb</derivirana_varijabla>
  </DomainObject.Predmet.StrankaWithAdressOIB>
  <DomainObject.Predmet.StrankaNazivFormated>
    <izvorni_sadrzaj>Amer Ibrišković</izvorni_sadrzaj>
    <derivirana_varijabla naziv="DomainObject.Predmet.StrankaNazivFormated_1">Amer Ibrišković</derivirana_varijabla>
  </DomainObject.Predmet.StrankaNazivFormated>
  <DomainObject.Predmet.StrankaNazivFormatedOIB>
    <izvorni_sadrzaj>Amer Ibrišković, OIB 64505459541</izvorni_sadrzaj>
    <derivirana_varijabla naziv="DomainObject.Predmet.StrankaNazivFormatedOIB_1">Amer Ibrišković, OIB 64505459541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Amer Ibrišković</item>
    </izvorni_sadrzaj>
    <derivirana_varijabla naziv="DomainObject.Predmet.StrankaListFormated_1">
      <item>Amer Ibrišković</item>
    </derivirana_varijabla>
  </DomainObject.Predmet.StrankaListFormated>
  <DomainObject.Predmet.StrankaListFormatedOIB>
    <izvorni_sadrzaj>
      <item>Amer Ibrišković, OIB 64505459541</item>
    </izvorni_sadrzaj>
    <derivirana_varijabla naziv="DomainObject.Predmet.StrankaListFormatedOIB_1">
      <item>Amer Ibrišković, OIB 64505459541</item>
    </derivirana_varijabla>
  </DomainObject.Predmet.StrankaListFormatedOIB>
  <DomainObject.Predmet.StrankaListFormatedWithAdress>
    <izvorni_sadrzaj>
      <item>Amer Ibrišković, Ulica Jurja Biankinija 3, 10000 Zagreb</item>
    </izvorni_sadrzaj>
    <derivirana_varijabla naziv="DomainObject.Predmet.StrankaListFormatedWithAdress_1">
      <item>Amer Ibrišković, Ulica Jurja Biankinija 3, 10000 Zagreb</item>
    </derivirana_varijabla>
  </DomainObject.Predmet.StrankaListFormatedWithAdress>
  <DomainObject.Predmet.StrankaListFormatedWithAdressOIB>
    <izvorni_sadrzaj>
      <item>Amer Ibrišković, OIB 64505459541, Ulica Jurja Biankinija 3, 10000 Zagreb</item>
    </izvorni_sadrzaj>
    <derivirana_varijabla naziv="DomainObject.Predmet.StrankaListFormatedWithAdressOIB_1">
      <item>Amer Ibrišković, OIB 64505459541, Ulica Jurja Biankinija 3, 10000 Zagreb</item>
    </derivirana_varijabla>
  </DomainObject.Predmet.StrankaListFormatedWithAdressOIB>
  <DomainObject.Predmet.StrankaListNazivFormated>
    <izvorni_sadrzaj>
      <item>Amer Ibrišković</item>
    </izvorni_sadrzaj>
    <derivirana_varijabla naziv="DomainObject.Predmet.StrankaListNazivFormated_1">
      <item>Amer Ibrišković</item>
    </derivirana_varijabla>
  </DomainObject.Predmet.StrankaListNazivFormated>
  <DomainObject.Predmet.StrankaListNazivFormatedOIB>
    <izvorni_sadrzaj>
      <item>Amer Ibrišković, OIB 64505459541</item>
    </izvorni_sadrzaj>
    <derivirana_varijabla naziv="DomainObject.Predmet.StrankaListNazivFormatedOIB_1">
      <item>Amer Ibrišković, OIB 64505459541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Amer Ibrišković</izvorni_sadrzaj>
    <derivirana_varijabla naziv="DomainObject.Predmet.StrankaIDrugi_1">Amer Ibrišković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Amer Ibrišković, OIB 64505459541, Ulica Jurja Biankinija 3, 10000 Zagreb</izvorni_sadrzaj>
    <derivirana_varijabla naziv="DomainObject.Predmet.StrankaIDrugiAdressOIB_1">Amer Ibrišković, OIB 64505459541, Ulica Jurja Biankinija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Amer Ibrišković</item>
    </izvorni_sadrzaj>
    <derivirana_varijabla naziv="DomainObject.Predmet.SudioniciListNaziv_1">
      <item>Amer Ibrišković</item>
    </derivirana_varijabla>
  </DomainObject.Predmet.SudioniciListNaziv>
  <DomainObject.Predmet.SudioniciListAdressOIB>
    <izvorni_sadrzaj>
      <item>Amer Ibrišković, OIB 64505459541, Ulica Jurja Biankinija 3,10000 Zagreb</item>
    </izvorni_sadrzaj>
    <derivirana_varijabla naziv="DomainObject.Predmet.SudioniciListAdressOIB_1">
      <item>Amer Ibrišković, OIB 64505459541, Ulica Jurja Biankinija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64505459541</item>
    </izvorni_sadrzaj>
    <derivirana_varijabla naziv="DomainObject.Predmet.SudioniciListNazivOIB_1">
      <item>, OIB 64505459541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1405</properties:Characters>
  <properties:Lines>50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2017-02-09T13:55:00Z</dcterms:created>
  <dc:creator>Korisnik</dc:creator>
  <cp:lastModifiedBy>Barbara Sirovica</cp:lastModifiedBy>
  <cp:lastPrinted>2017-02-09T13:55:00Z</cp:lastPrinted>
  <dcterms:modified xmlns:xsi="http://www.w3.org/2001/XMLSchema-instance" xsi:type="dcterms:W3CDTF">2017-02-09T13:56:00Z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