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5fd5" w14:paraId="d675fd5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>Zagreb, Amruševa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9423A">
        <w:t>1</w:t>
      </w:r>
      <w:r w:rsidR="00A7292E">
        <w:t>2</w:t>
      </w:r>
      <w:r w:rsidR="005F652F">
        <w:t>48</w:t>
      </w:r>
      <w:r w:rsidR="00B9423A">
        <w:t>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BE52C5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B9423A" w:rsidR="00B9423A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 </w:t>
      </w:r>
      <w:r w:rsidR="005F652F">
        <w:rPr>
          <w:b/>
        </w:rPr>
        <w:t xml:space="preserve">ATMOS d.o.o., </w:t>
      </w:r>
      <w:r w:rsidR="005F652F">
        <w:t>OIB: 80056141574</w:t>
      </w:r>
      <w:r w:rsidR="005F652F">
        <w:rPr>
          <w:b/>
        </w:rPr>
        <w:t xml:space="preserve">, </w:t>
      </w:r>
      <w:r w:rsidR="005F652F">
        <w:t xml:space="preserve"> Avenija V. Holjevca 14, Zagreb</w:t>
      </w:r>
      <w:r w:rsidR="00A7292E">
        <w:t>.</w:t>
      </w:r>
    </w:p>
    <w:p w:rsidRDefault="00A7292E" w:rsidP="00A7292E" w:rsidR="00A7292E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Iznos duga evidentiran na temelju ne</w:t>
      </w:r>
      <w:r w:rsidR="005F652F">
        <w:t>izvršenih osnova za plaćanje je 791.493,91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A7292E">
      <w:rPr>
        <w:b/>
        <w:color w:themeColor="text1" w:val="000000"/>
      </w:rPr>
      <w:t>12</w:t>
    </w:r>
    <w:r w:rsidR="005F652F">
      <w:rPr>
        <w:b/>
        <w:color w:themeColor="text1" w:val="000000"/>
      </w:rPr>
      <w:t>48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AB2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3E5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5F652F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7292E"/>
    <w:rsid w:val="00A93B12"/>
    <w:rsid w:val="00AB343E"/>
    <w:rsid w:val="00AC165C"/>
    <w:rsid w:val="00AC4528"/>
    <w:rsid w:val="00AC77E1"/>
    <w:rsid w:val="00AD027A"/>
    <w:rsid w:val="00B150C0"/>
    <w:rsid w:val="00B55A60"/>
    <w:rsid w:val="00B652B5"/>
    <w:rsid w:val="00B71A7F"/>
    <w:rsid w:val="00B82F18"/>
    <w:rsid w:val="00B9423A"/>
    <w:rsid w:val="00BE52C5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97193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2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A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A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A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A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2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A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A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A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A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St-1248/2019</izvorni_sadrzaj>
    <derivirana_varijabla naziv="DomainObject.Predmet.OznakaBroj_1">St-1248/2019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ATMOS d.o.o. zastupanog po punomoćniku Martina Knapić</izvorni_sadrzaj>
    <derivirana_varijabla naziv="DomainObject.Predmet.ProtustrankaFormated_1">  ATMOS d.o.o. zastupanog po punomoćniku Martina Knapić</derivirana_varijabla>
  </DomainObject.Predmet.ProtustrankaFormated>
  <DomainObject.Predmet.ProtustrankaFormatedOIB>
    <izvorni_sadrzaj>  ATMOS d.o.o., OIB 80056141574 zastupanog po punomoćniku Martina Knapić</izvorni_sadrzaj>
    <derivirana_varijabla naziv="DomainObject.Predmet.ProtustrankaFormatedOIB_1">  ATMOS d.o.o., OIB 80056141574 zastupanog po punomoćniku Martina Knapić</derivirana_varijabla>
  </DomainObject.Predmet.ProtustrankaFormatedOIB>
  <DomainObject.Predmet.ProtustrankaFormatedWithAdress>
    <izvorni_sadrzaj> ATMOS d.o.o., Avenija V. Holjevca 14, 10000 Zagreb zastupanog po punomoćniku Martina Knapić</izvorni_sadrzaj>
    <derivirana_varijabla naziv="DomainObject.Predmet.ProtustrankaFormatedWithAdress_1"> ATMOS d.o.o., Avenija V. Holjevca 14, 10000 Zagreb zastupanog po punomoćniku Martina Knapić</derivirana_varijabla>
  </DomainObject.Predmet.ProtustrankaFormatedWithAdress>
  <DomainObject.Predmet.ProtustrankaFormatedWithAdressOIB>
    <izvorni_sadrzaj> ATMOS d.o.o., OIB 80056141574, Avenija V. Holjevca 14, 10000 Zagreb zastupanog po punomoćniku Martina Knapić</izvorni_sadrzaj>
    <derivirana_varijabla naziv="DomainObject.Predmet.ProtustrankaFormatedWithAdressOIB_1"> ATMOS d.o.o., OIB 80056141574, Avenija V. Holjevca 14, 10000 Zagreb zastupanog po punomoćniku Martina Knapić</derivirana_varijabla>
  </DomainObject.Predmet.ProtustrankaFormatedWithAdressOIB>
  <DomainObject.Predmet.ProtustrankaWithAdress>
    <izvorni_sadrzaj>ATMOS d.o.o. Avenija V. Holjevca 14, 10000 Zagreb</izvorni_sadrzaj>
    <derivirana_varijabla naziv="DomainObject.Predmet.ProtustrankaWithAdress_1">ATMOS d.o.o. Avenija V. Holjevca 14, 10000 Zagreb</derivirana_varijabla>
  </DomainObject.Predmet.ProtustrankaWithAdress>
  <DomainObject.Predmet.ProtustrankaWithAdressOIB>
    <izvorni_sadrzaj>ATMOS d.o.o., OIB 80056141574, Avenija V. Holjevca 14, 10000 Zagreb</izvorni_sadrzaj>
    <derivirana_varijabla naziv="DomainObject.Predmet.ProtustrankaWithAdressOIB_1">ATMOS d.o.o., OIB 80056141574, Avenija V. Holjevca 14, 10000 Zagreb</derivirana_varijabla>
  </DomainObject.Predmet.ProtustrankaWithAdressOIB>
  <DomainObject.Predmet.ProtustrankaNazivFormated>
    <izvorni_sadrzaj>ATMOS d.o.o.</izvorni_sadrzaj>
    <derivirana_varijabla naziv="DomainObject.Predmet.ProtustrankaNazivFormated_1">ATMOS d.o.o.</derivirana_varijabla>
  </DomainObject.Predmet.ProtustrankaNazivFormated>
  <DomainObject.Predmet.ProtustrankaNazivFormatedOIB>
    <izvorni_sadrzaj>ATMOS d.o.o., OIB 80056141574</izvorni_sadrzaj>
    <derivirana_varijabla naziv="DomainObject.Predmet.ProtustrankaNazivFormatedOIB_1">ATMOS d.o.o., OIB 80056141574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ATMOS d.o.o. zastupanog po punomoćniku Martina Knapić</item>
    </izvorni_sadrzaj>
    <derivirana_varijabla naziv="DomainObject.Predmet.ProtuStrankaListFormated_1">
      <item>ATMOS d.o.o. zastupanog po punomoćniku Martina Knapić</item>
    </derivirana_varijabla>
  </DomainObject.Predmet.ProtuStrankaListFormated>
  <DomainObject.Predmet.ProtuStrankaListFormatedOIB>
    <izvorni_sadrzaj>
      <item>ATMOS d.o.o., OIB 80056141574 zastupanog po punomoćniku Martina Knapić</item>
    </izvorni_sadrzaj>
    <derivirana_varijabla naziv="DomainObject.Predmet.ProtuStrankaListFormatedOIB_1">
      <item>ATMOS d.o.o., OIB 80056141574 zastupanog po punomoćniku Martina Knapić</item>
    </derivirana_varijabla>
  </DomainObject.Predmet.ProtuStrankaListFormatedOIB>
  <DomainObject.Predmet.ProtuStrankaListFormatedWithAdress>
    <izvorni_sadrzaj>
      <item>ATMOS d.o.o., Avenija V. Holjevca 14, 10000 Zagreb zastupanog po punomoćniku Martina Knapić</item>
    </izvorni_sadrzaj>
    <derivirana_varijabla naziv="DomainObject.Predmet.ProtuStrankaListFormatedWithAdress_1">
      <item>ATMOS d.o.o., Avenija V. Holjevca 14, 10000 Zagreb zastupanog po punomoćniku Martina Knapić</item>
    </derivirana_varijabla>
  </DomainObject.Predmet.ProtuStrankaListFormatedWithAdress>
  <DomainObject.Predmet.ProtuStrankaListFormatedWithAdressOIB>
    <izvorni_sadrzaj>
      <item>ATMOS d.o.o., OIB 80056141574, Avenija V. Holjevca 14, 10000 Zagreb zastupanog po punomoćniku Martina Knapić</item>
    </izvorni_sadrzaj>
    <derivirana_varijabla naziv="DomainObject.Predmet.ProtuStrankaListFormatedWithAdressOIB_1">
      <item>ATMOS d.o.o., OIB 80056141574, Avenija V. Holjevca 14, 10000 Zagreb zastupanog po punomoćniku Martina Knapić</item>
    </derivirana_varijabla>
  </DomainObject.Predmet.ProtuStrankaListFormatedWithAdressOIB>
  <DomainObject.Predmet.ProtuStrankaListNazivFormated>
    <izvorni_sadrzaj>
      <item>ATMOS d.o.o.</item>
    </izvorni_sadrzaj>
    <derivirana_varijabla naziv="DomainObject.Predmet.ProtuStrankaListNazivFormated_1">
      <item>ATMOS d.o.o.</item>
    </derivirana_varijabla>
  </DomainObject.Predmet.ProtuStrankaListNazivFormated>
  <DomainObject.Predmet.ProtuStrankaListNazivFormatedOIB>
    <izvorni_sadrzaj>
      <item>ATMOS d.o.o., OIB 80056141574</item>
    </izvorni_sadrzaj>
    <derivirana_varijabla naziv="DomainObject.Predmet.ProtuStrankaListNazivFormatedOIB_1">
      <item>ATMOS d.o.o., OIB 80056141574</item>
    </derivirana_varijabla>
  </DomainObject.Predmet.ProtuStrankaListNazivFormatedOIB>
  <DomainObject.Predmet.OstaliListFormated>
    <izvorni_sadrzaj>
      <item>Martina Knapić punomoćnica sudionika u postupku ATMOS d.o.o.</item>
    </izvorni_sadrzaj>
    <derivirana_varijabla naziv="DomainObject.Predmet.OstaliListFormated_1">
      <item>Martina Knapić punomoćnica sudionika u postupku ATMOS d.o.o.</item>
    </derivirana_varijabla>
  </DomainObject.Predmet.OstaliListFormated>
  <DomainObject.Predmet.OstaliListFormatedOIB>
    <izvorni_sadrzaj>
      <item>Martina Knapić, OIB 54960948437 punomoćnica sudionika u postupku ATMOS d.o.o.</item>
    </izvorni_sadrzaj>
    <derivirana_varijabla naziv="DomainObject.Predmet.OstaliListFormatedOIB_1">
      <item>Martina Knapić, OIB 54960948437 punomoćnica sudionika u postupku ATMOS d.o.o.</item>
    </derivirana_varijabla>
  </DomainObject.Predmet.OstaliListFormatedOIB>
  <DomainObject.Predmet.OstaliListFormatedWithAdress>
    <izvorni_sadrzaj>
      <item>Martina Knapić, Krvavi Most 2, 10000 Zagreb punomoćnica sudionika u postupku ATMOS d.o.o.</item>
    </izvorni_sadrzaj>
    <derivirana_varijabla naziv="DomainObject.Predmet.OstaliListFormatedWithAdress_1">
      <item>Martina Knapić, Krvavi Most 2, 10000 Zagreb punomoćnica sudionika u postupku ATMOS d.o.o.</item>
    </derivirana_varijabla>
  </DomainObject.Predmet.OstaliListFormatedWithAdress>
  <DomainObject.Predmet.OstaliListFormatedWithAdressOIB>
    <izvorni_sadrzaj>
      <item>Martina Knapić, OIB 54960948437, Krvavi Most 2, 10000 Zagreb punomoćnica sudionika u postupku ATMOS d.o.o.</item>
    </izvorni_sadrzaj>
    <derivirana_varijabla naziv="DomainObject.Predmet.OstaliListFormatedWithAdressOIB_1">
      <item>Martina Knapić, OIB 54960948437, Krvavi Most 2, 10000 Zagreb punomoćnica sudionika u postupku ATMOS d.o.o.</item>
    </derivirana_varijabla>
  </DomainObject.Predmet.OstaliListFormatedWithAdressOIB>
  <DomainObject.Predmet.OstaliListNazivFormated>
    <izvorni_sadrzaj>
      <item>Martina Knapić</item>
    </izvorni_sadrzaj>
    <derivirana_varijabla naziv="DomainObject.Predmet.OstaliListNazivFormated_1">
      <item>Martina Knapić</item>
    </derivirana_varijabla>
  </DomainObject.Predmet.OstaliListNazivFormated>
  <DomainObject.Predmet.OstaliListNazivFormatedOIB>
    <izvorni_sadrzaj>
      <item>Martina Knapić, OIB 54960948437</item>
    </izvorni_sadrzaj>
    <derivirana_varijabla naziv="DomainObject.Predmet.OstaliListNazivFormatedOIB_1">
      <item>Martina Knapić, OIB 54960948437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ATMOS d.o.o.</izvorni_sadrzaj>
    <derivirana_varijabla naziv="DomainObject.Predmet.ProtustrankaIDrugi_1">ATMOS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ATMOS d.o.o., OIB 80056141574, Avenija V. Holjevca 14, 10000 Zagreb</izvorni_sadrzaj>
    <derivirana_varijabla naziv="DomainObject.Predmet.ProtustrankaIDrugiAdressOIB_1">ATMOS d.o.o., OIB 80056141574, Avenija V. Holjevca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ATMOS d.o.o.</item>
      <item>Martina Knapić</item>
    </izvorni_sadrzaj>
    <derivirana_varijabla naziv="DomainObject.Predmet.SudioniciListNaziv_1">
      <item>FINA Regionalni centar Zagreb</item>
      <item>ATMOS d.o.o.</item>
      <item>Martina Knapić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ATMOS d.o.o., OIB 80056141574, Avenija V. Holjevca 14,10000 Zagreb</item>
      <item>Martina Knapić, OIB 54960948437, Krvavi Most 2,10000 Zagreb</item>
    </izvorni_sadrzaj>
    <derivirana_varijabla naziv="DomainObject.Predmet.SudioniciListAdressOIB_1">
      <item>FINA Regionalni centar Zagreb, OIB 85821130368, Trg svibanjskih žrtava 1995. 1,10000 Zagreb</item>
      <item>ATMOS d.o.o., OIB 80056141574, Avenija V. Holjevca 14,10000 Zagreb</item>
      <item>Martina Knapić, OIB 54960948437, Krvavi Most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80056141574</item>
      <item>, OIB 54960948437</item>
    </izvorni_sadrzaj>
    <derivirana_varijabla naziv="DomainObject.Predmet.SudioniciListNazivOIB_1">
      <item>, OIB 85821130368</item>
      <item>, OIB 80056141574</item>
      <item>, OIB 54960948437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2019-07-17T11:39:00Z</dcterms:created>
  <dc:creator>ilukac</dc:creator>
  <cp:lastModifiedBy>Irena Benko</cp:lastModifiedBy>
  <cp:lastPrinted>2016-04-18T06:46:00Z</cp:lastPrinted>
  <dcterms:modified xmlns:xsi="http://www.w3.org/2001/XMLSchema-instance" xsi:type="dcterms:W3CDTF">2019-07-18T08:49:00Z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