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f7216e" w14:paraId="5f7216e" w:rsidRDefault="008A47D9" w:rsidP="008A47D9" w:rsidR="008A47D9" w:rsidRPr="008A47D9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5254B3C05816428B81E419920B56A530"/>
          </w:placeholder>
          <w:text/>
        </w:sdtPr>
        <w:sdtContent>
          <w:r w:rsidRPr="008A47D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A47D9" w:rsidP="008A47D9" w:rsidR="008A47D9" w:rsidRPr="008A47D9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27F462C03A1D4D2DBA0CAF249A03E1C5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8A47D9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8A47D9">
        <w:rPr>
          <w:rFonts w:cs="Times New Roman" w:eastAsia="Calibri"/>
          <w:b/>
          <w:noProof/>
        </w:rPr>
        <w:t xml:space="preserve"> </w:t>
      </w:r>
      <w:r w:rsidRPr="008A47D9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8A47D9" w:rsidP="008A47D9" w:rsidR="008A47D9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47D9" w:rsidP="008A47D9" w:rsidR="008A47D9" w:rsidRPr="008A47D9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F5A268897BC74E7C86CC95C853BD0808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8A47D9">
            <w:rPr>
              <w:rStyle w:val="eSPISCCParagraphDefaultFont"/>
              <w:rFonts w:eastAsiaTheme="minorHAnsi"/>
            </w:rPr>
            <w:t>Turinina 3</w:t>
          </w:r>
        </w:sdtContent>
      </w:sdt>
      <w:r w:rsidRPr="008A47D9">
        <w:rPr>
          <w:rFonts w:cs="Times New Roman" w:eastAsia="Calibri"/>
        </w:rPr>
        <w:t xml:space="preserve"> </w:t>
      </w:r>
    </w:p>
    <w:p w:rsidRDefault="008A47D9" w:rsidP="008A47D9" w:rsidR="008A47D9" w:rsidRPr="008A47D9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AE9F5123A4D24B82B59AFF0D45587987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8A47D9">
            <w:rPr>
              <w:rStyle w:val="eSPISCCParagraphDefaultFont"/>
              <w:rFonts w:eastAsia="Calibri"/>
            </w:rPr>
            <w:t>10010</w:t>
          </w:r>
        </w:sdtContent>
      </w:sdt>
      <w:r w:rsidRPr="008A47D9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C9C757718ADD431FBA30B3FBC161199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8A47D9">
            <w:rPr>
              <w:rStyle w:val="eSPISCCParagraphDefaultFont"/>
              <w:rFonts w:eastAsia="Calibri"/>
            </w:rPr>
            <w:t>Novi Zagreb – Istok</w:t>
          </w:r>
        </w:sdtContent>
      </w:sdt>
      <w:r w:rsidRPr="008A47D9">
        <w:rPr>
          <w:rFonts w:cs="Times New Roman" w:eastAsia="Calibri"/>
        </w:rPr>
        <w:t xml:space="preserve"> </w:t>
      </w:r>
      <w:r w:rsidRPr="008A47D9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8211AD9494CB46448B5F28A948F5D1C3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8A47D9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8A47D9" w:rsidP="008A47D9" w:rsidR="008A47D9" w:rsidRPr="008A47D9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8A47D9">
        <w:rPr>
          <w:rFonts w:cs="Times New Roman" w:eastAsia="Calibri"/>
          <w:caps/>
          <w:spacing w:val="100"/>
        </w:rPr>
        <w:t>republika hrvatska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8A47D9" w:rsidP="008A47D9" w:rsidR="008A47D9" w:rsidRPr="008A47D9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8A47D9">
        <w:rPr>
          <w:rFonts w:cs="Times New Roman" w:eastAsia="Times New Roman"/>
          <w:caps/>
          <w:spacing w:val="100"/>
        </w:rPr>
        <w:t>RJEŠENJE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8A47D9" w:rsidP="008A47D9" w:rsidR="008A47D9" w:rsidRPr="008A47D9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8A47D9">
        <w:rPr>
          <w:rFonts w:cs="Times New Roman" w:eastAsia="Calibri"/>
          <w:noProof/>
          <w:lang w:eastAsia="hr-HR"/>
        </w:rPr>
        <w:t xml:space="preserve">Općinski sud u Novom Zagrebu po </w:t>
      </w:r>
      <w:r w:rsidRPr="008A47D9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FD4F21104AAB4B3690A80D43977B8A0C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8A47D9">
            <w:rPr>
              <w:rStyle w:val="eSPISCCParagraphDefaultFont"/>
              <w:rFonts w:eastAsia="Calibri"/>
            </w:rPr>
            <w:t>Marija Karadžole</w:t>
          </w:r>
        </w:sdtContent>
      </w:sdt>
      <w:r w:rsidRPr="008A47D9">
        <w:rPr>
          <w:rFonts w:cs="Times New Roman" w:eastAsia="Calibri"/>
        </w:rPr>
        <w:t xml:space="preserve"> </w:t>
      </w:r>
      <w:r w:rsidRPr="008A47D9">
        <w:rPr>
          <w:rFonts w:cs="Times New Roman" w:eastAsia="Calibri"/>
          <w:noProof/>
          <w:lang w:eastAsia="hr-HR"/>
        </w:rPr>
        <w:t>u stečajnom postupku povodom prijedloga potrošača Vidosava Veljković iz Zagreba, Ivšićev prilaz 9, OIB 78371700675  za otvaranje stečajnog postupka, bez održavanja ročišta, dana 20. veljače 2017.</w:t>
      </w:r>
    </w:p>
    <w:p w:rsidRDefault="008A47D9" w:rsidP="008A47D9" w:rsidR="008A47D9" w:rsidRPr="008A47D9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8A47D9">
        <w:rPr>
          <w:rFonts w:cs="Times New Roman" w:eastAsia="Times New Roman"/>
          <w:spacing w:val="100"/>
          <w:lang w:eastAsia="hr-HR"/>
        </w:rPr>
        <w:t>riješio je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8A47D9" w:rsidP="008A47D9" w:rsidR="008A47D9" w:rsidRPr="008A47D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8A47D9">
        <w:rPr>
          <w:rFonts w:cs="Times New Roman" w:eastAsia="Times New Roman"/>
          <w:lang w:eastAsia="hr-HR"/>
        </w:rPr>
        <w:tab/>
        <w:t xml:space="preserve">Nalaže se potrošaču Vidosavi Veljković predujmiti troškove postupka u paušalnom iznosu od 1.000,00 kn (tisuću kuna) u roku od 15 dana od dana primitka ove odluke, na </w:t>
      </w:r>
      <w:r w:rsidRPr="008A47D9">
        <w:rPr>
          <w:rFonts w:cs="Times New Roman" w:eastAsia="Times New Roman"/>
          <w:lang w:eastAsia="hr-HR" w:val="en-AU"/>
        </w:rPr>
        <w:t xml:space="preserve"> žiro račun suda HR3723900011300029968, model HR 00, poziv na broj 151-4-17.</w:t>
      </w:r>
    </w:p>
    <w:p w:rsidRDefault="008A47D9" w:rsidP="008A47D9" w:rsidR="008A47D9" w:rsidRPr="008A47D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A47D9" w:rsidP="008A47D9" w:rsidR="008A47D9" w:rsidRPr="008A47D9">
      <w:pPr>
        <w:keepNext/>
        <w:spacing w:after="0"/>
        <w:jc w:val="center"/>
        <w:rPr>
          <w:rFonts w:cs="Times New Roman" w:eastAsia="Times New Roman"/>
        </w:rPr>
      </w:pPr>
      <w:r w:rsidRPr="008A47D9">
        <w:rPr>
          <w:rFonts w:cs="Times New Roman" w:eastAsia="Times New Roman"/>
        </w:rPr>
        <w:t>Obrazloženje</w:t>
      </w:r>
    </w:p>
    <w:p w:rsidRDefault="008A47D9" w:rsidP="008A47D9" w:rsidR="008A47D9" w:rsidRPr="008A47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7D9" w:rsidP="008A47D9" w:rsidR="008A47D9" w:rsidRPr="008A47D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A47D9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Dragutin Đurić  je 08. veljače 2017. podnio sudu prijedlog za otvaranje stečajnog postupka.</w:t>
      </w:r>
    </w:p>
    <w:p w:rsidRDefault="008A47D9" w:rsidP="008A47D9" w:rsidR="008A47D9" w:rsidRPr="008A47D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A47D9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8A47D9" w:rsidP="008A47D9" w:rsidR="008A47D9" w:rsidRPr="008A47D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A47D9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8A47D9" w:rsidP="008A47D9" w:rsidR="008A47D9" w:rsidRPr="008A47D9">
      <w:pPr>
        <w:spacing w:after="0"/>
        <w:jc w:val="both"/>
        <w:rPr>
          <w:rFonts w:cs="Times New Roman" w:eastAsia="Times New Roman"/>
        </w:rPr>
      </w:pPr>
      <w:r w:rsidRPr="008A47D9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A47D9" w:rsidP="008A47D9" w:rsidR="008A47D9" w:rsidRPr="008A47D9">
      <w:pPr>
        <w:spacing w:after="0"/>
        <w:rPr>
          <w:rFonts w:cs="Times New Roman" w:eastAsia="Times New Roman"/>
        </w:rPr>
      </w:pPr>
    </w:p>
    <w:p w:rsidRDefault="008A47D9" w:rsidP="008A47D9" w:rsidR="008A47D9" w:rsidRPr="008A47D9">
      <w:pPr>
        <w:spacing w:after="0"/>
        <w:jc w:val="center"/>
        <w:rPr>
          <w:rFonts w:cs="Times New Roman" w:eastAsia="Times New Roman"/>
        </w:rPr>
      </w:pPr>
      <w:r w:rsidRPr="008A47D9">
        <w:rPr>
          <w:rFonts w:cs="Times New Roman" w:eastAsia="Times New Roman"/>
        </w:rPr>
        <w:t>U Novom Zagrebu, 20. veljače 2017.</w:t>
      </w:r>
    </w:p>
    <w:p w:rsidRDefault="008A47D9" w:rsidP="008A47D9" w:rsidR="008A47D9" w:rsidRPr="008A47D9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8A47D9">
        <w:rPr>
          <w:rFonts w:cs="Times New Roman" w:eastAsia="Times New Roman"/>
          <w:noProof/>
        </w:rPr>
        <w:t>Sudac:</w:t>
      </w:r>
    </w:p>
    <w:p w:rsidRDefault="008A47D9" w:rsidP="008A47D9" w:rsidR="008A47D9" w:rsidRPr="008A47D9">
      <w:pPr>
        <w:spacing w:after="0"/>
        <w:jc w:val="right"/>
        <w:rPr>
          <w:rFonts w:cs="Times New Roman" w:eastAsia="Times New Roman"/>
          <w:noProof/>
        </w:rPr>
      </w:pPr>
      <w:r w:rsidRPr="008A47D9">
        <w:rPr>
          <w:rFonts w:cs="Times New Roman" w:eastAsia="Times New Roman"/>
          <w:noProof/>
        </w:rPr>
        <w:t>Marija Karadžole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  <w:lang w:eastAsia="hr-HR"/>
        </w:rPr>
      </w:pPr>
      <w:r w:rsidRPr="008A47D9">
        <w:rPr>
          <w:rFonts w:cs="Times New Roman" w:eastAsia="Times New Roman"/>
          <w:lang w:eastAsia="hr-HR"/>
        </w:rPr>
        <w:t>UPUTA O PRAVNOM LIJEKU</w:t>
      </w:r>
    </w:p>
    <w:p w:rsidRDefault="008A47D9" w:rsidP="008A47D9" w:rsidR="008A47D9" w:rsidRPr="008A47D9">
      <w:pPr>
        <w:spacing w:after="0"/>
        <w:jc w:val="both"/>
        <w:rPr>
          <w:rFonts w:cs="Times New Roman" w:eastAsia="Times New Roman"/>
        </w:rPr>
      </w:pPr>
      <w:r w:rsidRPr="008A47D9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8A47D9">
        <w:rPr>
          <w:rFonts w:cs="Times New Roman" w:eastAsia="Calibri"/>
        </w:rPr>
        <w:t xml:space="preserve"> mrežnoj stranici e-Oglasna ploča sudova</w:t>
      </w:r>
      <w:r w:rsidRPr="008A47D9">
        <w:rPr>
          <w:rFonts w:cs="Times New Roman" w:eastAsia="Times New Roman"/>
        </w:rPr>
        <w:t>. Žalba se podnosi ovom sudu u tri primjerka.</w:t>
      </w:r>
    </w:p>
    <w:p w:rsidRDefault="008A47D9" w:rsidP="008A47D9" w:rsidR="008A47D9" w:rsidRPr="008A47D9">
      <w:pPr>
        <w:spacing w:after="0"/>
        <w:jc w:val="both"/>
        <w:rPr>
          <w:rFonts w:cs="Times New Roman" w:eastAsia="Times New Roman"/>
        </w:rPr>
      </w:pPr>
    </w:p>
    <w:p w:rsidRDefault="008A47D9" w:rsidP="008A47D9" w:rsidR="008A47D9" w:rsidRPr="008A47D9">
      <w:pPr>
        <w:keepNext/>
        <w:spacing w:after="0"/>
        <w:rPr>
          <w:rFonts w:cs="Times New Roman" w:eastAsia="Times New Roman"/>
        </w:rPr>
      </w:pPr>
      <w:r w:rsidRPr="008A47D9">
        <w:rPr>
          <w:rFonts w:cs="Times New Roman" w:eastAsia="Times New Roman"/>
        </w:rPr>
        <w:lastRenderedPageBreak/>
        <w:t>DNA: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</w:rPr>
      </w:pPr>
      <w:r w:rsidRPr="008A47D9">
        <w:rPr>
          <w:rFonts w:cs="Times New Roman" w:eastAsia="Times New Roman"/>
        </w:rPr>
        <w:t>1. e-Oglasna ploča sudova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</w:rPr>
      </w:pPr>
      <w:r w:rsidRPr="008A47D9">
        <w:rPr>
          <w:rFonts w:cs="Times New Roman" w:eastAsia="Times New Roman"/>
        </w:rPr>
        <w:t>2. Potrošaču</w:t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</w:rPr>
      </w:pPr>
      <w:r w:rsidRPr="008A47D9">
        <w:rPr>
          <w:rFonts w:cs="Times New Roman" w:eastAsia="Times New Roman"/>
        </w:rPr>
        <w:tab/>
      </w:r>
      <w:r w:rsidRPr="008A47D9">
        <w:rPr>
          <w:rFonts w:cs="Times New Roman" w:eastAsia="Times New Roman"/>
        </w:rPr>
        <w:tab/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</w:rPr>
      </w:pPr>
      <w:r w:rsidRPr="008A47D9">
        <w:rPr>
          <w:rFonts w:cs="Times New Roman" w:eastAsia="Times New Roman"/>
        </w:rPr>
        <w:tab/>
      </w:r>
    </w:p>
    <w:p w:rsidRDefault="008A47D9" w:rsidP="008A47D9" w:rsidR="008A47D9" w:rsidRPr="008A47D9">
      <w:pPr>
        <w:keepNext/>
        <w:spacing w:after="0"/>
        <w:rPr>
          <w:rFonts w:cs="Times New Roman" w:eastAsia="Times New Roman"/>
        </w:rPr>
      </w:pPr>
    </w:p>
    <w:p w:rsidRDefault="008A47D9" w:rsidP="008A47D9" w:rsidR="008A47D9" w:rsidRPr="008A47D9">
      <w:pPr>
        <w:keepNext/>
        <w:spacing w:after="0"/>
        <w:rPr>
          <w:rFonts w:cs="Times New Roman" w:eastAsia="Calibri"/>
          <w:noProof/>
        </w:rPr>
      </w:pPr>
    </w:p>
    <w:p w:rsidRDefault="00076088" w:rsidP="008A47D9" w:rsidR="00076088" w:rsidRPr="008A47D9">
      <w:pPr>
        <w:rPr>
          <w:rStyle w:val="PozadinaSvijetloZuta"/>
          <w:noProof w:val="false"/>
          <w:shd w:fill="auto" w:color="auto" w:val="clear"/>
        </w:rPr>
      </w:pPr>
    </w:p>
    <w:sectPr w:rsidSect="00604AB6" w:rsidR="00076088" w:rsidRPr="008A47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CEB" w:rsidP="00537B78" w:rsidR="00C21CEB">
      <w:r>
        <w:separator/>
      </w:r>
    </w:p>
  </w:endnote>
  <w:endnote w:id="0" w:type="continuationSeparator">
    <w:p w:rsidRDefault="00C21CEB" w:rsidP="00537B78" w:rsidR="00C21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583" w:rsidR="0012458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717983"/>
      <w:docPartObj>
        <w:docPartGallery w:val="Page Numbers (Bottom of Page)"/>
        <w:docPartUnique/>
      </w:docPartObj>
    </w:sdtPr>
    <w:sdtEndPr/>
    <w:sdtContent>
      <w:p w:rsidRDefault="00124583" w:rsidR="001245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7D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583" w:rsidR="001245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CEB" w:rsidP="00537B78" w:rsidR="00C21CEB">
      <w:r>
        <w:separator/>
      </w:r>
    </w:p>
  </w:footnote>
  <w:footnote w:id="0" w:type="continuationSeparator">
    <w:p w:rsidRDefault="00C21CEB" w:rsidP="00537B78" w:rsidR="00C21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583" w:rsidR="001245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B55223763104BDE99E829AC31F196F9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A47D9" w:rsidRPr="008A47D9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EE225F2C8904F5A92442991BFF17BA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A47D9" w:rsidRPr="008A47D9">
          <w:rPr>
            <w:rStyle w:val="eSPISCCParagraphDefaultFont"/>
          </w:rPr>
          <w:t>Sp-4/2017-2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583" w:rsidR="001245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F56CF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88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4583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5177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6CF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E3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AB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8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47D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1A3"/>
    <w:rsid w:val="00B84507"/>
    <w:rsid w:val="00B8531F"/>
    <w:rsid w:val="00B8567E"/>
    <w:rsid w:val="00B8596C"/>
    <w:rsid w:val="00B861BA"/>
    <w:rsid w:val="00B8623B"/>
    <w:rsid w:val="00B869DF"/>
    <w:rsid w:val="00B869FE"/>
    <w:rsid w:val="00B86B2B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1CEB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A82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245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78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91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EE225F2C8904F5A92442991BFF17B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0B61BA-92EE-4611-ACE6-044B4318700D}"/>
      </w:docPartPr>
      <w:docPartBody>
        <w:p w:rsidRDefault="008F2190" w:rsidR="003A0B4C">
          <w:pPr>
            <w:pStyle w:val="3EE225F2C8904F5A92442991BFF17BA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B55223763104BDE99E829AC31F196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D51713-BD03-4E77-997F-EA862425C358}"/>
      </w:docPartPr>
      <w:docPartBody>
        <w:p w:rsidRDefault="008F2190" w:rsidR="003A0B4C">
          <w:pPr>
            <w:pStyle w:val="6B55223763104BDE99E829AC31F196F9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54B3C05816428B81E419920B56A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44BAC0B-A28E-4BAF-A316-075EDF94997B}"/>
      </w:docPartPr>
      <w:docPartBody>
        <w:p w:rsidRDefault="00731FCC" w:rsidP="00731FCC" w:rsidR="00000000">
          <w:pPr>
            <w:pStyle w:val="5254B3C05816428B81E419920B56A530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27F462C03A1D4D2DBA0CAF249A03E1C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B61D3E-B857-4A45-96FA-60C129FB4E51}"/>
      </w:docPartPr>
      <w:docPartBody>
        <w:p w:rsidRDefault="00731FCC" w:rsidP="00731FCC" w:rsidR="00000000">
          <w:pPr>
            <w:pStyle w:val="27F462C03A1D4D2DBA0CAF249A03E1C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5A268897BC74E7C86CC95C853BD080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400AF4-E0C4-4D17-A17C-AB3B2EB2103F}"/>
      </w:docPartPr>
      <w:docPartBody>
        <w:p w:rsidRDefault="00731FCC" w:rsidP="00731FCC" w:rsidR="00000000">
          <w:pPr>
            <w:pStyle w:val="F5A268897BC74E7C86CC95C853BD080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E9F5123A4D24B82B59AFF0D455879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AEE3DF0-334F-4BE9-A1B1-EDC368FFF37C}"/>
      </w:docPartPr>
      <w:docPartBody>
        <w:p w:rsidRDefault="00731FCC" w:rsidP="00731FCC" w:rsidR="00000000">
          <w:pPr>
            <w:pStyle w:val="AE9F5123A4D24B82B59AFF0D45587987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9C757718ADD431FBA30B3FBC161199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192FB12-5EE2-4B6A-B66A-BCFDDCD15A9B}"/>
      </w:docPartPr>
      <w:docPartBody>
        <w:p w:rsidRDefault="00731FCC" w:rsidP="00731FCC" w:rsidR="00000000">
          <w:pPr>
            <w:pStyle w:val="C9C757718ADD431FBA30B3FBC161199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211AD9494CB46448B5F28A948F5D1C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511255-C6C4-4649-97E0-DF2CE69DC664}"/>
      </w:docPartPr>
      <w:docPartBody>
        <w:p w:rsidRDefault="00731FCC" w:rsidP="00731FCC" w:rsidR="00000000">
          <w:pPr>
            <w:pStyle w:val="8211AD9494CB46448B5F28A948F5D1C3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FD4F21104AAB4B3690A80D43977B8A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134C9C1-0294-444A-B3EF-C9BFA8898C4C}"/>
      </w:docPartPr>
      <w:docPartBody>
        <w:p w:rsidRDefault="00731FCC" w:rsidP="00731FCC" w:rsidR="00000000">
          <w:pPr>
            <w:pStyle w:val="FD4F21104AAB4B3690A80D43977B8A0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5BA"/>
    <w:rsid w:val="003A0B4C"/>
    <w:rsid w:val="003F3EFC"/>
    <w:rsid w:val="006055BA"/>
    <w:rsid w:val="00731FCC"/>
    <w:rsid w:val="008F2190"/>
    <w:rsid w:val="00E0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1FCC"/>
  </w:style>
  <w:style w:customStyle="true" w:styleId="76CF9FB76D1E48D8A4DFBA18FE048997" w:type="paragraph">
    <w:name w:val="76CF9FB76D1E48D8A4DFBA18FE048997"/>
  </w:style>
  <w:style w:customStyle="true" w:styleId="CD00C47AD3634D65845D87AD098BD608" w:type="paragraph">
    <w:name w:val="CD00C47AD3634D65845D87AD098BD608"/>
  </w:style>
  <w:style w:customStyle="true" w:styleId="41EBE51DA0AB4DD3BA5ADC7D311FEDA5" w:type="paragraph">
    <w:name w:val="41EBE51DA0AB4DD3BA5ADC7D311FEDA5"/>
  </w:style>
  <w:style w:customStyle="true" w:styleId="62A757DA859F4CBB9AF76173A6F3D1D4" w:type="paragraph">
    <w:name w:val="62A757DA859F4CBB9AF76173A6F3D1D4"/>
  </w:style>
  <w:style w:customStyle="true" w:styleId="7D63969AD5834BCEBEEABD4B46B915EE" w:type="paragraph">
    <w:name w:val="7D63969AD5834BCEBEEABD4B46B915EE"/>
  </w:style>
  <w:style w:customStyle="true" w:styleId="0A97D577201E4C9481EA934E5FF84994" w:type="paragraph">
    <w:name w:val="0A97D577201E4C9481EA934E5FF84994"/>
  </w:style>
  <w:style w:customStyle="true" w:styleId="BB502281B4A442D3B7D22F98868B0DBE" w:type="paragraph">
    <w:name w:val="BB502281B4A442D3B7D22F98868B0DBE"/>
  </w:style>
  <w:style w:customStyle="true" w:styleId="74DADF5A6FA64555A4A89C449EF850DE" w:type="paragraph">
    <w:name w:val="74DADF5A6FA64555A4A89C449EF850DE"/>
  </w:style>
  <w:style w:customStyle="true" w:styleId="FB8E43322D72457F8847A2C1809E898F" w:type="paragraph">
    <w:name w:val="FB8E43322D72457F8847A2C1809E898F"/>
  </w:style>
  <w:style w:customStyle="true" w:styleId="3EE225F2C8904F5A92442991BFF17BA5" w:type="paragraph">
    <w:name w:val="3EE225F2C8904F5A92442991BFF17BA5"/>
  </w:style>
  <w:style w:customStyle="true" w:styleId="6B55223763104BDE99E829AC31F196F9" w:type="paragraph">
    <w:name w:val="6B55223763104BDE99E829AC31F196F9"/>
  </w:style>
  <w:style w:customStyle="true" w:styleId="3CE97533B37047B8AB5D3D80212A6C41" w:type="paragraph">
    <w:name w:val="3CE97533B37047B8AB5D3D80212A6C41"/>
  </w:style>
  <w:style w:customStyle="true" w:styleId="1DB3CAA359954E8CA41C5EB177B8F2DA" w:type="paragraph">
    <w:name w:val="1DB3CAA359954E8CA41C5EB177B8F2DA"/>
    <w:rsid w:val="006055BA"/>
  </w:style>
  <w:style w:customStyle="true" w:styleId="0EF6D19669C1415E9FE8A3D33AB8AB48" w:type="paragraph">
    <w:name w:val="0EF6D19669C1415E9FE8A3D33AB8AB48"/>
    <w:rsid w:val="006055BA"/>
  </w:style>
  <w:style w:customStyle="true" w:styleId="3B6E4DEEBC16469EB090D2D2C4DEDD82" w:type="paragraph">
    <w:name w:val="3B6E4DEEBC16469EB090D2D2C4DEDD82"/>
    <w:rsid w:val="006055BA"/>
  </w:style>
  <w:style w:customStyle="true" w:styleId="4EEE156258FB410DB3185711C2984D9A" w:type="paragraph">
    <w:name w:val="4EEE156258FB410DB3185711C2984D9A"/>
    <w:rsid w:val="006055BA"/>
  </w:style>
  <w:style w:customStyle="true" w:styleId="64B4E45B09D54507BD124F1F0923F79A" w:type="paragraph">
    <w:name w:val="64B4E45B09D54507BD124F1F0923F79A"/>
    <w:rsid w:val="006055BA"/>
  </w:style>
  <w:style w:customStyle="true" w:styleId="2B8BA172F312401FB254B5385971BEB5" w:type="paragraph">
    <w:name w:val="2B8BA172F312401FB254B5385971BEB5"/>
    <w:rsid w:val="006055BA"/>
  </w:style>
  <w:style w:customStyle="true" w:styleId="2429940261DD453F80A2D7B3FD6B1FA0" w:type="paragraph">
    <w:name w:val="2429940261DD453F80A2D7B3FD6B1FA0"/>
    <w:rsid w:val="006055BA"/>
  </w:style>
  <w:style w:customStyle="true" w:styleId="F903689A0A6145A4B9B6B9178286FA8F" w:type="paragraph">
    <w:name w:val="F903689A0A6145A4B9B6B9178286FA8F"/>
    <w:rsid w:val="006055BA"/>
  </w:style>
  <w:style w:customStyle="true" w:styleId="4E23CA1B3A384E0D85B79EFCF7818F22" w:type="paragraph">
    <w:name w:val="4E23CA1B3A384E0D85B79EFCF7818F22"/>
    <w:rsid w:val="006055BA"/>
  </w:style>
  <w:style w:customStyle="true" w:styleId="00AB51739C4B40C585B57C0D0F128B6D" w:type="paragraph">
    <w:name w:val="00AB51739C4B40C585B57C0D0F128B6D"/>
    <w:rsid w:val="006055BA"/>
  </w:style>
  <w:style w:customStyle="true" w:styleId="17A154E69B4A402386911F93B6E8633F" w:type="paragraph">
    <w:name w:val="17A154E69B4A402386911F93B6E8633F"/>
    <w:rsid w:val="006055BA"/>
  </w:style>
  <w:style w:customStyle="true" w:styleId="78D513934F5D45A1A7C8DBE09CAB3110" w:type="paragraph">
    <w:name w:val="78D513934F5D45A1A7C8DBE09CAB3110"/>
    <w:rsid w:val="006055BA"/>
  </w:style>
  <w:style w:customStyle="true" w:styleId="9B4EECA4C9B7416DB81C5ECD139F0CDA" w:type="paragraph">
    <w:name w:val="9B4EECA4C9B7416DB81C5ECD139F0CDA"/>
    <w:rsid w:val="006055BA"/>
  </w:style>
  <w:style w:customStyle="true" w:styleId="07354C3752D448218323D99D4684B23E" w:type="paragraph">
    <w:name w:val="07354C3752D448218323D99D4684B23E"/>
    <w:rsid w:val="006055BA"/>
  </w:style>
  <w:style w:customStyle="true" w:styleId="5F9BF28984DA462D976EC2E52D56D41C" w:type="paragraph">
    <w:name w:val="5F9BF28984DA462D976EC2E52D56D41C"/>
    <w:rsid w:val="006055BA"/>
  </w:style>
  <w:style w:customStyle="true" w:styleId="7219EF1EE959441ABB504B29A77688F9" w:type="paragraph">
    <w:name w:val="7219EF1EE959441ABB504B29A77688F9"/>
    <w:rsid w:val="006055BA"/>
  </w:style>
  <w:style w:customStyle="true" w:styleId="3C996A9B7AFF46028F02A35EEF41E0F2" w:type="paragraph">
    <w:name w:val="3C996A9B7AFF46028F02A35EEF41E0F2"/>
    <w:rsid w:val="006055BA"/>
  </w:style>
  <w:style w:customStyle="true" w:styleId="4977D603C9CF479F8AF618F5E4173BD5" w:type="paragraph">
    <w:name w:val="4977D603C9CF479F8AF618F5E4173BD5"/>
    <w:rsid w:val="006055BA"/>
  </w:style>
  <w:style w:customStyle="true" w:styleId="1FC929D0552940D883C062A8C40E9054" w:type="paragraph">
    <w:name w:val="1FC929D0552940D883C062A8C40E9054"/>
    <w:rsid w:val="006055BA"/>
  </w:style>
  <w:style w:customStyle="true" w:styleId="608FC834654241268068DBA8FB4AD12E" w:type="paragraph">
    <w:name w:val="608FC834654241268068DBA8FB4AD12E"/>
    <w:rsid w:val="006055BA"/>
  </w:style>
  <w:style w:customStyle="true" w:styleId="0B6200F7DC1B415AAFF90A9796AE69A4" w:type="paragraph">
    <w:name w:val="0B6200F7DC1B415AAFF90A9796AE69A4"/>
    <w:rsid w:val="006055BA"/>
  </w:style>
  <w:style w:customStyle="true" w:styleId="23EC6819B3E946E9B828402D2BC0AE9F" w:type="paragraph">
    <w:name w:val="23EC6819B3E946E9B828402D2BC0AE9F"/>
    <w:rsid w:val="006055BA"/>
  </w:style>
  <w:style w:customStyle="true" w:styleId="3CFAA6FD21CD47528DBE78D5F1E70E8E" w:type="paragraph">
    <w:name w:val="3CFAA6FD21CD47528DBE78D5F1E70E8E"/>
    <w:rsid w:val="006055BA"/>
  </w:style>
  <w:style w:customStyle="true" w:styleId="68398441E0A2448597564A2B3BAD6DFB" w:type="paragraph">
    <w:name w:val="68398441E0A2448597564A2B3BAD6DFB"/>
    <w:rsid w:val="006055BA"/>
  </w:style>
  <w:style w:customStyle="true" w:styleId="3867B54218244A1D930C853561BF1C5A" w:type="paragraph">
    <w:name w:val="3867B54218244A1D930C853561BF1C5A"/>
    <w:rsid w:val="006055BA"/>
  </w:style>
  <w:style w:customStyle="true" w:styleId="C0B050E837E840D492A4B1DFE226B43F" w:type="paragraph">
    <w:name w:val="C0B050E837E840D492A4B1DFE226B43F"/>
    <w:rsid w:val="006055BA"/>
  </w:style>
  <w:style w:customStyle="true" w:styleId="5EC64F8D60CE4655B9399F536532409A" w:type="paragraph">
    <w:name w:val="5EC64F8D60CE4655B9399F536532409A"/>
    <w:rsid w:val="006055BA"/>
  </w:style>
  <w:style w:customStyle="true" w:styleId="6B295379268F450BAA05AE6DD9503AC9" w:type="paragraph">
    <w:name w:val="6B295379268F450BAA05AE6DD9503AC9"/>
    <w:rsid w:val="006055BA"/>
  </w:style>
  <w:style w:customStyle="true" w:styleId="501E17D789974F3CB2BA54B81DD55F94" w:type="paragraph">
    <w:name w:val="501E17D789974F3CB2BA54B81DD55F94"/>
    <w:rsid w:val="006055BA"/>
  </w:style>
  <w:style w:customStyle="true" w:styleId="F1C00FDDB4204738B1CDD890BAC4CA63" w:type="paragraph">
    <w:name w:val="F1C00FDDB4204738B1CDD890BAC4CA63"/>
    <w:rsid w:val="006055BA"/>
  </w:style>
  <w:style w:customStyle="true" w:styleId="F97B2480EB6142C59C8A9546F00EC4D9" w:type="paragraph">
    <w:name w:val="F97B2480EB6142C59C8A9546F00EC4D9"/>
    <w:rsid w:val="006055BA"/>
  </w:style>
  <w:style w:customStyle="true" w:styleId="794D23193CD74E22A048290A129BB385" w:type="paragraph">
    <w:name w:val="794D23193CD74E22A048290A129BB385"/>
    <w:rsid w:val="006055BA"/>
  </w:style>
  <w:style w:customStyle="true" w:styleId="129F0FF616094FA1B96EA6460C4331BB" w:type="paragraph">
    <w:name w:val="129F0FF616094FA1B96EA6460C4331BB"/>
    <w:rsid w:val="006055BA"/>
  </w:style>
  <w:style w:customStyle="true" w:styleId="F3A12FC12F35438AB14C7350897FF533" w:type="paragraph">
    <w:name w:val="F3A12FC12F35438AB14C7350897FF533"/>
    <w:rsid w:val="006055BA"/>
  </w:style>
  <w:style w:customStyle="true" w:styleId="61336A34B62543F39EFE6AC58B2AD028" w:type="paragraph">
    <w:name w:val="61336A34B62543F39EFE6AC58B2AD028"/>
    <w:rsid w:val="006055BA"/>
  </w:style>
  <w:style w:customStyle="true" w:styleId="C96591153B0D46F78647E5BAFE397E9D" w:type="paragraph">
    <w:name w:val="C96591153B0D46F78647E5BAFE397E9D"/>
    <w:rsid w:val="006055BA"/>
  </w:style>
  <w:style w:customStyle="true" w:styleId="696D2E2704A14D90AF89241B1A42934A" w:type="paragraph">
    <w:name w:val="696D2E2704A14D90AF89241B1A42934A"/>
    <w:rsid w:val="006055BA"/>
  </w:style>
  <w:style w:customStyle="true" w:styleId="929850639CD2471CAC09D9B85B3511F1" w:type="paragraph">
    <w:name w:val="929850639CD2471CAC09D9B85B3511F1"/>
    <w:rsid w:val="006055BA"/>
  </w:style>
  <w:style w:customStyle="true" w:styleId="B5B5E21176264225B3AB843C7F529F7D" w:type="paragraph">
    <w:name w:val="B5B5E21176264225B3AB843C7F529F7D"/>
    <w:rsid w:val="006055BA"/>
  </w:style>
  <w:style w:customStyle="true" w:styleId="AC71EED471F9446EA7C165EF4CCC65D2" w:type="paragraph">
    <w:name w:val="AC71EED471F9446EA7C165EF4CCC65D2"/>
    <w:rsid w:val="006055BA"/>
  </w:style>
  <w:style w:customStyle="true" w:styleId="97732FBC497340BA81163C7365940E8E" w:type="paragraph">
    <w:name w:val="97732FBC497340BA81163C7365940E8E"/>
    <w:rsid w:val="006055BA"/>
  </w:style>
  <w:style w:customStyle="true" w:styleId="CAEA3A1C662F406B8FA192CA9947BAD5" w:type="paragraph">
    <w:name w:val="CAEA3A1C662F406B8FA192CA9947BAD5"/>
    <w:rsid w:val="006055BA"/>
  </w:style>
  <w:style w:customStyle="true" w:styleId="14177E578C084325A7B3A5BDF317C2B9" w:type="paragraph">
    <w:name w:val="14177E578C084325A7B3A5BDF317C2B9"/>
    <w:rsid w:val="006055BA"/>
  </w:style>
  <w:style w:customStyle="true" w:styleId="95316D7FAC554FEFA4A62461AD82BB37" w:type="paragraph">
    <w:name w:val="95316D7FAC554FEFA4A62461AD82BB37"/>
    <w:rsid w:val="006055BA"/>
  </w:style>
  <w:style w:customStyle="true" w:styleId="BF6C288ACC7D4A24BF1220A6497737A4" w:type="paragraph">
    <w:name w:val="BF6C288ACC7D4A24BF1220A6497737A4"/>
    <w:rsid w:val="006055BA"/>
  </w:style>
  <w:style w:customStyle="true" w:styleId="94CF3B62AA3A4A2791903D76E801D908" w:type="paragraph">
    <w:name w:val="94CF3B62AA3A4A2791903D76E801D908"/>
    <w:rsid w:val="006055BA"/>
  </w:style>
  <w:style w:customStyle="true" w:styleId="F360B75CD15B4F7BA9A13E59ECE37BF0" w:type="paragraph">
    <w:name w:val="F360B75CD15B4F7BA9A13E59ECE37BF0"/>
    <w:rsid w:val="006055BA"/>
  </w:style>
  <w:style w:customStyle="true" w:styleId="43D6C2D239FB4DBD935B3864C3979344" w:type="paragraph">
    <w:name w:val="43D6C2D239FB4DBD935B3864C3979344"/>
    <w:rsid w:val="006055BA"/>
  </w:style>
  <w:style w:customStyle="true" w:styleId="344DA92B840D4F0BAF2245424BED7116" w:type="paragraph">
    <w:name w:val="344DA92B840D4F0BAF2245424BED7116"/>
    <w:rsid w:val="006055BA"/>
  </w:style>
  <w:style w:customStyle="true" w:styleId="6D6ACB38BB76436E8954F693624BAA2E" w:type="paragraph">
    <w:name w:val="6D6ACB38BB76436E8954F693624BAA2E"/>
    <w:rsid w:val="006055BA"/>
  </w:style>
  <w:style w:customStyle="true" w:styleId="D68E91440F2848DBA07FB34761AE5932" w:type="paragraph">
    <w:name w:val="D68E91440F2848DBA07FB34761AE5932"/>
    <w:rsid w:val="006055BA"/>
  </w:style>
  <w:style w:customStyle="true" w:styleId="78E2AE9F648F40819A63291E1323D856" w:type="paragraph">
    <w:name w:val="78E2AE9F648F40819A63291E1323D856"/>
    <w:rsid w:val="006055BA"/>
  </w:style>
  <w:style w:customStyle="true" w:styleId="FA2D4D3B1F6D4F6C9BBB6ED3884143BB" w:type="paragraph">
    <w:name w:val="FA2D4D3B1F6D4F6C9BBB6ED3884143BB"/>
    <w:rsid w:val="006055BA"/>
  </w:style>
  <w:style w:customStyle="true" w:styleId="B89559B27B2C47DE9DA66A6F9B2383BA" w:type="paragraph">
    <w:name w:val="B89559B27B2C47DE9DA66A6F9B2383BA"/>
    <w:rsid w:val="006055BA"/>
  </w:style>
  <w:style w:customStyle="true" w:styleId="B7E6BFBDC534454E89C98EE26E8917A1" w:type="paragraph">
    <w:name w:val="B7E6BFBDC534454E89C98EE26E8917A1"/>
    <w:rsid w:val="006055BA"/>
  </w:style>
  <w:style w:customStyle="true" w:styleId="9BFD6AA24BB24D5CA0867335D2D23F24" w:type="paragraph">
    <w:name w:val="9BFD6AA24BB24D5CA0867335D2D23F24"/>
    <w:rsid w:val="006055BA"/>
  </w:style>
  <w:style w:customStyle="true" w:styleId="CE8626596EB74F789F604A581F3EE431" w:type="paragraph">
    <w:name w:val="CE8626596EB74F789F604A581F3EE431"/>
    <w:rsid w:val="006055BA"/>
  </w:style>
  <w:style w:customStyle="true" w:styleId="8CE0BC2CBED74D439DCB1661BA08E474" w:type="paragraph">
    <w:name w:val="8CE0BC2CBED74D439DCB1661BA08E474"/>
    <w:rsid w:val="006055BA"/>
  </w:style>
  <w:style w:customStyle="true" w:styleId="C1499509A05B4D43ACECFE5448BDEA7E" w:type="paragraph">
    <w:name w:val="C1499509A05B4D43ACECFE5448BDEA7E"/>
    <w:rsid w:val="006055BA"/>
  </w:style>
  <w:style w:customStyle="true" w:styleId="BB0E84D1AD1F4BDD9295AF064F7EE1C6" w:type="paragraph">
    <w:name w:val="BB0E84D1AD1F4BDD9295AF064F7EE1C6"/>
    <w:rsid w:val="006055BA"/>
  </w:style>
  <w:style w:customStyle="true" w:styleId="A0CC90B5C01B46D99DFD38C0BE5EAC10" w:type="paragraph">
    <w:name w:val="A0CC90B5C01B46D99DFD38C0BE5EAC10"/>
    <w:rsid w:val="006055BA"/>
  </w:style>
  <w:style w:customStyle="true" w:styleId="207275E474F84D0489F731349E609CB5" w:type="paragraph">
    <w:name w:val="207275E474F84D0489F731349E609CB5"/>
    <w:rsid w:val="006055BA"/>
  </w:style>
  <w:style w:customStyle="true" w:styleId="37F5F8B95AC049F3959C72E1D8B1A9F9" w:type="paragraph">
    <w:name w:val="37F5F8B95AC049F3959C72E1D8B1A9F9"/>
    <w:rsid w:val="006055BA"/>
  </w:style>
  <w:style w:customStyle="true" w:styleId="43C33BD97B7A4110BA81391FDD23352F" w:type="paragraph">
    <w:name w:val="43C33BD97B7A4110BA81391FDD23352F"/>
    <w:rsid w:val="006055BA"/>
  </w:style>
  <w:style w:customStyle="true" w:styleId="27F6991C5C7343FBBFC5FE4AA9CDC815" w:type="paragraph">
    <w:name w:val="27F6991C5C7343FBBFC5FE4AA9CDC815"/>
    <w:rsid w:val="006055BA"/>
  </w:style>
  <w:style w:customStyle="true" w:styleId="2D8B76740E8E4165BD726E3885027B7E" w:type="paragraph">
    <w:name w:val="2D8B76740E8E4165BD726E3885027B7E"/>
    <w:rsid w:val="006055BA"/>
  </w:style>
  <w:style w:customStyle="true" w:styleId="D86DF5B183BC431D8FB5E0A112422FCD" w:type="paragraph">
    <w:name w:val="D86DF5B183BC431D8FB5E0A112422FCD"/>
    <w:rsid w:val="006055BA"/>
  </w:style>
  <w:style w:customStyle="true" w:styleId="62FEFCBDCF8447B4B1237FAFBC773DDC" w:type="paragraph">
    <w:name w:val="62FEFCBDCF8447B4B1237FAFBC773DDC"/>
    <w:rsid w:val="006055BA"/>
  </w:style>
  <w:style w:customStyle="true" w:styleId="12A4D21AC04943B69DDFC484EBED7E38" w:type="paragraph">
    <w:name w:val="12A4D21AC04943B69DDFC484EBED7E38"/>
    <w:rsid w:val="006055BA"/>
  </w:style>
  <w:style w:customStyle="true" w:styleId="C423A12BBBF547978F2878DA64B8FA54" w:type="paragraph">
    <w:name w:val="C423A12BBBF547978F2878DA64B8FA54"/>
    <w:rsid w:val="006055BA"/>
  </w:style>
  <w:style w:customStyle="true" w:styleId="759CA82E33354291AED9A254491B0A80" w:type="paragraph">
    <w:name w:val="759CA82E33354291AED9A254491B0A80"/>
    <w:rsid w:val="006055BA"/>
  </w:style>
  <w:style w:customStyle="true" w:styleId="1C8BB60A0A374A2FAF24FA0AB86FB82B" w:type="paragraph">
    <w:name w:val="1C8BB60A0A374A2FAF24FA0AB86FB82B"/>
    <w:rsid w:val="006055BA"/>
  </w:style>
  <w:style w:customStyle="true" w:styleId="5FCE963B3CAF4C548A4D0708C4FB0F7B" w:type="paragraph">
    <w:name w:val="5FCE963B3CAF4C548A4D0708C4FB0F7B"/>
    <w:rsid w:val="006055BA"/>
  </w:style>
  <w:style w:customStyle="true" w:styleId="F3C2EB92BA88409BA4CAD956434A9D1C" w:type="paragraph">
    <w:name w:val="F3C2EB92BA88409BA4CAD956434A9D1C"/>
    <w:rsid w:val="006055BA"/>
  </w:style>
  <w:style w:customStyle="true" w:styleId="B1540F151BFA4CF1BB3F67ABE168C8BB" w:type="paragraph">
    <w:name w:val="B1540F151BFA4CF1BB3F67ABE168C8BB"/>
    <w:rsid w:val="006055BA"/>
  </w:style>
  <w:style w:customStyle="true" w:styleId="2BB08FF765F74DB693969C0853061708" w:type="paragraph">
    <w:name w:val="2BB08FF765F74DB693969C0853061708"/>
    <w:rsid w:val="006055BA"/>
  </w:style>
  <w:style w:customStyle="true" w:styleId="20938EDFF2354B7F86367B6C89AB89E1" w:type="paragraph">
    <w:name w:val="20938EDFF2354B7F86367B6C89AB89E1"/>
    <w:rsid w:val="006055BA"/>
  </w:style>
  <w:style w:customStyle="true" w:styleId="6F85F669FC4F438E9C092BF45157613C" w:type="paragraph">
    <w:name w:val="6F85F669FC4F438E9C092BF45157613C"/>
    <w:rsid w:val="006055BA"/>
  </w:style>
  <w:style w:customStyle="true" w:styleId="15EEE41B031848BF9DE4B63E89B98C4B" w:type="paragraph">
    <w:name w:val="15EEE41B031848BF9DE4B63E89B98C4B"/>
    <w:rsid w:val="006055BA"/>
  </w:style>
  <w:style w:customStyle="true" w:styleId="8A7867E2F701483CB8D82D26C3FAE74F" w:type="paragraph">
    <w:name w:val="8A7867E2F701483CB8D82D26C3FAE74F"/>
    <w:rsid w:val="006055BA"/>
  </w:style>
  <w:style w:customStyle="true" w:styleId="600A980C7C2C4EE1AA45043D9EA336DA" w:type="paragraph">
    <w:name w:val="600A980C7C2C4EE1AA45043D9EA336DA"/>
    <w:rsid w:val="006055BA"/>
  </w:style>
  <w:style w:customStyle="true" w:styleId="81FB2AE2EF1C4FFBBD90F530EC0DADEF" w:type="paragraph">
    <w:name w:val="81FB2AE2EF1C4FFBBD90F530EC0DADEF"/>
    <w:rsid w:val="006055BA"/>
  </w:style>
  <w:style w:customStyle="true" w:styleId="A3BA8CDDE69E4C289B73A18CDB26CB17" w:type="paragraph">
    <w:name w:val="A3BA8CDDE69E4C289B73A18CDB26CB17"/>
    <w:rsid w:val="006055BA"/>
  </w:style>
  <w:style w:customStyle="true" w:styleId="3D6D43448E094FC9864798FC49436D93" w:type="paragraph">
    <w:name w:val="3D6D43448E094FC9864798FC49436D93"/>
    <w:rsid w:val="006055BA"/>
  </w:style>
  <w:style w:customStyle="true" w:styleId="D0C56331A8184483BFEFCE9EC6607257" w:type="paragraph">
    <w:name w:val="D0C56331A8184483BFEFCE9EC6607257"/>
    <w:rsid w:val="006055BA"/>
  </w:style>
  <w:style w:customStyle="true" w:styleId="9680198D51BA4CA6852EAF599F7FB01B" w:type="paragraph">
    <w:name w:val="9680198D51BA4CA6852EAF599F7FB01B"/>
    <w:rsid w:val="006055BA"/>
  </w:style>
  <w:style w:customStyle="true" w:styleId="0F923AEDC6D34B058835FC35D9703E40" w:type="paragraph">
    <w:name w:val="0F923AEDC6D34B058835FC35D9703E40"/>
    <w:rsid w:val="006055BA"/>
  </w:style>
  <w:style w:customStyle="true" w:styleId="AD0D24A3CE1447978D3E37F5230ACDE9" w:type="paragraph">
    <w:name w:val="AD0D24A3CE1447978D3E37F5230ACDE9"/>
    <w:rsid w:val="006055BA"/>
  </w:style>
  <w:style w:customStyle="true" w:styleId="6650181F5EA14326B04E758C6AC5F0E2" w:type="paragraph">
    <w:name w:val="6650181F5EA14326B04E758C6AC5F0E2"/>
    <w:rsid w:val="006055BA"/>
  </w:style>
  <w:style w:customStyle="true" w:styleId="5269A477F8BE45D397D6C1893D22DBA9" w:type="paragraph">
    <w:name w:val="5269A477F8BE45D397D6C1893D22DBA9"/>
    <w:rsid w:val="006055BA"/>
  </w:style>
  <w:style w:customStyle="true" w:styleId="B4B9BFD4E8FA49048FB4D47035EFA6C6" w:type="paragraph">
    <w:name w:val="B4B9BFD4E8FA49048FB4D47035EFA6C6"/>
    <w:rsid w:val="006055BA"/>
  </w:style>
  <w:style w:customStyle="true" w:styleId="DB6D7AA34CE44DB5A43C29B74C7D7641" w:type="paragraph">
    <w:name w:val="DB6D7AA34CE44DB5A43C29B74C7D7641"/>
    <w:rsid w:val="006055BA"/>
  </w:style>
  <w:style w:customStyle="true" w:styleId="E579E2CB787447A2AD9D6FE9270DD8B5" w:type="paragraph">
    <w:name w:val="E579E2CB787447A2AD9D6FE9270DD8B5"/>
    <w:rsid w:val="006055BA"/>
  </w:style>
  <w:style w:customStyle="true" w:styleId="B9C4F5D940F846B9B8090B9281C00BA0" w:type="paragraph">
    <w:name w:val="B9C4F5D940F846B9B8090B9281C00BA0"/>
    <w:rsid w:val="006055BA"/>
  </w:style>
  <w:style w:customStyle="true" w:styleId="70926085DA8143D089FEB53559234035" w:type="paragraph">
    <w:name w:val="70926085DA8143D089FEB53559234035"/>
    <w:rsid w:val="006055BA"/>
  </w:style>
  <w:style w:customStyle="true" w:styleId="FCB7E10DE90D4022966F87E54D4655D1" w:type="paragraph">
    <w:name w:val="FCB7E10DE90D4022966F87E54D4655D1"/>
    <w:rsid w:val="006055BA"/>
  </w:style>
  <w:style w:customStyle="true" w:styleId="79BC85A722FD4491A164E84FE1DE58CE" w:type="paragraph">
    <w:name w:val="79BC85A722FD4491A164E84FE1DE58CE"/>
    <w:rsid w:val="006055BA"/>
  </w:style>
  <w:style w:customStyle="true" w:styleId="1D349FF86C3B4650B887AD1AACC0EAFA" w:type="paragraph">
    <w:name w:val="1D349FF86C3B4650B887AD1AACC0EAFA"/>
    <w:rsid w:val="006055BA"/>
  </w:style>
  <w:style w:customStyle="true" w:styleId="5DF29598AA9B4C3BB65C3ECED2C05890" w:type="paragraph">
    <w:name w:val="5DF29598AA9B4C3BB65C3ECED2C05890"/>
    <w:rsid w:val="006055BA"/>
  </w:style>
  <w:style w:customStyle="true" w:styleId="99C96F4BDAC148E791D3BE8E237517EC" w:type="paragraph">
    <w:name w:val="99C96F4BDAC148E791D3BE8E237517EC"/>
    <w:rsid w:val="006055BA"/>
  </w:style>
  <w:style w:customStyle="true" w:styleId="3EB319C27EB74C39A5944DF3DA715200" w:type="paragraph">
    <w:name w:val="3EB319C27EB74C39A5944DF3DA715200"/>
    <w:rsid w:val="006055BA"/>
  </w:style>
  <w:style w:customStyle="true" w:styleId="0B71978EE8B340388A4B83CD5B0C9B26" w:type="paragraph">
    <w:name w:val="0B71978EE8B340388A4B83CD5B0C9B26"/>
    <w:rsid w:val="006055BA"/>
  </w:style>
  <w:style w:customStyle="true" w:styleId="0CD242AD82B944939F1216FD5C74CDC0" w:type="paragraph">
    <w:name w:val="0CD242AD82B944939F1216FD5C74CDC0"/>
    <w:rsid w:val="006055BA"/>
  </w:style>
  <w:style w:customStyle="true" w:styleId="1976F82DE8CB4529A3B25BD312E0E42D" w:type="paragraph">
    <w:name w:val="1976F82DE8CB4529A3B25BD312E0E42D"/>
    <w:rsid w:val="006055BA"/>
  </w:style>
  <w:style w:customStyle="true" w:styleId="D54762DF983B47EFA5A6FFA55E994E40" w:type="paragraph">
    <w:name w:val="D54762DF983B47EFA5A6FFA55E994E40"/>
    <w:rsid w:val="006055BA"/>
  </w:style>
  <w:style w:customStyle="true" w:styleId="B8FA2E24ADF645D989909F5C52C4E1ED" w:type="paragraph">
    <w:name w:val="B8FA2E24ADF645D989909F5C52C4E1ED"/>
    <w:rsid w:val="006055BA"/>
  </w:style>
  <w:style w:customStyle="true" w:styleId="37275CAFA3C84E44BF95059809E2E851" w:type="paragraph">
    <w:name w:val="37275CAFA3C84E44BF95059809E2E851"/>
    <w:rsid w:val="006055BA"/>
  </w:style>
  <w:style w:customStyle="true" w:styleId="5433FC4792D849829FFC071106640CD2" w:type="paragraph">
    <w:name w:val="5433FC4792D849829FFC071106640CD2"/>
    <w:rsid w:val="006055BA"/>
  </w:style>
  <w:style w:customStyle="true" w:styleId="91C87A8F193D4F86B84F94F59B2B6BB2" w:type="paragraph">
    <w:name w:val="91C87A8F193D4F86B84F94F59B2B6BB2"/>
    <w:rsid w:val="006055BA"/>
  </w:style>
  <w:style w:customStyle="true" w:styleId="B07D2F1D0B104B2CB1AC4174EEAD5E71" w:type="paragraph">
    <w:name w:val="B07D2F1D0B104B2CB1AC4174EEAD5E71"/>
    <w:rsid w:val="006055BA"/>
  </w:style>
  <w:style w:customStyle="true" w:styleId="BCBC4B8F58904816A2973B0017AA27E7" w:type="paragraph">
    <w:name w:val="BCBC4B8F58904816A2973B0017AA27E7"/>
    <w:rsid w:val="006055BA"/>
  </w:style>
  <w:style w:customStyle="true" w:styleId="6474DBB47C154766944EA645734FD9FC" w:type="paragraph">
    <w:name w:val="6474DBB47C154766944EA645734FD9FC"/>
    <w:rsid w:val="006055BA"/>
  </w:style>
  <w:style w:customStyle="true" w:styleId="307D0D0897C843D1BD0CA497AD8C1501" w:type="paragraph">
    <w:name w:val="307D0D0897C843D1BD0CA497AD8C1501"/>
    <w:rsid w:val="006055BA"/>
  </w:style>
  <w:style w:customStyle="true" w:styleId="FD5270F075974BEDA24310589A2A66F2" w:type="paragraph">
    <w:name w:val="FD5270F075974BEDA24310589A2A66F2"/>
    <w:rsid w:val="006055BA"/>
  </w:style>
  <w:style w:customStyle="true" w:styleId="01100466AE474621AE715B72845B0A7D" w:type="paragraph">
    <w:name w:val="01100466AE474621AE715B72845B0A7D"/>
    <w:rsid w:val="006055BA"/>
  </w:style>
  <w:style w:customStyle="true" w:styleId="0CFCDE0FF47148E9BE2BC44FF2127EEC" w:type="paragraph">
    <w:name w:val="0CFCDE0FF47148E9BE2BC44FF2127EEC"/>
    <w:rsid w:val="006055BA"/>
  </w:style>
  <w:style w:customStyle="true" w:styleId="E48A606612474FCEB8FB633145B7CC21" w:type="paragraph">
    <w:name w:val="E48A606612474FCEB8FB633145B7CC21"/>
    <w:rsid w:val="003F3EFC"/>
  </w:style>
  <w:style w:customStyle="true" w:styleId="5254B3C05816428B81E419920B56A530" w:type="paragraph">
    <w:name w:val="5254B3C05816428B81E419920B56A530"/>
    <w:rsid w:val="00731FCC"/>
  </w:style>
  <w:style w:customStyle="true" w:styleId="27F462C03A1D4D2DBA0CAF249A03E1C5" w:type="paragraph">
    <w:name w:val="27F462C03A1D4D2DBA0CAF249A03E1C5"/>
    <w:rsid w:val="00731FCC"/>
  </w:style>
  <w:style w:customStyle="true" w:styleId="F5A268897BC74E7C86CC95C853BD0808" w:type="paragraph">
    <w:name w:val="F5A268897BC74E7C86CC95C853BD0808"/>
    <w:rsid w:val="00731FCC"/>
  </w:style>
  <w:style w:customStyle="true" w:styleId="AE9F5123A4D24B82B59AFF0D45587987" w:type="paragraph">
    <w:name w:val="AE9F5123A4D24B82B59AFF0D45587987"/>
    <w:rsid w:val="00731FCC"/>
  </w:style>
  <w:style w:customStyle="true" w:styleId="C9C757718ADD431FBA30B3FBC1611996" w:type="paragraph">
    <w:name w:val="C9C757718ADD431FBA30B3FBC1611996"/>
    <w:rsid w:val="00731FCC"/>
  </w:style>
  <w:style w:customStyle="true" w:styleId="8211AD9494CB46448B5F28A948F5D1C3" w:type="paragraph">
    <w:name w:val="8211AD9494CB46448B5F28A948F5D1C3"/>
    <w:rsid w:val="00731FCC"/>
  </w:style>
  <w:style w:customStyle="true" w:styleId="FD4F21104AAB4B3690A80D43977B8A0C" w:type="paragraph">
    <w:name w:val="FD4F21104AAB4B3690A80D43977B8A0C"/>
    <w:rsid w:val="00731FCC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1FCC"/>
  </w:style>
  <w:style w:customStyle="1" w:styleId="76CF9FB76D1E48D8A4DFBA18FE048997" w:type="paragraph">
    <w:name w:val="76CF9FB76D1E48D8A4DFBA18FE048997"/>
  </w:style>
  <w:style w:customStyle="1" w:styleId="CD00C47AD3634D65845D87AD098BD608" w:type="paragraph">
    <w:name w:val="CD00C47AD3634D65845D87AD098BD608"/>
  </w:style>
  <w:style w:customStyle="1" w:styleId="41EBE51DA0AB4DD3BA5ADC7D311FEDA5" w:type="paragraph">
    <w:name w:val="41EBE51DA0AB4DD3BA5ADC7D311FEDA5"/>
  </w:style>
  <w:style w:customStyle="1" w:styleId="62A757DA859F4CBB9AF76173A6F3D1D4" w:type="paragraph">
    <w:name w:val="62A757DA859F4CBB9AF76173A6F3D1D4"/>
  </w:style>
  <w:style w:customStyle="1" w:styleId="7D63969AD5834BCEBEEABD4B46B915EE" w:type="paragraph">
    <w:name w:val="7D63969AD5834BCEBEEABD4B46B915EE"/>
  </w:style>
  <w:style w:customStyle="1" w:styleId="0A97D577201E4C9481EA934E5FF84994" w:type="paragraph">
    <w:name w:val="0A97D577201E4C9481EA934E5FF84994"/>
  </w:style>
  <w:style w:customStyle="1" w:styleId="BB502281B4A442D3B7D22F98868B0DBE" w:type="paragraph">
    <w:name w:val="BB502281B4A442D3B7D22F98868B0DBE"/>
  </w:style>
  <w:style w:customStyle="1" w:styleId="74DADF5A6FA64555A4A89C449EF850DE" w:type="paragraph">
    <w:name w:val="74DADF5A6FA64555A4A89C449EF850DE"/>
  </w:style>
  <w:style w:customStyle="1" w:styleId="FB8E43322D72457F8847A2C1809E898F" w:type="paragraph">
    <w:name w:val="FB8E43322D72457F8847A2C1809E898F"/>
  </w:style>
  <w:style w:customStyle="1" w:styleId="3EE225F2C8904F5A92442991BFF17BA5" w:type="paragraph">
    <w:name w:val="3EE225F2C8904F5A92442991BFF17BA5"/>
  </w:style>
  <w:style w:customStyle="1" w:styleId="6B55223763104BDE99E829AC31F196F9" w:type="paragraph">
    <w:name w:val="6B55223763104BDE99E829AC31F196F9"/>
  </w:style>
  <w:style w:customStyle="1" w:styleId="3CE97533B37047B8AB5D3D80212A6C41" w:type="paragraph">
    <w:name w:val="3CE97533B37047B8AB5D3D80212A6C41"/>
  </w:style>
  <w:style w:customStyle="1" w:styleId="1DB3CAA359954E8CA41C5EB177B8F2DA" w:type="paragraph">
    <w:name w:val="1DB3CAA359954E8CA41C5EB177B8F2DA"/>
    <w:rsid w:val="006055BA"/>
  </w:style>
  <w:style w:customStyle="1" w:styleId="0EF6D19669C1415E9FE8A3D33AB8AB48" w:type="paragraph">
    <w:name w:val="0EF6D19669C1415E9FE8A3D33AB8AB48"/>
    <w:rsid w:val="006055BA"/>
  </w:style>
  <w:style w:customStyle="1" w:styleId="3B6E4DEEBC16469EB090D2D2C4DEDD82" w:type="paragraph">
    <w:name w:val="3B6E4DEEBC16469EB090D2D2C4DEDD82"/>
    <w:rsid w:val="006055BA"/>
  </w:style>
  <w:style w:customStyle="1" w:styleId="4EEE156258FB410DB3185711C2984D9A" w:type="paragraph">
    <w:name w:val="4EEE156258FB410DB3185711C2984D9A"/>
    <w:rsid w:val="006055BA"/>
  </w:style>
  <w:style w:customStyle="1" w:styleId="64B4E45B09D54507BD124F1F0923F79A" w:type="paragraph">
    <w:name w:val="64B4E45B09D54507BD124F1F0923F79A"/>
    <w:rsid w:val="006055BA"/>
  </w:style>
  <w:style w:customStyle="1" w:styleId="2B8BA172F312401FB254B5385971BEB5" w:type="paragraph">
    <w:name w:val="2B8BA172F312401FB254B5385971BEB5"/>
    <w:rsid w:val="006055BA"/>
  </w:style>
  <w:style w:customStyle="1" w:styleId="2429940261DD453F80A2D7B3FD6B1FA0" w:type="paragraph">
    <w:name w:val="2429940261DD453F80A2D7B3FD6B1FA0"/>
    <w:rsid w:val="006055BA"/>
  </w:style>
  <w:style w:customStyle="1" w:styleId="F903689A0A6145A4B9B6B9178286FA8F" w:type="paragraph">
    <w:name w:val="F903689A0A6145A4B9B6B9178286FA8F"/>
    <w:rsid w:val="006055BA"/>
  </w:style>
  <w:style w:customStyle="1" w:styleId="4E23CA1B3A384E0D85B79EFCF7818F22" w:type="paragraph">
    <w:name w:val="4E23CA1B3A384E0D85B79EFCF7818F22"/>
    <w:rsid w:val="006055BA"/>
  </w:style>
  <w:style w:customStyle="1" w:styleId="00AB51739C4B40C585B57C0D0F128B6D" w:type="paragraph">
    <w:name w:val="00AB51739C4B40C585B57C0D0F128B6D"/>
    <w:rsid w:val="006055BA"/>
  </w:style>
  <w:style w:customStyle="1" w:styleId="17A154E69B4A402386911F93B6E8633F" w:type="paragraph">
    <w:name w:val="17A154E69B4A402386911F93B6E8633F"/>
    <w:rsid w:val="006055BA"/>
  </w:style>
  <w:style w:customStyle="1" w:styleId="78D513934F5D45A1A7C8DBE09CAB3110" w:type="paragraph">
    <w:name w:val="78D513934F5D45A1A7C8DBE09CAB3110"/>
    <w:rsid w:val="006055BA"/>
  </w:style>
  <w:style w:customStyle="1" w:styleId="9B4EECA4C9B7416DB81C5ECD139F0CDA" w:type="paragraph">
    <w:name w:val="9B4EECA4C9B7416DB81C5ECD139F0CDA"/>
    <w:rsid w:val="006055BA"/>
  </w:style>
  <w:style w:customStyle="1" w:styleId="07354C3752D448218323D99D4684B23E" w:type="paragraph">
    <w:name w:val="07354C3752D448218323D99D4684B23E"/>
    <w:rsid w:val="006055BA"/>
  </w:style>
  <w:style w:customStyle="1" w:styleId="5F9BF28984DA462D976EC2E52D56D41C" w:type="paragraph">
    <w:name w:val="5F9BF28984DA462D976EC2E52D56D41C"/>
    <w:rsid w:val="006055BA"/>
  </w:style>
  <w:style w:customStyle="1" w:styleId="7219EF1EE959441ABB504B29A77688F9" w:type="paragraph">
    <w:name w:val="7219EF1EE959441ABB504B29A77688F9"/>
    <w:rsid w:val="006055BA"/>
  </w:style>
  <w:style w:customStyle="1" w:styleId="3C996A9B7AFF46028F02A35EEF41E0F2" w:type="paragraph">
    <w:name w:val="3C996A9B7AFF46028F02A35EEF41E0F2"/>
    <w:rsid w:val="006055BA"/>
  </w:style>
  <w:style w:customStyle="1" w:styleId="4977D603C9CF479F8AF618F5E4173BD5" w:type="paragraph">
    <w:name w:val="4977D603C9CF479F8AF618F5E4173BD5"/>
    <w:rsid w:val="006055BA"/>
  </w:style>
  <w:style w:customStyle="1" w:styleId="1FC929D0552940D883C062A8C40E9054" w:type="paragraph">
    <w:name w:val="1FC929D0552940D883C062A8C40E9054"/>
    <w:rsid w:val="006055BA"/>
  </w:style>
  <w:style w:customStyle="1" w:styleId="608FC834654241268068DBA8FB4AD12E" w:type="paragraph">
    <w:name w:val="608FC834654241268068DBA8FB4AD12E"/>
    <w:rsid w:val="006055BA"/>
  </w:style>
  <w:style w:customStyle="1" w:styleId="0B6200F7DC1B415AAFF90A9796AE69A4" w:type="paragraph">
    <w:name w:val="0B6200F7DC1B415AAFF90A9796AE69A4"/>
    <w:rsid w:val="006055BA"/>
  </w:style>
  <w:style w:customStyle="1" w:styleId="23EC6819B3E946E9B828402D2BC0AE9F" w:type="paragraph">
    <w:name w:val="23EC6819B3E946E9B828402D2BC0AE9F"/>
    <w:rsid w:val="006055BA"/>
  </w:style>
  <w:style w:customStyle="1" w:styleId="3CFAA6FD21CD47528DBE78D5F1E70E8E" w:type="paragraph">
    <w:name w:val="3CFAA6FD21CD47528DBE78D5F1E70E8E"/>
    <w:rsid w:val="006055BA"/>
  </w:style>
  <w:style w:customStyle="1" w:styleId="68398441E0A2448597564A2B3BAD6DFB" w:type="paragraph">
    <w:name w:val="68398441E0A2448597564A2B3BAD6DFB"/>
    <w:rsid w:val="006055BA"/>
  </w:style>
  <w:style w:customStyle="1" w:styleId="3867B54218244A1D930C853561BF1C5A" w:type="paragraph">
    <w:name w:val="3867B54218244A1D930C853561BF1C5A"/>
    <w:rsid w:val="006055BA"/>
  </w:style>
  <w:style w:customStyle="1" w:styleId="C0B050E837E840D492A4B1DFE226B43F" w:type="paragraph">
    <w:name w:val="C0B050E837E840D492A4B1DFE226B43F"/>
    <w:rsid w:val="006055BA"/>
  </w:style>
  <w:style w:customStyle="1" w:styleId="5EC64F8D60CE4655B9399F536532409A" w:type="paragraph">
    <w:name w:val="5EC64F8D60CE4655B9399F536532409A"/>
    <w:rsid w:val="006055BA"/>
  </w:style>
  <w:style w:customStyle="1" w:styleId="6B295379268F450BAA05AE6DD9503AC9" w:type="paragraph">
    <w:name w:val="6B295379268F450BAA05AE6DD9503AC9"/>
    <w:rsid w:val="006055BA"/>
  </w:style>
  <w:style w:customStyle="1" w:styleId="501E17D789974F3CB2BA54B81DD55F94" w:type="paragraph">
    <w:name w:val="501E17D789974F3CB2BA54B81DD55F94"/>
    <w:rsid w:val="006055BA"/>
  </w:style>
  <w:style w:customStyle="1" w:styleId="F1C00FDDB4204738B1CDD890BAC4CA63" w:type="paragraph">
    <w:name w:val="F1C00FDDB4204738B1CDD890BAC4CA63"/>
    <w:rsid w:val="006055BA"/>
  </w:style>
  <w:style w:customStyle="1" w:styleId="F97B2480EB6142C59C8A9546F00EC4D9" w:type="paragraph">
    <w:name w:val="F97B2480EB6142C59C8A9546F00EC4D9"/>
    <w:rsid w:val="006055BA"/>
  </w:style>
  <w:style w:customStyle="1" w:styleId="794D23193CD74E22A048290A129BB385" w:type="paragraph">
    <w:name w:val="794D23193CD74E22A048290A129BB385"/>
    <w:rsid w:val="006055BA"/>
  </w:style>
  <w:style w:customStyle="1" w:styleId="129F0FF616094FA1B96EA6460C4331BB" w:type="paragraph">
    <w:name w:val="129F0FF616094FA1B96EA6460C4331BB"/>
    <w:rsid w:val="006055BA"/>
  </w:style>
  <w:style w:customStyle="1" w:styleId="F3A12FC12F35438AB14C7350897FF533" w:type="paragraph">
    <w:name w:val="F3A12FC12F35438AB14C7350897FF533"/>
    <w:rsid w:val="006055BA"/>
  </w:style>
  <w:style w:customStyle="1" w:styleId="61336A34B62543F39EFE6AC58B2AD028" w:type="paragraph">
    <w:name w:val="61336A34B62543F39EFE6AC58B2AD028"/>
    <w:rsid w:val="006055BA"/>
  </w:style>
  <w:style w:customStyle="1" w:styleId="C96591153B0D46F78647E5BAFE397E9D" w:type="paragraph">
    <w:name w:val="C96591153B0D46F78647E5BAFE397E9D"/>
    <w:rsid w:val="006055BA"/>
  </w:style>
  <w:style w:customStyle="1" w:styleId="696D2E2704A14D90AF89241B1A42934A" w:type="paragraph">
    <w:name w:val="696D2E2704A14D90AF89241B1A42934A"/>
    <w:rsid w:val="006055BA"/>
  </w:style>
  <w:style w:customStyle="1" w:styleId="929850639CD2471CAC09D9B85B3511F1" w:type="paragraph">
    <w:name w:val="929850639CD2471CAC09D9B85B3511F1"/>
    <w:rsid w:val="006055BA"/>
  </w:style>
  <w:style w:customStyle="1" w:styleId="B5B5E21176264225B3AB843C7F529F7D" w:type="paragraph">
    <w:name w:val="B5B5E21176264225B3AB843C7F529F7D"/>
    <w:rsid w:val="006055BA"/>
  </w:style>
  <w:style w:customStyle="1" w:styleId="AC71EED471F9446EA7C165EF4CCC65D2" w:type="paragraph">
    <w:name w:val="AC71EED471F9446EA7C165EF4CCC65D2"/>
    <w:rsid w:val="006055BA"/>
  </w:style>
  <w:style w:customStyle="1" w:styleId="97732FBC497340BA81163C7365940E8E" w:type="paragraph">
    <w:name w:val="97732FBC497340BA81163C7365940E8E"/>
    <w:rsid w:val="006055BA"/>
  </w:style>
  <w:style w:customStyle="1" w:styleId="CAEA3A1C662F406B8FA192CA9947BAD5" w:type="paragraph">
    <w:name w:val="CAEA3A1C662F406B8FA192CA9947BAD5"/>
    <w:rsid w:val="006055BA"/>
  </w:style>
  <w:style w:customStyle="1" w:styleId="14177E578C084325A7B3A5BDF317C2B9" w:type="paragraph">
    <w:name w:val="14177E578C084325A7B3A5BDF317C2B9"/>
    <w:rsid w:val="006055BA"/>
  </w:style>
  <w:style w:customStyle="1" w:styleId="95316D7FAC554FEFA4A62461AD82BB37" w:type="paragraph">
    <w:name w:val="95316D7FAC554FEFA4A62461AD82BB37"/>
    <w:rsid w:val="006055BA"/>
  </w:style>
  <w:style w:customStyle="1" w:styleId="BF6C288ACC7D4A24BF1220A6497737A4" w:type="paragraph">
    <w:name w:val="BF6C288ACC7D4A24BF1220A6497737A4"/>
    <w:rsid w:val="006055BA"/>
  </w:style>
  <w:style w:customStyle="1" w:styleId="94CF3B62AA3A4A2791903D76E801D908" w:type="paragraph">
    <w:name w:val="94CF3B62AA3A4A2791903D76E801D908"/>
    <w:rsid w:val="006055BA"/>
  </w:style>
  <w:style w:customStyle="1" w:styleId="F360B75CD15B4F7BA9A13E59ECE37BF0" w:type="paragraph">
    <w:name w:val="F360B75CD15B4F7BA9A13E59ECE37BF0"/>
    <w:rsid w:val="006055BA"/>
  </w:style>
  <w:style w:customStyle="1" w:styleId="43D6C2D239FB4DBD935B3864C3979344" w:type="paragraph">
    <w:name w:val="43D6C2D239FB4DBD935B3864C3979344"/>
    <w:rsid w:val="006055BA"/>
  </w:style>
  <w:style w:customStyle="1" w:styleId="344DA92B840D4F0BAF2245424BED7116" w:type="paragraph">
    <w:name w:val="344DA92B840D4F0BAF2245424BED7116"/>
    <w:rsid w:val="006055BA"/>
  </w:style>
  <w:style w:customStyle="1" w:styleId="6D6ACB38BB76436E8954F693624BAA2E" w:type="paragraph">
    <w:name w:val="6D6ACB38BB76436E8954F693624BAA2E"/>
    <w:rsid w:val="006055BA"/>
  </w:style>
  <w:style w:customStyle="1" w:styleId="D68E91440F2848DBA07FB34761AE5932" w:type="paragraph">
    <w:name w:val="D68E91440F2848DBA07FB34761AE5932"/>
    <w:rsid w:val="006055BA"/>
  </w:style>
  <w:style w:customStyle="1" w:styleId="78E2AE9F648F40819A63291E1323D856" w:type="paragraph">
    <w:name w:val="78E2AE9F648F40819A63291E1323D856"/>
    <w:rsid w:val="006055BA"/>
  </w:style>
  <w:style w:customStyle="1" w:styleId="FA2D4D3B1F6D4F6C9BBB6ED3884143BB" w:type="paragraph">
    <w:name w:val="FA2D4D3B1F6D4F6C9BBB6ED3884143BB"/>
    <w:rsid w:val="006055BA"/>
  </w:style>
  <w:style w:customStyle="1" w:styleId="B89559B27B2C47DE9DA66A6F9B2383BA" w:type="paragraph">
    <w:name w:val="B89559B27B2C47DE9DA66A6F9B2383BA"/>
    <w:rsid w:val="006055BA"/>
  </w:style>
  <w:style w:customStyle="1" w:styleId="B7E6BFBDC534454E89C98EE26E8917A1" w:type="paragraph">
    <w:name w:val="B7E6BFBDC534454E89C98EE26E8917A1"/>
    <w:rsid w:val="006055BA"/>
  </w:style>
  <w:style w:customStyle="1" w:styleId="9BFD6AA24BB24D5CA0867335D2D23F24" w:type="paragraph">
    <w:name w:val="9BFD6AA24BB24D5CA0867335D2D23F24"/>
    <w:rsid w:val="006055BA"/>
  </w:style>
  <w:style w:customStyle="1" w:styleId="CE8626596EB74F789F604A581F3EE431" w:type="paragraph">
    <w:name w:val="CE8626596EB74F789F604A581F3EE431"/>
    <w:rsid w:val="006055BA"/>
  </w:style>
  <w:style w:customStyle="1" w:styleId="8CE0BC2CBED74D439DCB1661BA08E474" w:type="paragraph">
    <w:name w:val="8CE0BC2CBED74D439DCB1661BA08E474"/>
    <w:rsid w:val="006055BA"/>
  </w:style>
  <w:style w:customStyle="1" w:styleId="C1499509A05B4D43ACECFE5448BDEA7E" w:type="paragraph">
    <w:name w:val="C1499509A05B4D43ACECFE5448BDEA7E"/>
    <w:rsid w:val="006055BA"/>
  </w:style>
  <w:style w:customStyle="1" w:styleId="BB0E84D1AD1F4BDD9295AF064F7EE1C6" w:type="paragraph">
    <w:name w:val="BB0E84D1AD1F4BDD9295AF064F7EE1C6"/>
    <w:rsid w:val="006055BA"/>
  </w:style>
  <w:style w:customStyle="1" w:styleId="A0CC90B5C01B46D99DFD38C0BE5EAC10" w:type="paragraph">
    <w:name w:val="A0CC90B5C01B46D99DFD38C0BE5EAC10"/>
    <w:rsid w:val="006055BA"/>
  </w:style>
  <w:style w:customStyle="1" w:styleId="207275E474F84D0489F731349E609CB5" w:type="paragraph">
    <w:name w:val="207275E474F84D0489F731349E609CB5"/>
    <w:rsid w:val="006055BA"/>
  </w:style>
  <w:style w:customStyle="1" w:styleId="37F5F8B95AC049F3959C72E1D8B1A9F9" w:type="paragraph">
    <w:name w:val="37F5F8B95AC049F3959C72E1D8B1A9F9"/>
    <w:rsid w:val="006055BA"/>
  </w:style>
  <w:style w:customStyle="1" w:styleId="43C33BD97B7A4110BA81391FDD23352F" w:type="paragraph">
    <w:name w:val="43C33BD97B7A4110BA81391FDD23352F"/>
    <w:rsid w:val="006055BA"/>
  </w:style>
  <w:style w:customStyle="1" w:styleId="27F6991C5C7343FBBFC5FE4AA9CDC815" w:type="paragraph">
    <w:name w:val="27F6991C5C7343FBBFC5FE4AA9CDC815"/>
    <w:rsid w:val="006055BA"/>
  </w:style>
  <w:style w:customStyle="1" w:styleId="2D8B76740E8E4165BD726E3885027B7E" w:type="paragraph">
    <w:name w:val="2D8B76740E8E4165BD726E3885027B7E"/>
    <w:rsid w:val="006055BA"/>
  </w:style>
  <w:style w:customStyle="1" w:styleId="D86DF5B183BC431D8FB5E0A112422FCD" w:type="paragraph">
    <w:name w:val="D86DF5B183BC431D8FB5E0A112422FCD"/>
    <w:rsid w:val="006055BA"/>
  </w:style>
  <w:style w:customStyle="1" w:styleId="62FEFCBDCF8447B4B1237FAFBC773DDC" w:type="paragraph">
    <w:name w:val="62FEFCBDCF8447B4B1237FAFBC773DDC"/>
    <w:rsid w:val="006055BA"/>
  </w:style>
  <w:style w:customStyle="1" w:styleId="12A4D21AC04943B69DDFC484EBED7E38" w:type="paragraph">
    <w:name w:val="12A4D21AC04943B69DDFC484EBED7E38"/>
    <w:rsid w:val="006055BA"/>
  </w:style>
  <w:style w:customStyle="1" w:styleId="C423A12BBBF547978F2878DA64B8FA54" w:type="paragraph">
    <w:name w:val="C423A12BBBF547978F2878DA64B8FA54"/>
    <w:rsid w:val="006055BA"/>
  </w:style>
  <w:style w:customStyle="1" w:styleId="759CA82E33354291AED9A254491B0A80" w:type="paragraph">
    <w:name w:val="759CA82E33354291AED9A254491B0A80"/>
    <w:rsid w:val="006055BA"/>
  </w:style>
  <w:style w:customStyle="1" w:styleId="1C8BB60A0A374A2FAF24FA0AB86FB82B" w:type="paragraph">
    <w:name w:val="1C8BB60A0A374A2FAF24FA0AB86FB82B"/>
    <w:rsid w:val="006055BA"/>
  </w:style>
  <w:style w:customStyle="1" w:styleId="5FCE963B3CAF4C548A4D0708C4FB0F7B" w:type="paragraph">
    <w:name w:val="5FCE963B3CAF4C548A4D0708C4FB0F7B"/>
    <w:rsid w:val="006055BA"/>
  </w:style>
  <w:style w:customStyle="1" w:styleId="F3C2EB92BA88409BA4CAD956434A9D1C" w:type="paragraph">
    <w:name w:val="F3C2EB92BA88409BA4CAD956434A9D1C"/>
    <w:rsid w:val="006055BA"/>
  </w:style>
  <w:style w:customStyle="1" w:styleId="B1540F151BFA4CF1BB3F67ABE168C8BB" w:type="paragraph">
    <w:name w:val="B1540F151BFA4CF1BB3F67ABE168C8BB"/>
    <w:rsid w:val="006055BA"/>
  </w:style>
  <w:style w:customStyle="1" w:styleId="2BB08FF765F74DB693969C0853061708" w:type="paragraph">
    <w:name w:val="2BB08FF765F74DB693969C0853061708"/>
    <w:rsid w:val="006055BA"/>
  </w:style>
  <w:style w:customStyle="1" w:styleId="20938EDFF2354B7F86367B6C89AB89E1" w:type="paragraph">
    <w:name w:val="20938EDFF2354B7F86367B6C89AB89E1"/>
    <w:rsid w:val="006055BA"/>
  </w:style>
  <w:style w:customStyle="1" w:styleId="6F85F669FC4F438E9C092BF45157613C" w:type="paragraph">
    <w:name w:val="6F85F669FC4F438E9C092BF45157613C"/>
    <w:rsid w:val="006055BA"/>
  </w:style>
  <w:style w:customStyle="1" w:styleId="15EEE41B031848BF9DE4B63E89B98C4B" w:type="paragraph">
    <w:name w:val="15EEE41B031848BF9DE4B63E89B98C4B"/>
    <w:rsid w:val="006055BA"/>
  </w:style>
  <w:style w:customStyle="1" w:styleId="8A7867E2F701483CB8D82D26C3FAE74F" w:type="paragraph">
    <w:name w:val="8A7867E2F701483CB8D82D26C3FAE74F"/>
    <w:rsid w:val="006055BA"/>
  </w:style>
  <w:style w:customStyle="1" w:styleId="600A980C7C2C4EE1AA45043D9EA336DA" w:type="paragraph">
    <w:name w:val="600A980C7C2C4EE1AA45043D9EA336DA"/>
    <w:rsid w:val="006055BA"/>
  </w:style>
  <w:style w:customStyle="1" w:styleId="81FB2AE2EF1C4FFBBD90F530EC0DADEF" w:type="paragraph">
    <w:name w:val="81FB2AE2EF1C4FFBBD90F530EC0DADEF"/>
    <w:rsid w:val="006055BA"/>
  </w:style>
  <w:style w:customStyle="1" w:styleId="A3BA8CDDE69E4C289B73A18CDB26CB17" w:type="paragraph">
    <w:name w:val="A3BA8CDDE69E4C289B73A18CDB26CB17"/>
    <w:rsid w:val="006055BA"/>
  </w:style>
  <w:style w:customStyle="1" w:styleId="3D6D43448E094FC9864798FC49436D93" w:type="paragraph">
    <w:name w:val="3D6D43448E094FC9864798FC49436D93"/>
    <w:rsid w:val="006055BA"/>
  </w:style>
  <w:style w:customStyle="1" w:styleId="D0C56331A8184483BFEFCE9EC6607257" w:type="paragraph">
    <w:name w:val="D0C56331A8184483BFEFCE9EC6607257"/>
    <w:rsid w:val="006055BA"/>
  </w:style>
  <w:style w:customStyle="1" w:styleId="9680198D51BA4CA6852EAF599F7FB01B" w:type="paragraph">
    <w:name w:val="9680198D51BA4CA6852EAF599F7FB01B"/>
    <w:rsid w:val="006055BA"/>
  </w:style>
  <w:style w:customStyle="1" w:styleId="0F923AEDC6D34B058835FC35D9703E40" w:type="paragraph">
    <w:name w:val="0F923AEDC6D34B058835FC35D9703E40"/>
    <w:rsid w:val="006055BA"/>
  </w:style>
  <w:style w:customStyle="1" w:styleId="AD0D24A3CE1447978D3E37F5230ACDE9" w:type="paragraph">
    <w:name w:val="AD0D24A3CE1447978D3E37F5230ACDE9"/>
    <w:rsid w:val="006055BA"/>
  </w:style>
  <w:style w:customStyle="1" w:styleId="6650181F5EA14326B04E758C6AC5F0E2" w:type="paragraph">
    <w:name w:val="6650181F5EA14326B04E758C6AC5F0E2"/>
    <w:rsid w:val="006055BA"/>
  </w:style>
  <w:style w:customStyle="1" w:styleId="5269A477F8BE45D397D6C1893D22DBA9" w:type="paragraph">
    <w:name w:val="5269A477F8BE45D397D6C1893D22DBA9"/>
    <w:rsid w:val="006055BA"/>
  </w:style>
  <w:style w:customStyle="1" w:styleId="B4B9BFD4E8FA49048FB4D47035EFA6C6" w:type="paragraph">
    <w:name w:val="B4B9BFD4E8FA49048FB4D47035EFA6C6"/>
    <w:rsid w:val="006055BA"/>
  </w:style>
  <w:style w:customStyle="1" w:styleId="DB6D7AA34CE44DB5A43C29B74C7D7641" w:type="paragraph">
    <w:name w:val="DB6D7AA34CE44DB5A43C29B74C7D7641"/>
    <w:rsid w:val="006055BA"/>
  </w:style>
  <w:style w:customStyle="1" w:styleId="E579E2CB787447A2AD9D6FE9270DD8B5" w:type="paragraph">
    <w:name w:val="E579E2CB787447A2AD9D6FE9270DD8B5"/>
    <w:rsid w:val="006055BA"/>
  </w:style>
  <w:style w:customStyle="1" w:styleId="B9C4F5D940F846B9B8090B9281C00BA0" w:type="paragraph">
    <w:name w:val="B9C4F5D940F846B9B8090B9281C00BA0"/>
    <w:rsid w:val="006055BA"/>
  </w:style>
  <w:style w:customStyle="1" w:styleId="70926085DA8143D089FEB53559234035" w:type="paragraph">
    <w:name w:val="70926085DA8143D089FEB53559234035"/>
    <w:rsid w:val="006055BA"/>
  </w:style>
  <w:style w:customStyle="1" w:styleId="FCB7E10DE90D4022966F87E54D4655D1" w:type="paragraph">
    <w:name w:val="FCB7E10DE90D4022966F87E54D4655D1"/>
    <w:rsid w:val="006055BA"/>
  </w:style>
  <w:style w:customStyle="1" w:styleId="79BC85A722FD4491A164E84FE1DE58CE" w:type="paragraph">
    <w:name w:val="79BC85A722FD4491A164E84FE1DE58CE"/>
    <w:rsid w:val="006055BA"/>
  </w:style>
  <w:style w:customStyle="1" w:styleId="1D349FF86C3B4650B887AD1AACC0EAFA" w:type="paragraph">
    <w:name w:val="1D349FF86C3B4650B887AD1AACC0EAFA"/>
    <w:rsid w:val="006055BA"/>
  </w:style>
  <w:style w:customStyle="1" w:styleId="5DF29598AA9B4C3BB65C3ECED2C05890" w:type="paragraph">
    <w:name w:val="5DF29598AA9B4C3BB65C3ECED2C05890"/>
    <w:rsid w:val="006055BA"/>
  </w:style>
  <w:style w:customStyle="1" w:styleId="99C96F4BDAC148E791D3BE8E237517EC" w:type="paragraph">
    <w:name w:val="99C96F4BDAC148E791D3BE8E237517EC"/>
    <w:rsid w:val="006055BA"/>
  </w:style>
  <w:style w:customStyle="1" w:styleId="3EB319C27EB74C39A5944DF3DA715200" w:type="paragraph">
    <w:name w:val="3EB319C27EB74C39A5944DF3DA715200"/>
    <w:rsid w:val="006055BA"/>
  </w:style>
  <w:style w:customStyle="1" w:styleId="0B71978EE8B340388A4B83CD5B0C9B26" w:type="paragraph">
    <w:name w:val="0B71978EE8B340388A4B83CD5B0C9B26"/>
    <w:rsid w:val="006055BA"/>
  </w:style>
  <w:style w:customStyle="1" w:styleId="0CD242AD82B944939F1216FD5C74CDC0" w:type="paragraph">
    <w:name w:val="0CD242AD82B944939F1216FD5C74CDC0"/>
    <w:rsid w:val="006055BA"/>
  </w:style>
  <w:style w:customStyle="1" w:styleId="1976F82DE8CB4529A3B25BD312E0E42D" w:type="paragraph">
    <w:name w:val="1976F82DE8CB4529A3B25BD312E0E42D"/>
    <w:rsid w:val="006055BA"/>
  </w:style>
  <w:style w:customStyle="1" w:styleId="D54762DF983B47EFA5A6FFA55E994E40" w:type="paragraph">
    <w:name w:val="D54762DF983B47EFA5A6FFA55E994E40"/>
    <w:rsid w:val="006055BA"/>
  </w:style>
  <w:style w:customStyle="1" w:styleId="B8FA2E24ADF645D989909F5C52C4E1ED" w:type="paragraph">
    <w:name w:val="B8FA2E24ADF645D989909F5C52C4E1ED"/>
    <w:rsid w:val="006055BA"/>
  </w:style>
  <w:style w:customStyle="1" w:styleId="37275CAFA3C84E44BF95059809E2E851" w:type="paragraph">
    <w:name w:val="37275CAFA3C84E44BF95059809E2E851"/>
    <w:rsid w:val="006055BA"/>
  </w:style>
  <w:style w:customStyle="1" w:styleId="5433FC4792D849829FFC071106640CD2" w:type="paragraph">
    <w:name w:val="5433FC4792D849829FFC071106640CD2"/>
    <w:rsid w:val="006055BA"/>
  </w:style>
  <w:style w:customStyle="1" w:styleId="91C87A8F193D4F86B84F94F59B2B6BB2" w:type="paragraph">
    <w:name w:val="91C87A8F193D4F86B84F94F59B2B6BB2"/>
    <w:rsid w:val="006055BA"/>
  </w:style>
  <w:style w:customStyle="1" w:styleId="B07D2F1D0B104B2CB1AC4174EEAD5E71" w:type="paragraph">
    <w:name w:val="B07D2F1D0B104B2CB1AC4174EEAD5E71"/>
    <w:rsid w:val="006055BA"/>
  </w:style>
  <w:style w:customStyle="1" w:styleId="BCBC4B8F58904816A2973B0017AA27E7" w:type="paragraph">
    <w:name w:val="BCBC4B8F58904816A2973B0017AA27E7"/>
    <w:rsid w:val="006055BA"/>
  </w:style>
  <w:style w:customStyle="1" w:styleId="6474DBB47C154766944EA645734FD9FC" w:type="paragraph">
    <w:name w:val="6474DBB47C154766944EA645734FD9FC"/>
    <w:rsid w:val="006055BA"/>
  </w:style>
  <w:style w:customStyle="1" w:styleId="307D0D0897C843D1BD0CA497AD8C1501" w:type="paragraph">
    <w:name w:val="307D0D0897C843D1BD0CA497AD8C1501"/>
    <w:rsid w:val="006055BA"/>
  </w:style>
  <w:style w:customStyle="1" w:styleId="FD5270F075974BEDA24310589A2A66F2" w:type="paragraph">
    <w:name w:val="FD5270F075974BEDA24310589A2A66F2"/>
    <w:rsid w:val="006055BA"/>
  </w:style>
  <w:style w:customStyle="1" w:styleId="01100466AE474621AE715B72845B0A7D" w:type="paragraph">
    <w:name w:val="01100466AE474621AE715B72845B0A7D"/>
    <w:rsid w:val="006055BA"/>
  </w:style>
  <w:style w:customStyle="1" w:styleId="0CFCDE0FF47148E9BE2BC44FF2127EEC" w:type="paragraph">
    <w:name w:val="0CFCDE0FF47148E9BE2BC44FF2127EEC"/>
    <w:rsid w:val="006055BA"/>
  </w:style>
  <w:style w:customStyle="1" w:styleId="E48A606612474FCEB8FB633145B7CC21" w:type="paragraph">
    <w:name w:val="E48A606612474FCEB8FB633145B7CC21"/>
    <w:rsid w:val="003F3EFC"/>
  </w:style>
  <w:style w:customStyle="1" w:styleId="5254B3C05816428B81E419920B56A530" w:type="paragraph">
    <w:name w:val="5254B3C05816428B81E419920B56A530"/>
    <w:rsid w:val="00731FCC"/>
  </w:style>
  <w:style w:customStyle="1" w:styleId="27F462C03A1D4D2DBA0CAF249A03E1C5" w:type="paragraph">
    <w:name w:val="27F462C03A1D4D2DBA0CAF249A03E1C5"/>
    <w:rsid w:val="00731FCC"/>
  </w:style>
  <w:style w:customStyle="1" w:styleId="F5A268897BC74E7C86CC95C853BD0808" w:type="paragraph">
    <w:name w:val="F5A268897BC74E7C86CC95C853BD0808"/>
    <w:rsid w:val="00731FCC"/>
  </w:style>
  <w:style w:customStyle="1" w:styleId="AE9F5123A4D24B82B59AFF0D45587987" w:type="paragraph">
    <w:name w:val="AE9F5123A4D24B82B59AFF0D45587987"/>
    <w:rsid w:val="00731FCC"/>
  </w:style>
  <w:style w:customStyle="1" w:styleId="C9C757718ADD431FBA30B3FBC1611996" w:type="paragraph">
    <w:name w:val="C9C757718ADD431FBA30B3FBC1611996"/>
    <w:rsid w:val="00731FCC"/>
  </w:style>
  <w:style w:customStyle="1" w:styleId="8211AD9494CB46448B5F28A948F5D1C3" w:type="paragraph">
    <w:name w:val="8211AD9494CB46448B5F28A948F5D1C3"/>
    <w:rsid w:val="00731FCC"/>
  </w:style>
  <w:style w:customStyle="1" w:styleId="FD4F21104AAB4B3690A80D43977B8A0C" w:type="paragraph">
    <w:name w:val="FD4F21104AAB4B3690A80D43977B8A0C"/>
    <w:rsid w:val="0073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Sp-4/2017-2</izvorni_sadrzaj>
    <derivirana_varijabla naziv="DomainObject.Oznaka_1">Sp-4/2017-2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Vidosava Veljković</izvorni_sadrzaj>
    <derivirana_varijabla naziv="DomainObject.Predmet.StrankaFormated_1">  Vidosava Veljković</derivirana_varijabla>
  </DomainObject.Predmet.StrankaFormated>
  <DomainObject.Predmet.StrankaFormatedOIB>
    <izvorni_sadrzaj>  Vidosava Veljković, OIB 78371700675</izvorni_sadrzaj>
    <derivirana_varijabla naziv="DomainObject.Predmet.StrankaFormatedOIB_1">  Vidosava Veljković, OIB 78371700675</derivirana_varijabla>
  </DomainObject.Predmet.StrankaFormatedOIB>
  <DomainObject.Predmet.StrankaFormatedWithAdress>
    <izvorni_sadrzaj> Vidosava Veljković, Ivšićev Prilaz 9, 10000 Zagreb</izvorni_sadrzaj>
    <derivirana_varijabla naziv="DomainObject.Predmet.StrankaFormatedWithAdress_1"> Vidosava Veljković, Ivšićev Prilaz 9, 10000 Zagreb</derivirana_varijabla>
  </DomainObject.Predmet.StrankaFormatedWithAdress>
  <DomainObject.Predmet.StrankaFormatedWithAdressOIB>
    <izvorni_sadrzaj> Vidosava Veljković, OIB 78371700675, Ivšićev Prilaz 9, 10000 Zagreb</izvorni_sadrzaj>
    <derivirana_varijabla naziv="DomainObject.Predmet.StrankaFormatedWithAdressOIB_1"> Vidosava Veljković, OIB 78371700675, Ivšićev Prilaz 9, 10000 Zagreb</derivirana_varijabla>
  </DomainObject.Predmet.StrankaFormatedWithAdressOIB>
  <DomainObject.Predmet.StrankaWithAdress>
    <izvorni_sadrzaj>Vidosava Veljković Ivšićev Prilaz 9,10000 Zagreb</izvorni_sadrzaj>
    <derivirana_varijabla naziv="DomainObject.Predmet.StrankaWithAdress_1">Vidosava Veljković Ivšićev Prilaz 9,10000 Zagreb</derivirana_varijabla>
  </DomainObject.Predmet.StrankaWithAdress>
  <DomainObject.Predmet.StrankaWithAdressOIB>
    <izvorni_sadrzaj>Vidosava Veljković, OIB 78371700675, Ivšićev Prilaz 9,10000 Zagreb</izvorni_sadrzaj>
    <derivirana_varijabla naziv="DomainObject.Predmet.StrankaWithAdressOIB_1">Vidosava Veljković, OIB 78371700675, Ivšićev Prilaz 9,10000 Zagreb</derivirana_varijabla>
  </DomainObject.Predmet.StrankaWithAdressOIB>
  <DomainObject.Predmet.StrankaNazivFormated>
    <izvorni_sadrzaj>Vidosava Veljković</izvorni_sadrzaj>
    <derivirana_varijabla naziv="DomainObject.Predmet.StrankaNazivFormated_1">Vidosava Veljković</derivirana_varijabla>
    <derivirana_varijabla naziv="Padez">Vidosava Veljković</derivirana_varijabla>
  </DomainObject.Predmet.StrankaNazivFormated>
  <DomainObject.Predmet.StrankaNazivFormatedOIB>
    <izvorni_sadrzaj>Vidosava Veljković, OIB 78371700675</izvorni_sadrzaj>
    <derivirana_varijabla naziv="DomainObject.Predmet.StrankaNazivFormatedOIB_1">Vidosava Veljković, OIB 78371700675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Vidosava Veljković</item>
    </izvorni_sadrzaj>
    <derivirana_varijabla naziv="DomainObject.Predmet.StrankaListFormated_1">
      <item>Vidosava Veljković</item>
    </derivirana_varijabla>
  </DomainObject.Predmet.StrankaListFormated>
  <DomainObject.Predmet.StrankaListFormatedOIB>
    <izvorni_sadrzaj>
      <item>Vidosava Veljković, OIB 78371700675</item>
    </izvorni_sadrzaj>
    <derivirana_varijabla naziv="DomainObject.Predmet.StrankaListFormatedOIB_1">
      <item>Vidosava Veljković, OIB 78371700675</item>
    </derivirana_varijabla>
  </DomainObject.Predmet.StrankaListFormatedOIB>
  <DomainObject.Predmet.StrankaListFormatedWithAdress>
    <izvorni_sadrzaj>
      <item>Vidosava Veljković, Ivšićev Prilaz 9, 10000 Zagreb</item>
    </izvorni_sadrzaj>
    <derivirana_varijabla naziv="DomainObject.Predmet.StrankaListFormatedWithAdress_1">
      <item>Vidosava Veljković, Ivšićev Prilaz 9, 10000 Zagreb</item>
    </derivirana_varijabla>
  </DomainObject.Predmet.StrankaListFormatedWithAdress>
  <DomainObject.Predmet.StrankaListFormatedWithAdressOIB>
    <izvorni_sadrzaj>
      <item>Vidosava Veljković, OIB 78371700675, Ivšićev Prilaz 9, 10000 Zagreb</item>
    </izvorni_sadrzaj>
    <derivirana_varijabla naziv="DomainObject.Predmet.StrankaListFormatedWithAdressOIB_1">
      <item>Vidosava Veljković, OIB 78371700675, Ivšićev Prilaz 9, 10000 Zagreb</item>
    </derivirana_varijabla>
  </DomainObject.Predmet.StrankaListFormatedWithAdressOIB>
  <DomainObject.Predmet.StrankaListNazivFormated>
    <izvorni_sadrzaj>
      <item>Vidosava Veljković</item>
    </izvorni_sadrzaj>
    <derivirana_varijabla naziv="DomainObject.Predmet.StrankaListNazivFormated_1">
      <item>Vidosava Veljković</item>
    </derivirana_varijabla>
  </DomainObject.Predmet.StrankaListNazivFormated>
  <DomainObject.Predmet.StrankaListNazivFormatedOIB>
    <izvorni_sadrzaj>
      <item>Vidosava Veljković, OIB 78371700675</item>
    </izvorni_sadrzaj>
    <derivirana_varijabla naziv="DomainObject.Predmet.StrankaListNazivFormatedOIB_1">
      <item>Vidosava Veljković, OIB 78371700675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Sp-4/2017-2</izvorni_sadrzaj>
    <derivirana_varijabla naziv="DomainObject.PoslovniBrojDokumenta_1">Sp-4/2017-2</derivirana_varijabla>
  </DomainObject.PoslovniBrojDokumenta>
  <DomainObject.Predmet.StrankaIDrugi>
    <izvorni_sadrzaj>Vidosava Veljković</izvorni_sadrzaj>
    <derivirana_varijabla naziv="DomainObject.Predmet.StrankaIDrugi_1">Vidosava Veljković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Vidosava Veljković, OIB 78371700675, Ivšićev Prilaz 9, 10000 Zagreb</izvorni_sadrzaj>
    <derivirana_varijabla naziv="DomainObject.Predmet.StrankaIDrugiAdressOIB_1">Vidosava Veljković, OIB 78371700675, Ivšićev Prilaz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Vidosava Veljković</item>
    </izvorni_sadrzaj>
    <derivirana_varijabla naziv="DomainObject.Predmet.SudioniciListNaziv_1">
      <item>Vidosava Veljković</item>
    </derivirana_varijabla>
    <derivirana_varijabla naziv="OstaliSudionici">
      <item>Vidosava Veljković</item>
    </derivirana_varijabla>
  </DomainObject.Predmet.SudioniciListNaziv>
  <DomainObject.Predmet.SudioniciListAdressOIB>
    <izvorni_sadrzaj>
      <item>Vidosava Veljković, OIB 78371700675, Ivšićev Prilaz 9,10000 Zagreb</item>
    </izvorni_sadrzaj>
    <derivirana_varijabla naziv="DomainObject.Predmet.SudioniciListAdressOIB_1">
      <item>Vidosava Veljković, OIB 78371700675, Ivšićev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78371700675</item>
    </izvorni_sadrzaj>
    <derivirana_varijabla naziv="DomainObject.Predmet.SudioniciListNazivOIB_1">
      <item>, OIB 78371700675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B8F9E-EC65-4E46-A724-F946EDEE4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250</properties:Words>
  <properties:Characters>1396</properties:Characters>
  <properties:Lines>44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2014-03-04T10:30:00Z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2017-02-20T12:22:00Z</dcterms:modified>
  <cp:revision>8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Sp-4/2017-2 / Odluka - Rješenje</vt:lpwstr>
  </prop:property>
  <prop:property name="Predlozak_id" pid="6" fmtid="{D5CDD505-2E9C-101B-9397-08002B2CF9AE}">
    <vt:lpwstr>1000000273</vt:lpwstr>
  </prop:property>
  <prop:property name="Predlozak_oznaka" pid="7" fmtid="{D5CDD505-2E9C-101B-9397-08002B2CF9AE}">
    <vt:lpwstr>PO049</vt:lpwstr>
  </prop:property>
  <prop:property name="Predlozak_naziv" pid="8" fmtid="{D5CDD505-2E9C-101B-9397-08002B2CF9AE}">
    <vt:lpwstr>Rješenje-opći obrazac</vt:lpwstr>
  </prop:property>
</prop:Properties>
</file>