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51d5" w14:paraId="73451d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B46DFF">
        <w:t>54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6E4744">
        <w:t>Karlovac, Ulica Pavla Vitezovića 1</w:t>
      </w:r>
      <w:r>
        <w:t xml:space="preserve">, OIB 85821130368 za pokretanje skraćenog stečajnog postupka nad dužnikom </w:t>
      </w:r>
      <w:r w:rsidR="00B46DFF">
        <w:t>PHOENIX FLORA jednostavno druš</w:t>
      </w:r>
      <w:r w:rsidR="006E4744">
        <w:t xml:space="preserve">tvo s ograničenom odgovornošću za </w:t>
      </w:r>
      <w:r w:rsidR="00B46DFF">
        <w:t xml:space="preserve"> </w:t>
      </w:r>
      <w:r w:rsidR="006E4744">
        <w:t xml:space="preserve">trgovinu </w:t>
      </w:r>
      <w:r w:rsidR="00B46DFF">
        <w:t xml:space="preserve"> Zagreb, Drage Ivaniševića 10B, OIB 97478192042, MBS 080867211,</w:t>
      </w:r>
      <w:r w:rsidR="0002766D">
        <w:t xml:space="preserve"> temeljem čla</w:t>
      </w:r>
      <w:r>
        <w:t xml:space="preserve">nka 430. Stečajnog zakona („Narodne novine“ 71/15, dalje SZ-a), dana </w:t>
      </w:r>
      <w:r w:rsidR="0002766D">
        <w:t>2</w:t>
      </w:r>
      <w:r w:rsidR="00B46DFF">
        <w:t>5</w:t>
      </w:r>
      <w:r w:rsidR="0002766D">
        <w:t xml:space="preserve">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46DFF">
        <w:t>PHOENIX FLORA jednostavno društvo s ograničenom odgovornošću za  trgovinu  Zagreb, Drage Ivaniševića 10B, OIB 97478192042, MBS 080867211</w:t>
      </w:r>
      <w:r w:rsidR="006E4744">
        <w:t xml:space="preserve"> </w:t>
      </w:r>
      <w:r>
        <w:t>iznosi</w:t>
      </w:r>
      <w:r w:rsidR="005218C0">
        <w:t xml:space="preserve"> </w:t>
      </w:r>
      <w:r w:rsidR="00B46DFF">
        <w:t>30.263,73</w:t>
      </w:r>
      <w:r w:rsidR="00B47F06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B46DFF">
        <w:t>54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B46DFF">
        <w:t>25</w:t>
      </w:r>
      <w:r w:rsidR="005218C0">
        <w:t>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6DFF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St-2554/2016</izvorni_sadrzaj>
    <derivirana_varijabla naziv="DomainObject.Predmet.OznakaBroj_1">St-2554/2016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PHOENIX FLORA jednostavno društvo s ograničenom odgovornošću za trgovinu</izvorni_sadrzaj>
    <derivirana_varijabla naziv="DomainObject.Predmet.ProtustrankaFormated_1">  PHOENIX FLORA jednostavno društvo s ograničenom odgovornošću za trgovinu</derivirana_varijabla>
  </DomainObject.Predmet.ProtustrankaFormated>
  <DomainObject.Predmet.ProtustrankaFormatedOIB>
    <izvorni_sadrzaj>  PHOENIX FLORA jednostavno društvo s ograničenom odgovornošću za trgovinu, OIB 97478192042</izvorni_sadrzaj>
    <derivirana_varijabla naziv="DomainObject.Predmet.ProtustrankaFormatedOIB_1">  PHOENIX FLORA jednostavno društvo s ograničenom odgovornošću za trgovinu, OIB 97478192042</derivirana_varijabla>
  </DomainObject.Predmet.ProtustrankaFormatedOIB>
  <DomainObject.Predmet.ProtustrankaFormatedWithAdress>
    <izvorni_sadrzaj> PHOENIX FLORA jednostavno društvo s ograničenom odgovornošću za trgovinu, Drage Ivaniševića 10B, 10000 Zagreb</izvorni_sadrzaj>
    <derivirana_varijabla naziv="DomainObject.Predmet.ProtustrankaFormatedWithAdress_1"> PHOENIX FLORA jednostavno društvo s ograničenom odgovornošću za trgovinu, Drage Ivaniševića 10B, 10000 Zagreb</derivirana_varijabla>
  </DomainObject.Predmet.ProtustrankaFormatedWithAdress>
  <DomainObject.Predmet.ProtustrankaFormatedWithAdressOIB>
    <izvorni_sadrzaj> PHOENIX FLORA jednostavno društvo s ograničenom odgovornošću za trgovinu, OIB 97478192042, Drage Ivaniševića 10B, 10000 Zagreb</izvorni_sadrzaj>
    <derivirana_varijabla naziv="DomainObject.Predmet.ProtustrankaFormatedWithAdressOIB_1"> PHOENIX FLORA jednostavno društvo s ograničenom odgovornošću za trgovinu, OIB 97478192042, Drage Ivaniševića 10B, 10000 Zagreb</derivirana_varijabla>
  </DomainObject.Predmet.ProtustrankaFormatedWithAdressOIB>
  <DomainObject.Predmet.ProtustrankaWithAdress>
    <izvorni_sadrzaj>PHOENIX FLORA jednostavno društvo s ograničenom odgovornošću za trgovinu Drage Ivaniševića 10B, 10000 Zagreb</izvorni_sadrzaj>
    <derivirana_varijabla naziv="DomainObject.Predmet.ProtustrankaWithAdress_1">PHOENIX FLORA jednostavno društvo s ograničenom odgovornošću za trgovinu Drage Ivaniševića 10B, 10000 Zagreb</derivirana_varijabla>
  </DomainObject.Predmet.ProtustrankaWithAdress>
  <DomainObject.Predmet.ProtustrankaWithAdressOIB>
    <izvorni_sadrzaj>PHOENIX FLORA jednostavno društvo s ograničenom odgovornošću za trgovinu, OIB 97478192042, Drage Ivaniševića 10B, 10000 Zagreb</izvorni_sadrzaj>
    <derivirana_varijabla naziv="DomainObject.Predmet.ProtustrankaWithAdressOIB_1">PHOENIX FLORA jednostavno društvo s ograničenom odgovornošću za trgovinu, OIB 97478192042, Drage Ivaniševića 10B, 10000 Zagreb</derivirana_varijabla>
  </DomainObject.Predmet.ProtustrankaWithAdressOIB>
  <DomainObject.Predmet.ProtustrankaNazivFormated>
    <izvorni_sadrzaj>PHOENIX FLORA jednostavno društvo s ograničenom odgovornošću za trgovinu</izvorni_sadrzaj>
    <derivirana_varijabla naziv="DomainObject.Predmet.ProtustrankaNazivFormated_1">PHOENIX FLORA jednostavno društvo s ograničenom odgovornošću za trgovinu</derivirana_varijabla>
  </DomainObject.Predmet.ProtustrankaNazivFormated>
  <DomainObject.Predmet.ProtustrankaNazivFormatedOIB>
    <izvorni_sadrzaj>PHOENIX FLORA jednostavno društvo s ograničenom odgovornošću za trgovinu, OIB 97478192042</izvorni_sadrzaj>
    <derivirana_varijabla naziv="DomainObject.Predmet.ProtustrankaNazivFormatedOIB_1">PHOENIX FLORA jednostavno društvo s ograničenom odgovornošću za trgovinu, OIB 97478192042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FLORA jednostavno društvo s ograničenom odgovornošću za trgovinu</item>
    </izvorni_sadrzaj>
    <derivirana_varijabla naziv="DomainObject.Predmet.ProtuStrankaListFormated_1">
      <item>PHOENIX FLORA jednostavno društvo s ograničenom odgovornošću za trgovinu</item>
    </derivirana_varijabla>
  </DomainObject.Predmet.ProtuStrankaListFormated>
  <DomainObject.Predmet.ProtuStrankaListFormatedOIB>
    <izvorni_sadrzaj>
      <item>PHOENIX FLORA jednostavno društvo s ograničenom odgovornošću za trgovinu, OIB 97478192042</item>
    </izvorni_sadrzaj>
    <derivirana_varijabla naziv="DomainObject.Predmet.ProtuStrankaListFormatedOIB_1">
      <item>PHOENIX FLORA jednostavno društvo s ograničenom odgovornošću za trgovinu, OIB 97478192042</item>
    </derivirana_varijabla>
  </DomainObject.Predmet.ProtuStrankaListFormatedOIB>
  <DomainObject.Predmet.ProtuStrankaListFormatedWithAdress>
    <izvorni_sadrzaj>
      <item>PHOENIX FLORA jednostavno društvo s ograničenom odgovornošću za trgovinu, Drage Ivaniševića 10B, 10000 Zagreb</item>
    </izvorni_sadrzaj>
    <derivirana_varijabla naziv="DomainObject.Predmet.ProtuStrankaListFormatedWithAdress_1">
      <item>PHOENIX FLORA jednostavno društvo s ograničenom odgovornošću za trgovinu, Drage Ivaniševića 10B, 10000 Zagreb</item>
    </derivirana_varijabla>
  </DomainObject.Predmet.ProtuStrankaListFormatedWithAdress>
  <DomainObject.Predmet.ProtuStrankaListFormatedWithAdressOIB>
    <izvorni_sadrzaj>
      <item>PHOENIX FLORA jednostavno društvo s ograničenom odgovornošću za trgovinu, OIB 97478192042, Drage Ivaniševića 10B, 10000 Zagreb</item>
    </izvorni_sadrzaj>
    <derivirana_varijabla naziv="DomainObject.Predmet.ProtuStrankaListFormatedWithAdressOIB_1">
      <item>PHOENIX FLORA jednostavno društvo s ograničenom odgovornošću za trgovinu, OIB 97478192042, Drage Ivaniševića 10B, 10000 Zagreb</item>
    </derivirana_varijabla>
  </DomainObject.Predmet.ProtuStrankaListFormatedWithAdressOIB>
  <DomainObject.Predmet.ProtuStrankaListNazivFormated>
    <izvorni_sadrzaj>
      <item>PHOENIX FLORA jednostavno društvo s ograničenom odgovornošću za trgovinu</item>
    </izvorni_sadrzaj>
    <derivirana_varijabla naziv="DomainObject.Predmet.ProtuStrankaListNazivFormated_1">
      <item>PHOENIX FLORA jednostavno društvo s ograničenom odgovornošću za trgovinu</item>
    </derivirana_varijabla>
  </DomainObject.Predmet.ProtuStrankaListNazivFormated>
  <DomainObject.Predmet.ProtuStrankaListNazivFormatedOIB>
    <izvorni_sadrzaj>
      <item>PHOENIX FLORA jednostavno društvo s ograničenom odgovornošću za trgovinu, OIB 97478192042</item>
    </izvorni_sadrzaj>
    <derivirana_varijabla naziv="DomainObject.Predmet.ProtuStrankaListNazivFormatedOIB_1">
      <item>PHOENIX FLORA jednostavno društvo s ograničenom odgovornošću za trgovinu, OIB 97478192042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FLORA jednostavno društvo s ograničenom odgovornošću za trgovinu</izvorni_sadrzaj>
    <derivirana_varijabla naziv="DomainObject.Predmet.ProtustrankaIDrugi_1">PHOENIX FLORA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FLORA jednostavno društvo s ograničenom odgovornošću za trgovinu, OIB 97478192042, Drage Ivaniševića 10B, 10000 Zagreb</izvorni_sadrzaj>
    <derivirana_varijabla naziv="DomainObject.Predmet.ProtustrankaIDrugiAdressOIB_1">PHOENIX FLORA jednostavno društvo s ograničenom odgovornošću za trgovinu, OIB 97478192042, Drage Ivaniševića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PHOENIX FLORA jednostavno društvo s ograničenom odgovornošću za trgovinu</item>
      <item>FINA Regionalni centar Zagreb</item>
    </izvorni_sadrzaj>
    <derivirana_varijabla naziv="DomainObject.Predmet.SudioniciListNaziv_1">
      <item>PHOENIX FLORA jednostavno društvo s ograničenom odgovornošću za trgovinu</item>
      <item>FINA Regionalni centar Zagreb</item>
    </derivirana_varijabla>
  </DomainObject.Predmet.SudioniciListNaziv>
  <DomainObject.Predmet.SudioniciListAdressOIB>
    <izvorni_sadrzaj>
      <item>PHOENIX FLORA jednostavno društvo s ograničenom odgovornošću za trgovinu, OIB 97478192042, Drage Ivaniševića 10B,10000 Zagreb</item>
      <item>FINA Regionalni centar Zagreb, OIB 85821130368, Trg svibanjskih žrtava 1995. br. 1,10000 Zagreb</item>
    </izvorni_sadrzaj>
    <derivirana_varijabla naziv="DomainObject.Predmet.SudioniciListAdressOIB_1">
      <item>PHOENIX FLORA jednostavno društvo s ograničenom odgovornošću za trgovinu, OIB 97478192042, Drage Ivaniševića 10B,10000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97478192042</item>
      <item>, OIB 85821130368</item>
    </izvorni_sadrzaj>
    <derivirana_varijabla naziv="DomainObject.Predmet.SudioniciListNazivOIB_1">
      <item>, OIB 97478192042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624C9-3015-4251-9B5A-5F5C3F3DD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1876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2016-11-22T13:44:00Z</dcterms:created>
  <dc:creator>Korisnik</dc:creator>
  <cp:lastModifiedBy>Darija Miličević</cp:lastModifiedBy>
  <cp:lastPrinted>2016-11-25T13:35:00Z</cp:lastPrinted>
  <dcterms:modified xmlns:xsi="http://www.w3.org/2001/XMLSchema-instance" xsi:type="dcterms:W3CDTF">2016-11-25T13:35:00Z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