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cc0d" w14:paraId="37bcc0d" w:rsidRDefault="001012A0" w:rsidP="001012A0" w:rsidR="001012A0" w:rsidRPr="00232CCB">
      <w:pPr>
        <w:jc w:val="both"/>
        <w15:collapsed w:val="false"/>
      </w:pPr>
      <w:bookmarkStart w:name="_GoBack" w:id="0"/>
      <w:bookmarkEnd w:id="0"/>
      <w:r w:rsidRPr="00232CCB">
        <w:t>REPUBLIKA HRVATSKA</w:t>
      </w:r>
    </w:p>
    <w:p w:rsidRDefault="001012A0" w:rsidP="001012A0" w:rsidR="001012A0" w:rsidRPr="00232CCB">
      <w:pPr>
        <w:jc w:val="both"/>
      </w:pPr>
      <w:r w:rsidRPr="00232CCB">
        <w:t>TRGOVAČKI SUD U RIJECI</w:t>
      </w:r>
    </w:p>
    <w:p w:rsidRDefault="001012A0" w:rsidP="00844C34" w:rsidR="00844C34">
      <w:pPr>
        <w:jc w:val="both"/>
      </w:pPr>
      <w:r w:rsidRPr="00232CCB">
        <w:t>ZADARSKA 1 i 3</w:t>
      </w:r>
    </w:p>
    <w:p w:rsidRDefault="001C2E3B" w:rsidP="00844C34" w:rsidR="001C2E3B">
      <w:pPr>
        <w:jc w:val="both"/>
      </w:pPr>
    </w:p>
    <w:p w:rsidRDefault="00844C34" w:rsidP="00844C34" w:rsidR="00844C34" w:rsidRPr="00232CCB">
      <w:pPr>
        <w:jc w:val="center"/>
      </w:pPr>
      <w:r w:rsidRPr="00232CCB">
        <w:t>Z A P I S N I K</w:t>
      </w:r>
    </w:p>
    <w:p w:rsidRDefault="00844C34" w:rsidP="00844C34" w:rsidR="00844C34" w:rsidRPr="006E666D">
      <w:pPr>
        <w:jc w:val="center"/>
      </w:pPr>
      <w:r w:rsidRPr="006E666D">
        <w:t xml:space="preserve">od </w:t>
      </w:r>
      <w:r w:rsidR="00FD5E2A">
        <w:t>14. siječnja 2019</w:t>
      </w:r>
      <w:r w:rsidRPr="006E666D">
        <w:t>.</w:t>
      </w:r>
      <w:r w:rsidR="006D5391">
        <w:t xml:space="preserve"> godine</w:t>
      </w:r>
    </w:p>
    <w:p w:rsidRDefault="00844C34" w:rsidP="00844C34" w:rsidR="00844C34" w:rsidRPr="006E666D">
      <w:pPr>
        <w:jc w:val="center"/>
      </w:pPr>
      <w:r w:rsidRPr="006E666D">
        <w:t>s ročišta za glasovanje o planu restrukturiranja</w:t>
      </w:r>
    </w:p>
    <w:p w:rsidRDefault="00FD5E2A" w:rsidP="00FD5E2A" w:rsidR="00FD5E2A">
      <w:pPr>
        <w:jc w:val="center"/>
      </w:pPr>
      <w:r>
        <w:t>C.M.C. d.o.o. za usluge Novi Vinodolski,</w:t>
      </w:r>
    </w:p>
    <w:p w:rsidRDefault="00FD5E2A" w:rsidP="00FD5E2A" w:rsidR="00844C34" w:rsidRPr="006E666D">
      <w:pPr>
        <w:jc w:val="center"/>
      </w:pPr>
      <w:r>
        <w:t>Dubrova 16</w:t>
      </w:r>
    </w:p>
    <w:p w:rsidRDefault="00844C34" w:rsidP="00844C34" w:rsidR="00844C34" w:rsidRPr="006E666D">
      <w:pPr>
        <w:jc w:val="both"/>
      </w:pPr>
    </w:p>
    <w:p w:rsidRDefault="00844C34" w:rsidP="00844C34" w:rsidR="00844C34" w:rsidRPr="00232CCB">
      <w:pPr>
        <w:jc w:val="both"/>
      </w:pPr>
      <w:r w:rsidRPr="00232CCB">
        <w:t>OD SUDA NAZOČNI:</w:t>
      </w:r>
    </w:p>
    <w:p w:rsidRDefault="00844C34" w:rsidP="00844C34" w:rsidR="00844C34" w:rsidRPr="006E666D">
      <w:pPr>
        <w:jc w:val="both"/>
      </w:pPr>
      <w:r w:rsidRPr="006E666D">
        <w:t>Daniela Korlević, sudac</w:t>
      </w:r>
    </w:p>
    <w:p w:rsidRDefault="006D5391" w:rsidP="00844C34" w:rsidR="00844C34" w:rsidRPr="006E666D">
      <w:pPr>
        <w:jc w:val="both"/>
      </w:pPr>
      <w:r>
        <w:t>Jasna Radulović</w:t>
      </w:r>
      <w:r w:rsidR="00844C34" w:rsidRPr="006E666D">
        <w:t>, zapisničar</w:t>
      </w:r>
    </w:p>
    <w:p w:rsidRDefault="00844C34" w:rsidP="00844C34" w:rsidR="00844C34" w:rsidRPr="006E666D">
      <w:pPr>
        <w:jc w:val="both"/>
      </w:pPr>
    </w:p>
    <w:p w:rsidRDefault="00844C34" w:rsidP="00844C34" w:rsidR="00844C34" w:rsidRPr="006E666D">
      <w:pPr>
        <w:jc w:val="center"/>
      </w:pPr>
      <w:r w:rsidRPr="006E666D">
        <w:t xml:space="preserve">Početak u </w:t>
      </w:r>
      <w:r w:rsidR="006D5391">
        <w:t>10</w:t>
      </w:r>
      <w:r w:rsidRPr="006E666D">
        <w:t>:00 sati</w:t>
      </w:r>
    </w:p>
    <w:p w:rsidRDefault="00844C34" w:rsidP="00844C34" w:rsidR="00844C34">
      <w:pPr>
        <w:jc w:val="both"/>
      </w:pPr>
    </w:p>
    <w:p w:rsidRDefault="00FD5E2A" w:rsidP="00844C34" w:rsidR="00FD5E2A">
      <w:pPr>
        <w:jc w:val="both"/>
      </w:pPr>
      <w:r>
        <w:tab/>
      </w:r>
      <w:r w:rsidRPr="00FD5E2A">
        <w:t xml:space="preserve">Utvrđuje se da je za dužnika </w:t>
      </w:r>
      <w:r w:rsidR="001C2E3B">
        <w:t>nitko nije pristupio</w:t>
      </w:r>
      <w:r>
        <w:t xml:space="preserve">. </w:t>
      </w:r>
    </w:p>
    <w:p w:rsidRDefault="006D5391" w:rsidP="00844C34" w:rsidR="006D5391">
      <w:pPr>
        <w:jc w:val="both"/>
      </w:pPr>
    </w:p>
    <w:p w:rsidRDefault="001C2E3B" w:rsidP="00844C34" w:rsidR="001C2E3B">
      <w:pPr>
        <w:jc w:val="both"/>
      </w:pPr>
      <w:r>
        <w:tab/>
        <w:t xml:space="preserve">Utvrđuje se da na današnje ročište nije pristupila Marija Ružić, povjerenik. </w:t>
      </w:r>
    </w:p>
    <w:p w:rsidRDefault="001C2E3B" w:rsidP="00844C34" w:rsidR="001C2E3B" w:rsidRPr="006E666D">
      <w:pPr>
        <w:jc w:val="both"/>
      </w:pPr>
    </w:p>
    <w:p w:rsidRDefault="00555DB9" w:rsidP="00844C34" w:rsidR="00844C34" w:rsidRPr="006E666D">
      <w:pPr>
        <w:jc w:val="both"/>
      </w:pPr>
      <w:r>
        <w:tab/>
      </w:r>
      <w:r w:rsidR="00844C34" w:rsidRPr="006E666D">
        <w:t xml:space="preserve">Utvrđuje se da </w:t>
      </w:r>
      <w:r w:rsidR="006D5391">
        <w:t>na ročište p</w:t>
      </w:r>
      <w:r w:rsidR="00844C34" w:rsidRPr="006E666D">
        <w:t xml:space="preserve">ristupili vjerovnici: </w:t>
      </w:r>
    </w:p>
    <w:p w:rsidRDefault="00555DB9" w:rsidP="00FD5E2A" w:rsidR="00FD5E2A">
      <w:pPr>
        <w:pStyle w:val="Bezproreda"/>
        <w:ind w:left="720"/>
      </w:pPr>
      <w:r>
        <w:t xml:space="preserve">- </w:t>
      </w:r>
      <w:r w:rsidR="006D5391">
        <w:t xml:space="preserve">za </w:t>
      </w:r>
      <w:r w:rsidR="00FD5E2A">
        <w:t xml:space="preserve">REPUBLIKU HRVATSKU, </w:t>
      </w:r>
      <w:r w:rsidR="001C2E3B">
        <w:t>Marijana Franolić</w:t>
      </w:r>
      <w:r w:rsidR="00FD5E2A">
        <w:t xml:space="preserve"> zamjenik </w:t>
      </w:r>
      <w:r w:rsidR="001C2E3B">
        <w:t>Ž</w:t>
      </w:r>
      <w:r w:rsidR="00FD5E2A">
        <w:t>DO Rijeka,</w:t>
      </w:r>
      <w:r w:rsidR="001C2E3B">
        <w:t xml:space="preserve">  </w:t>
      </w:r>
    </w:p>
    <w:p w:rsidRDefault="00397B2A" w:rsidP="006D5391" w:rsidR="00397B2A" w:rsidRPr="006E666D">
      <w:pPr>
        <w:pStyle w:val="Bezproreda"/>
      </w:pPr>
    </w:p>
    <w:p w:rsidRDefault="004C3D43" w:rsidP="00F34B73" w:rsidR="0052198E">
      <w:pPr>
        <w:ind w:firstLine="708"/>
        <w:jc w:val="both"/>
      </w:pPr>
      <w:r w:rsidRPr="006E666D">
        <w:t xml:space="preserve">Utvrđuje se da je u spis dostavljen </w:t>
      </w:r>
      <w:r w:rsidR="0052198E" w:rsidRPr="006E666D">
        <w:t>izmijenjeni plan restrukturiranja dužnika</w:t>
      </w:r>
      <w:r w:rsidR="00FD5E2A">
        <w:t xml:space="preserve"> 04. siječnja 2019. godine</w:t>
      </w:r>
      <w:r w:rsidR="0052198E" w:rsidRPr="006E666D">
        <w:t>, koji je objavljen na mrežnoj stranic</w:t>
      </w:r>
      <w:r w:rsidRPr="006E666D">
        <w:t>i e-Oglasn</w:t>
      </w:r>
      <w:r w:rsidR="00555DB9">
        <w:t>e</w:t>
      </w:r>
      <w:r w:rsidRPr="006E666D">
        <w:t xml:space="preserve"> ploč</w:t>
      </w:r>
      <w:r w:rsidR="00555DB9">
        <w:t>e</w:t>
      </w:r>
      <w:r w:rsidRPr="006E666D">
        <w:t xml:space="preserve"> sudova dana </w:t>
      </w:r>
      <w:r w:rsidR="00FD5E2A">
        <w:t>08. siječnja 2019</w:t>
      </w:r>
      <w:r w:rsidR="0052198E" w:rsidRPr="006E666D">
        <w:t>.</w:t>
      </w:r>
      <w:r w:rsidR="006D5391">
        <w:t xml:space="preserve"> godine</w:t>
      </w:r>
      <w:r w:rsidR="00232CCB">
        <w:t>.</w:t>
      </w:r>
    </w:p>
    <w:p w:rsidRDefault="00281539" w:rsidP="00F34B73" w:rsidR="00FD5E2A">
      <w:pPr>
        <w:ind w:firstLine="708"/>
        <w:jc w:val="both"/>
      </w:pPr>
      <w:r>
        <w:t xml:space="preserve">Obzirom da od objave izmijenjenog plana restrukturiranja na mrežnoj stranici e-Oglasne ploče sudova nije protekao rok od osam dana, nisu ispunjene pretpostavke za održavanje ročišta za glasovanje o izmijenjenom planu restrukturiranja dužnika. </w:t>
      </w:r>
    </w:p>
    <w:p w:rsidRDefault="00FD5E2A" w:rsidP="00F34B73" w:rsidR="00FD5E2A">
      <w:pPr>
        <w:ind w:firstLine="708"/>
        <w:jc w:val="both"/>
      </w:pPr>
    </w:p>
    <w:p w:rsidRDefault="00281539" w:rsidP="00BC308C" w:rsidR="00BC308C">
      <w:pPr>
        <w:ind w:firstLine="708"/>
        <w:jc w:val="both"/>
        <w:rPr>
          <w:rFonts w:eastAsia="MS Mincho"/>
        </w:rPr>
      </w:pPr>
      <w:r>
        <w:t xml:space="preserve">Sudac donosi </w:t>
      </w:r>
    </w:p>
    <w:p w:rsidRDefault="00281539" w:rsidP="00813C8A" w:rsidR="00281539">
      <w:pPr>
        <w:ind w:firstLine="708"/>
        <w:jc w:val="center"/>
      </w:pPr>
    </w:p>
    <w:p w:rsidRDefault="00813C8A" w:rsidP="00813C8A" w:rsidR="00813C8A" w:rsidRPr="006E666D">
      <w:pPr>
        <w:ind w:firstLine="708"/>
        <w:jc w:val="center"/>
      </w:pPr>
      <w:r w:rsidRPr="006E666D">
        <w:t>r j e š e n j e</w:t>
      </w:r>
    </w:p>
    <w:p w:rsidRDefault="00281539" w:rsidP="00281539" w:rsidR="00281539">
      <w:pPr>
        <w:pStyle w:val="Odlomakpopisa"/>
        <w:ind w:left="1428"/>
        <w:jc w:val="both"/>
      </w:pPr>
    </w:p>
    <w:p w:rsidRDefault="00281539" w:rsidP="001C5FE2" w:rsidR="00C678C8">
      <w:pPr>
        <w:pStyle w:val="Odlomakpopisa"/>
        <w:ind w:left="709"/>
        <w:jc w:val="both"/>
      </w:pPr>
      <w:r>
        <w:t xml:space="preserve">Današnje ročište za glasovanje se odgađa, a slijedeće zakazuje </w:t>
      </w:r>
      <w:r w:rsidR="001C2E3B">
        <w:t>za dan</w:t>
      </w:r>
    </w:p>
    <w:p w:rsidRDefault="00281539" w:rsidP="00281539" w:rsidR="00281539" w:rsidRPr="006E666D">
      <w:pPr>
        <w:pStyle w:val="Odlomakpopisa"/>
        <w:ind w:left="851"/>
        <w:jc w:val="both"/>
      </w:pPr>
    </w:p>
    <w:p w:rsidRDefault="00281539" w:rsidP="00281539" w:rsidR="0029125D">
      <w:pPr>
        <w:pStyle w:val="Odlomakpopisa"/>
        <w:numPr>
          <w:ilvl w:val="0"/>
          <w:numId w:val="24"/>
        </w:numPr>
        <w:jc w:val="center"/>
      </w:pPr>
      <w:r>
        <w:t>veljače 2019. godine u 10.00 sati</w:t>
      </w:r>
    </w:p>
    <w:p w:rsidRDefault="00281539" w:rsidP="00281539" w:rsidR="00281539">
      <w:pPr>
        <w:pStyle w:val="Odlomakpopisa"/>
        <w:ind w:left="1068"/>
        <w:jc w:val="center"/>
      </w:pPr>
      <w:r>
        <w:t>kod Trgovačkog suda u Rijeci</w:t>
      </w:r>
    </w:p>
    <w:p w:rsidRDefault="00281539" w:rsidP="00281539" w:rsidR="00281539">
      <w:pPr>
        <w:pStyle w:val="Odlomakpopisa"/>
        <w:ind w:left="1068"/>
        <w:jc w:val="center"/>
      </w:pPr>
      <w:r>
        <w:t>Zadarska 1 i 3</w:t>
      </w:r>
    </w:p>
    <w:p w:rsidRDefault="00281539" w:rsidP="00281539" w:rsidR="00281539">
      <w:pPr>
        <w:pStyle w:val="Odlomakpopisa"/>
        <w:ind w:left="1068"/>
        <w:jc w:val="center"/>
      </w:pPr>
      <w:r>
        <w:t>sudnica 2, I. kat</w:t>
      </w:r>
    </w:p>
    <w:p w:rsidRDefault="001C5FE2" w:rsidP="001C5FE2" w:rsidR="00281539">
      <w:pPr>
        <w:pStyle w:val="Odlomakpopisa"/>
        <w:ind w:left="0"/>
        <w:jc w:val="both"/>
      </w:pPr>
      <w:r>
        <w:tab/>
      </w:r>
      <w:r w:rsidR="00281539">
        <w:t xml:space="preserve">na koje se ročište objavom zapisnika na mrežnoj stranici e-Oglasna ploča sudova pozivaju vjerovnici, dužnik i povjerenik. </w:t>
      </w:r>
    </w:p>
    <w:p w:rsidRDefault="00281539" w:rsidP="003C265F" w:rsidR="00281539" w:rsidRPr="006E666D">
      <w:pPr>
        <w:ind w:firstLine="708"/>
        <w:jc w:val="both"/>
      </w:pPr>
    </w:p>
    <w:p w:rsidRDefault="00017F95" w:rsidP="00813C8A" w:rsidR="0030276A" w:rsidRPr="006E666D">
      <w:pPr>
        <w:ind w:firstLine="708"/>
        <w:jc w:val="center"/>
      </w:pPr>
      <w:r>
        <w:t>Dovršeno u 10</w:t>
      </w:r>
      <w:r w:rsidR="00900A81" w:rsidRPr="006E666D">
        <w:t>.</w:t>
      </w:r>
      <w:r w:rsidR="00281539">
        <w:t>10</w:t>
      </w:r>
      <w:r w:rsidR="00813C8A" w:rsidRPr="006E666D">
        <w:t xml:space="preserve"> sati</w:t>
      </w:r>
    </w:p>
    <w:p w:rsidRDefault="001012A0" w:rsidP="001012A0" w:rsidR="001012A0" w:rsidRPr="006E666D">
      <w:pPr>
        <w:jc w:val="both"/>
      </w:pPr>
    </w:p>
    <w:p w:rsidRDefault="003F260A" w:rsidP="00E40F01" w:rsidR="00202BEB" w:rsidRPr="006E666D">
      <w:pPr>
        <w:ind w:firstLine="708" w:left="708"/>
        <w:jc w:val="both"/>
      </w:pPr>
      <w:r w:rsidRPr="006E666D">
        <w:t xml:space="preserve">                           </w:t>
      </w:r>
      <w:r w:rsidR="00232F8A" w:rsidRPr="006E666D">
        <w:t xml:space="preserve"> </w:t>
      </w:r>
      <w:r w:rsidR="00BC1DA7" w:rsidRPr="006E666D">
        <w:t xml:space="preserve">          </w:t>
      </w:r>
      <w:r w:rsidR="00232F8A" w:rsidRPr="006E666D">
        <w:t xml:space="preserve"> </w:t>
      </w:r>
      <w:r w:rsidR="004B3088" w:rsidRPr="006E666D">
        <w:t xml:space="preserve"> </w:t>
      </w:r>
      <w:r w:rsidR="0030276A" w:rsidRPr="006E666D">
        <w:t>S</w:t>
      </w:r>
      <w:r w:rsidR="001012A0" w:rsidRPr="006E666D">
        <w:t xml:space="preserve">udac                     </w:t>
      </w:r>
      <w:r w:rsidR="009C4FAC" w:rsidRPr="006E666D">
        <w:t xml:space="preserve"> </w:t>
      </w:r>
      <w:r w:rsidR="00437C5F" w:rsidRPr="006E666D">
        <w:tab/>
      </w:r>
      <w:r w:rsidR="00437C5F" w:rsidRPr="006E666D">
        <w:tab/>
      </w:r>
      <w:r w:rsidR="0030276A" w:rsidRPr="006E666D">
        <w:t>Povjerenik</w:t>
      </w:r>
    </w:p>
    <w:p w:rsidRDefault="00900A81" w:rsidP="001012A0" w:rsidR="00900A81" w:rsidRPr="006E666D">
      <w:pPr>
        <w:jc w:val="both"/>
      </w:pPr>
    </w:p>
    <w:p w:rsidRDefault="006543E6" w:rsidP="001012A0" w:rsidR="006543E6" w:rsidRPr="006E666D">
      <w:pPr>
        <w:jc w:val="both"/>
      </w:pPr>
    </w:p>
    <w:p w:rsidRDefault="003F260A" w:rsidP="009C4FAC" w:rsidR="00BC2635" w:rsidRPr="006E666D">
      <w:pPr>
        <w:ind w:firstLine="708" w:left="1416"/>
        <w:jc w:val="both"/>
      </w:pPr>
      <w:r w:rsidRPr="006E666D">
        <w:t xml:space="preserve">               </w:t>
      </w:r>
      <w:r w:rsidR="00813C8A" w:rsidRPr="006E666D">
        <w:t xml:space="preserve">            </w:t>
      </w:r>
      <w:r w:rsidR="001012A0" w:rsidRPr="006E666D">
        <w:t xml:space="preserve">Zapisničar                      </w:t>
      </w:r>
      <w:r w:rsidR="00232F8A" w:rsidRPr="006E666D">
        <w:t xml:space="preserve"> </w:t>
      </w:r>
      <w:r w:rsidR="00437C5F" w:rsidRPr="006E666D">
        <w:t>Zastupnik dužnika po zakonu</w:t>
      </w:r>
    </w:p>
    <w:sectPr w:rsidSect="00A81F4C" w:rsidR="00BC2635" w:rsidRPr="006E666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225" w:rsidR="008E7225">
      <w:r>
        <w:separator/>
      </w:r>
    </w:p>
  </w:endnote>
  <w:endnote w:id="0" w:type="continuationSeparator">
    <w:p w:rsidRDefault="008E7225" w:rsidR="008E7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225" w:rsidP="00A95DD3" w:rsidR="008E72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7225" w:rsidR="008E72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225" w:rsidP="00A95DD3" w:rsidR="008E72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E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7225" w:rsidR="008E72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225" w:rsidR="008E7225">
      <w:r>
        <w:separator/>
      </w:r>
    </w:p>
  </w:footnote>
  <w:footnote w:id="0" w:type="continuationSeparator">
    <w:p w:rsidRDefault="008E7225" w:rsidR="008E7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225" w:rsidP="00ED4A72" w:rsidR="008E7225" w:rsidRPr="006D7C27">
    <w:pPr>
      <w:pStyle w:val="Zaglavlje"/>
      <w:jc w:val="right"/>
    </w:pPr>
    <w:r>
      <w:tab/>
    </w:r>
    <w:r w:rsidRPr="006D7C27">
      <w:t xml:space="preserve">                                                                            </w:t>
    </w:r>
    <w:r>
      <w:t>Poslovni broj</w:t>
    </w:r>
    <w:r w:rsidRPr="005C1890">
      <w:t xml:space="preserve"> 15 St-</w:t>
    </w:r>
    <w:r w:rsidR="00FD5E2A">
      <w:t>355/18-22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44A1"/>
    <w:multiLevelType w:val="hybridMultilevel"/>
    <w:tmpl w:val="A05C802A"/>
    <w:lvl w:tplc="C85040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EE120C"/>
    <w:multiLevelType w:val="hybridMultilevel"/>
    <w:tmpl w:val="AFE42B30"/>
    <w:lvl w:tplc="47FCE54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2492870"/>
    <w:multiLevelType w:val="hybridMultilevel"/>
    <w:tmpl w:val="0D724422"/>
    <w:lvl w:tplc="45649008" w:ilvl="0">
      <w:start w:val="1"/>
      <w:numFmt w:val="decimalZero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7055819"/>
    <w:multiLevelType w:val="hybridMultilevel"/>
    <w:tmpl w:val="25E8C214"/>
    <w:lvl w:tplc="7E9481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E210C"/>
    <w:multiLevelType w:val="hybridMultilevel"/>
    <w:tmpl w:val="BD4EE380"/>
    <w:lvl w:tplc="19C4B9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686364"/>
    <w:multiLevelType w:val="hybridMultilevel"/>
    <w:tmpl w:val="34BEA4C4"/>
    <w:lvl w:tplc="CC30F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1AEC7807"/>
    <w:multiLevelType w:val="hybridMultilevel"/>
    <w:tmpl w:val="5846FC26"/>
    <w:lvl w:tplc="280010AE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BFA057E"/>
    <w:multiLevelType w:val="hybridMultilevel"/>
    <w:tmpl w:val="7F266E20"/>
    <w:lvl w:tplc="BFF0D5A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BC2E6E"/>
    <w:multiLevelType w:val="hybridMultilevel"/>
    <w:tmpl w:val="82F46F50"/>
    <w:lvl w:tplc="477CCDF4" w:ilvl="0">
      <w:start w:val="1"/>
      <w:numFmt w:val="upperRoman"/>
      <w:lvlText w:val="%1."/>
      <w:lvlJc w:val="left"/>
      <w:pPr>
        <w:ind w:hanging="720" w:left="7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298224FD"/>
    <w:multiLevelType w:val="hybridMultilevel"/>
    <w:tmpl w:val="E556AF8C"/>
    <w:lvl w:tplc="169EFB40" w:ilvl="0">
      <w:start w:val="1"/>
      <w:numFmt w:val="decimal"/>
      <w:lvlText w:val="%1."/>
      <w:lvlJc w:val="left"/>
      <w:pPr>
        <w:ind w:hanging="360" w:left="1440"/>
      </w:pPr>
      <w:rPr>
        <w:rFonts w:cs="Times New Roman" w:eastAsia="Times New Roman" w:hAnsi="Times New Roman" w:ascii="Times New Roman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C417BFC"/>
    <w:multiLevelType w:val="hybridMultilevel"/>
    <w:tmpl w:val="3A36892C"/>
    <w:lvl w:tplc="B04A9E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8C057FB"/>
    <w:multiLevelType w:val="hybridMultilevel"/>
    <w:tmpl w:val="5D04FD0E"/>
    <w:lvl w:tplc="CB6812EC" w:ilvl="0">
      <w:start w:val="1"/>
      <w:numFmt w:val="decimalZero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D370638"/>
    <w:multiLevelType w:val="hybridMultilevel"/>
    <w:tmpl w:val="9954B5B8"/>
    <w:lvl w:tplc="A3D4862A" w:ilvl="0">
      <w:start w:val="1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3">
    <w:nsid w:val="517536F2"/>
    <w:multiLevelType w:val="hybridMultilevel"/>
    <w:tmpl w:val="263641AE"/>
    <w:lvl w:tplc="39BE93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12441E"/>
    <w:multiLevelType w:val="hybridMultilevel"/>
    <w:tmpl w:val="54F6EE5C"/>
    <w:lvl w:tplc="C504B5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44C37C7"/>
    <w:multiLevelType w:val="hybridMultilevel"/>
    <w:tmpl w:val="F892B1E0"/>
    <w:lvl w:tplc="42EE21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554E5E6F"/>
    <w:multiLevelType w:val="hybridMultilevel"/>
    <w:tmpl w:val="9D66BC42"/>
    <w:lvl w:tplc="501EE7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99C7D4C"/>
    <w:multiLevelType w:val="hybridMultilevel"/>
    <w:tmpl w:val="B1C6AFD0"/>
    <w:lvl w:tplc="CB46C62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02377C"/>
    <w:multiLevelType w:val="hybridMultilevel"/>
    <w:tmpl w:val="458EDE62"/>
    <w:lvl w:tplc="E44E49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82806FF"/>
    <w:multiLevelType w:val="hybridMultilevel"/>
    <w:tmpl w:val="9F04E22E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C97CBF"/>
    <w:multiLevelType w:val="hybridMultilevel"/>
    <w:tmpl w:val="2F2276E2"/>
    <w:lvl w:tplc="84981B9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43E3088"/>
    <w:multiLevelType w:val="hybridMultilevel"/>
    <w:tmpl w:val="27AA2BD6"/>
    <w:lvl w:tplc="9160AF00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9050719"/>
    <w:multiLevelType w:val="hybridMultilevel"/>
    <w:tmpl w:val="A4FE3C58"/>
    <w:lvl w:tplc="523075C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D84082E"/>
    <w:multiLevelType w:val="hybridMultilevel"/>
    <w:tmpl w:val="EF7CFF42"/>
    <w:lvl w:tplc="0D98D500" w:ilvl="0">
      <w:start w:val="1"/>
      <w:numFmt w:val="upperRoman"/>
      <w:lvlText w:val="%1.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8"/>
  </w:num>
  <w:num w:numId="6">
    <w:abstractNumId w:val="16"/>
  </w:num>
  <w:num w:numId="7">
    <w:abstractNumId w:val="5"/>
  </w:num>
  <w:num w:numId="8">
    <w:abstractNumId w:val="8"/>
  </w:num>
  <w:num w:numId="9">
    <w:abstractNumId w:val="21"/>
  </w:num>
  <w:num w:numId="10">
    <w:abstractNumId w:val="3"/>
  </w:num>
  <w:num w:numId="11">
    <w:abstractNumId w:val="9"/>
  </w:num>
  <w:num w:numId="12">
    <w:abstractNumId w:val="20"/>
  </w:num>
  <w:num w:numId="13">
    <w:abstractNumId w:val="15"/>
  </w:num>
  <w:num w:numId="14">
    <w:abstractNumId w:val="4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7"/>
  </w:num>
  <w:num w:numId="20">
    <w:abstractNumId w:val="13"/>
  </w:num>
  <w:num w:numId="21">
    <w:abstractNumId w:val="14"/>
  </w:num>
  <w:num w:numId="22">
    <w:abstractNumId w:val="2"/>
  </w:num>
  <w:num w:numId="23">
    <w:abstractNumId w:val="11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2A0"/>
    <w:rsid w:val="0001189F"/>
    <w:rsid w:val="0001638B"/>
    <w:rsid w:val="00017F95"/>
    <w:rsid w:val="00025B7B"/>
    <w:rsid w:val="00032469"/>
    <w:rsid w:val="0003261C"/>
    <w:rsid w:val="0003356C"/>
    <w:rsid w:val="00036EC8"/>
    <w:rsid w:val="00037D85"/>
    <w:rsid w:val="00044246"/>
    <w:rsid w:val="0004451E"/>
    <w:rsid w:val="0004498C"/>
    <w:rsid w:val="00044AF4"/>
    <w:rsid w:val="00046CCB"/>
    <w:rsid w:val="000477DE"/>
    <w:rsid w:val="00054EA9"/>
    <w:rsid w:val="0005557E"/>
    <w:rsid w:val="00057877"/>
    <w:rsid w:val="000607F6"/>
    <w:rsid w:val="00064595"/>
    <w:rsid w:val="0007009B"/>
    <w:rsid w:val="000757B3"/>
    <w:rsid w:val="00076752"/>
    <w:rsid w:val="0007678F"/>
    <w:rsid w:val="00077AA3"/>
    <w:rsid w:val="00082D71"/>
    <w:rsid w:val="000A25FE"/>
    <w:rsid w:val="000A46B0"/>
    <w:rsid w:val="000A4AA8"/>
    <w:rsid w:val="000A618D"/>
    <w:rsid w:val="000B0E04"/>
    <w:rsid w:val="000B62F9"/>
    <w:rsid w:val="000C568A"/>
    <w:rsid w:val="000D058B"/>
    <w:rsid w:val="000D274F"/>
    <w:rsid w:val="000E2791"/>
    <w:rsid w:val="000E425B"/>
    <w:rsid w:val="000E6145"/>
    <w:rsid w:val="000F1020"/>
    <w:rsid w:val="000F1E9E"/>
    <w:rsid w:val="000F2637"/>
    <w:rsid w:val="000F2970"/>
    <w:rsid w:val="000F30DD"/>
    <w:rsid w:val="000F406D"/>
    <w:rsid w:val="001012A0"/>
    <w:rsid w:val="00121494"/>
    <w:rsid w:val="00131C80"/>
    <w:rsid w:val="001351FF"/>
    <w:rsid w:val="00137862"/>
    <w:rsid w:val="00137BFC"/>
    <w:rsid w:val="001426D6"/>
    <w:rsid w:val="00142C7B"/>
    <w:rsid w:val="001461BA"/>
    <w:rsid w:val="0015206A"/>
    <w:rsid w:val="001533D8"/>
    <w:rsid w:val="00162507"/>
    <w:rsid w:val="001647AF"/>
    <w:rsid w:val="00172731"/>
    <w:rsid w:val="00177289"/>
    <w:rsid w:val="0018710A"/>
    <w:rsid w:val="001A0DC2"/>
    <w:rsid w:val="001A0F5C"/>
    <w:rsid w:val="001B2D5E"/>
    <w:rsid w:val="001C2E3B"/>
    <w:rsid w:val="001C587A"/>
    <w:rsid w:val="001C5FE2"/>
    <w:rsid w:val="001C7595"/>
    <w:rsid w:val="001D0FCC"/>
    <w:rsid w:val="001D5FE7"/>
    <w:rsid w:val="001E0B0E"/>
    <w:rsid w:val="001E6EEB"/>
    <w:rsid w:val="001E7091"/>
    <w:rsid w:val="001F3E28"/>
    <w:rsid w:val="001F4F29"/>
    <w:rsid w:val="001F534D"/>
    <w:rsid w:val="001F5B07"/>
    <w:rsid w:val="001F60D7"/>
    <w:rsid w:val="00202BEB"/>
    <w:rsid w:val="0020391E"/>
    <w:rsid w:val="00205515"/>
    <w:rsid w:val="00206584"/>
    <w:rsid w:val="00215AF5"/>
    <w:rsid w:val="00232A72"/>
    <w:rsid w:val="00232CCB"/>
    <w:rsid w:val="00232F8A"/>
    <w:rsid w:val="002344F7"/>
    <w:rsid w:val="00236FEF"/>
    <w:rsid w:val="0024576E"/>
    <w:rsid w:val="00245FC7"/>
    <w:rsid w:val="00253B49"/>
    <w:rsid w:val="00265C3C"/>
    <w:rsid w:val="00272861"/>
    <w:rsid w:val="00276A4E"/>
    <w:rsid w:val="00281539"/>
    <w:rsid w:val="0029125D"/>
    <w:rsid w:val="00292A67"/>
    <w:rsid w:val="0029687A"/>
    <w:rsid w:val="002A5B29"/>
    <w:rsid w:val="002B2479"/>
    <w:rsid w:val="002B34AD"/>
    <w:rsid w:val="002B4EF4"/>
    <w:rsid w:val="002B62A2"/>
    <w:rsid w:val="002D5418"/>
    <w:rsid w:val="002E51AD"/>
    <w:rsid w:val="002E7C43"/>
    <w:rsid w:val="002F6577"/>
    <w:rsid w:val="0030159D"/>
    <w:rsid w:val="0030276A"/>
    <w:rsid w:val="00303700"/>
    <w:rsid w:val="0030418F"/>
    <w:rsid w:val="00304360"/>
    <w:rsid w:val="00304D2E"/>
    <w:rsid w:val="00312CF2"/>
    <w:rsid w:val="00326DAD"/>
    <w:rsid w:val="0033061A"/>
    <w:rsid w:val="00333A89"/>
    <w:rsid w:val="00334BB4"/>
    <w:rsid w:val="00343FF6"/>
    <w:rsid w:val="00360FEC"/>
    <w:rsid w:val="00370488"/>
    <w:rsid w:val="003713BD"/>
    <w:rsid w:val="00381996"/>
    <w:rsid w:val="00382847"/>
    <w:rsid w:val="0038513A"/>
    <w:rsid w:val="00390DE7"/>
    <w:rsid w:val="00390E4E"/>
    <w:rsid w:val="00390F92"/>
    <w:rsid w:val="00391566"/>
    <w:rsid w:val="00396059"/>
    <w:rsid w:val="00397B2A"/>
    <w:rsid w:val="003A4620"/>
    <w:rsid w:val="003A64BB"/>
    <w:rsid w:val="003B23BB"/>
    <w:rsid w:val="003C265F"/>
    <w:rsid w:val="003D1F19"/>
    <w:rsid w:val="003D7820"/>
    <w:rsid w:val="003E0757"/>
    <w:rsid w:val="003E252E"/>
    <w:rsid w:val="003E66D1"/>
    <w:rsid w:val="003F0F78"/>
    <w:rsid w:val="003F1103"/>
    <w:rsid w:val="003F260A"/>
    <w:rsid w:val="0041255A"/>
    <w:rsid w:val="00421059"/>
    <w:rsid w:val="0043354A"/>
    <w:rsid w:val="00437C5F"/>
    <w:rsid w:val="00437DE0"/>
    <w:rsid w:val="00441D5D"/>
    <w:rsid w:val="004425D8"/>
    <w:rsid w:val="004511E0"/>
    <w:rsid w:val="00454788"/>
    <w:rsid w:val="00456723"/>
    <w:rsid w:val="00457FC9"/>
    <w:rsid w:val="004761AD"/>
    <w:rsid w:val="00477E59"/>
    <w:rsid w:val="004B3088"/>
    <w:rsid w:val="004B5489"/>
    <w:rsid w:val="004C3D43"/>
    <w:rsid w:val="004C4280"/>
    <w:rsid w:val="004C48F4"/>
    <w:rsid w:val="004D2221"/>
    <w:rsid w:val="004F17E5"/>
    <w:rsid w:val="004F2A8F"/>
    <w:rsid w:val="004F2C45"/>
    <w:rsid w:val="004F72D0"/>
    <w:rsid w:val="005048A2"/>
    <w:rsid w:val="00504B2F"/>
    <w:rsid w:val="0051084A"/>
    <w:rsid w:val="00511AA4"/>
    <w:rsid w:val="0051642C"/>
    <w:rsid w:val="00520D34"/>
    <w:rsid w:val="00520FC0"/>
    <w:rsid w:val="0052198E"/>
    <w:rsid w:val="00522CB5"/>
    <w:rsid w:val="0052458B"/>
    <w:rsid w:val="00545655"/>
    <w:rsid w:val="00546775"/>
    <w:rsid w:val="00550439"/>
    <w:rsid w:val="0055239E"/>
    <w:rsid w:val="00552CC6"/>
    <w:rsid w:val="00554939"/>
    <w:rsid w:val="00555DB9"/>
    <w:rsid w:val="0055650D"/>
    <w:rsid w:val="00556A7C"/>
    <w:rsid w:val="00557516"/>
    <w:rsid w:val="00561503"/>
    <w:rsid w:val="00564AA7"/>
    <w:rsid w:val="00565ED4"/>
    <w:rsid w:val="00566E0B"/>
    <w:rsid w:val="00586418"/>
    <w:rsid w:val="00597014"/>
    <w:rsid w:val="005A42CE"/>
    <w:rsid w:val="005A6574"/>
    <w:rsid w:val="005A6F47"/>
    <w:rsid w:val="005B1AA3"/>
    <w:rsid w:val="005C0682"/>
    <w:rsid w:val="005C1890"/>
    <w:rsid w:val="005C4A5A"/>
    <w:rsid w:val="005C5722"/>
    <w:rsid w:val="005D5318"/>
    <w:rsid w:val="005D7101"/>
    <w:rsid w:val="005E1993"/>
    <w:rsid w:val="005E4D22"/>
    <w:rsid w:val="005E77E5"/>
    <w:rsid w:val="005F29BF"/>
    <w:rsid w:val="00603224"/>
    <w:rsid w:val="00603252"/>
    <w:rsid w:val="0060512E"/>
    <w:rsid w:val="00605531"/>
    <w:rsid w:val="00607721"/>
    <w:rsid w:val="00616FB6"/>
    <w:rsid w:val="00621EFD"/>
    <w:rsid w:val="0064080B"/>
    <w:rsid w:val="006543E6"/>
    <w:rsid w:val="0066397C"/>
    <w:rsid w:val="00664EAE"/>
    <w:rsid w:val="00671AA4"/>
    <w:rsid w:val="00675C01"/>
    <w:rsid w:val="006836A4"/>
    <w:rsid w:val="00684D4F"/>
    <w:rsid w:val="006850DA"/>
    <w:rsid w:val="00685694"/>
    <w:rsid w:val="00686FB4"/>
    <w:rsid w:val="00687307"/>
    <w:rsid w:val="0069021A"/>
    <w:rsid w:val="006A1B85"/>
    <w:rsid w:val="006B0EDD"/>
    <w:rsid w:val="006B6123"/>
    <w:rsid w:val="006B6DB5"/>
    <w:rsid w:val="006B734D"/>
    <w:rsid w:val="006C5745"/>
    <w:rsid w:val="006D5391"/>
    <w:rsid w:val="006D760F"/>
    <w:rsid w:val="006D7C27"/>
    <w:rsid w:val="006E666D"/>
    <w:rsid w:val="006E7E94"/>
    <w:rsid w:val="00700D63"/>
    <w:rsid w:val="00712373"/>
    <w:rsid w:val="007124A0"/>
    <w:rsid w:val="00714CA0"/>
    <w:rsid w:val="00716D4E"/>
    <w:rsid w:val="00717134"/>
    <w:rsid w:val="00717FF3"/>
    <w:rsid w:val="00721916"/>
    <w:rsid w:val="00725996"/>
    <w:rsid w:val="00746129"/>
    <w:rsid w:val="00753797"/>
    <w:rsid w:val="00753F13"/>
    <w:rsid w:val="00770DA0"/>
    <w:rsid w:val="00780256"/>
    <w:rsid w:val="00782361"/>
    <w:rsid w:val="007B1CB9"/>
    <w:rsid w:val="007E4D56"/>
    <w:rsid w:val="007F006A"/>
    <w:rsid w:val="007F3376"/>
    <w:rsid w:val="00800FE5"/>
    <w:rsid w:val="00802D41"/>
    <w:rsid w:val="008109F0"/>
    <w:rsid w:val="00813C8A"/>
    <w:rsid w:val="008165A5"/>
    <w:rsid w:val="008205AC"/>
    <w:rsid w:val="008207BB"/>
    <w:rsid w:val="00831522"/>
    <w:rsid w:val="00831EF0"/>
    <w:rsid w:val="00832986"/>
    <w:rsid w:val="0084016C"/>
    <w:rsid w:val="00844C34"/>
    <w:rsid w:val="00852715"/>
    <w:rsid w:val="0086003C"/>
    <w:rsid w:val="008607E8"/>
    <w:rsid w:val="00867985"/>
    <w:rsid w:val="008810BE"/>
    <w:rsid w:val="0088222F"/>
    <w:rsid w:val="00883F85"/>
    <w:rsid w:val="008844F2"/>
    <w:rsid w:val="00886B82"/>
    <w:rsid w:val="00890F80"/>
    <w:rsid w:val="008917EB"/>
    <w:rsid w:val="008954BC"/>
    <w:rsid w:val="008A1C04"/>
    <w:rsid w:val="008B7D90"/>
    <w:rsid w:val="008C314F"/>
    <w:rsid w:val="008D0D51"/>
    <w:rsid w:val="008D1108"/>
    <w:rsid w:val="008D3176"/>
    <w:rsid w:val="008D660C"/>
    <w:rsid w:val="008E01B7"/>
    <w:rsid w:val="008E6A01"/>
    <w:rsid w:val="008E7225"/>
    <w:rsid w:val="008F21D3"/>
    <w:rsid w:val="008F3618"/>
    <w:rsid w:val="008F3DD1"/>
    <w:rsid w:val="00900A81"/>
    <w:rsid w:val="00915E6C"/>
    <w:rsid w:val="009219FF"/>
    <w:rsid w:val="00922A4E"/>
    <w:rsid w:val="00935D23"/>
    <w:rsid w:val="00936B91"/>
    <w:rsid w:val="009405B1"/>
    <w:rsid w:val="00943EA4"/>
    <w:rsid w:val="00951A09"/>
    <w:rsid w:val="009601BC"/>
    <w:rsid w:val="00960C49"/>
    <w:rsid w:val="009637D0"/>
    <w:rsid w:val="0097404A"/>
    <w:rsid w:val="00974B33"/>
    <w:rsid w:val="00980944"/>
    <w:rsid w:val="00981EB7"/>
    <w:rsid w:val="0098241C"/>
    <w:rsid w:val="0098545B"/>
    <w:rsid w:val="009A093D"/>
    <w:rsid w:val="009A4FBB"/>
    <w:rsid w:val="009A7458"/>
    <w:rsid w:val="009B48B3"/>
    <w:rsid w:val="009B7031"/>
    <w:rsid w:val="009C4175"/>
    <w:rsid w:val="009C4FAC"/>
    <w:rsid w:val="009D149D"/>
    <w:rsid w:val="009D6844"/>
    <w:rsid w:val="009D6A9E"/>
    <w:rsid w:val="009E2606"/>
    <w:rsid w:val="009E78F6"/>
    <w:rsid w:val="009E7A9E"/>
    <w:rsid w:val="00A05425"/>
    <w:rsid w:val="00A128DA"/>
    <w:rsid w:val="00A174DA"/>
    <w:rsid w:val="00A17D55"/>
    <w:rsid w:val="00A50017"/>
    <w:rsid w:val="00A51D23"/>
    <w:rsid w:val="00A57DAC"/>
    <w:rsid w:val="00A65A4F"/>
    <w:rsid w:val="00A67CFD"/>
    <w:rsid w:val="00A71DC1"/>
    <w:rsid w:val="00A74616"/>
    <w:rsid w:val="00A81F4C"/>
    <w:rsid w:val="00A914F9"/>
    <w:rsid w:val="00A91FF1"/>
    <w:rsid w:val="00A920D0"/>
    <w:rsid w:val="00A94A14"/>
    <w:rsid w:val="00A95DD3"/>
    <w:rsid w:val="00A96BC6"/>
    <w:rsid w:val="00AA369E"/>
    <w:rsid w:val="00AA5B97"/>
    <w:rsid w:val="00AA7442"/>
    <w:rsid w:val="00AB140C"/>
    <w:rsid w:val="00AB472D"/>
    <w:rsid w:val="00AC1ADA"/>
    <w:rsid w:val="00AC736E"/>
    <w:rsid w:val="00AC76E9"/>
    <w:rsid w:val="00AD65A6"/>
    <w:rsid w:val="00AE1B31"/>
    <w:rsid w:val="00AE7084"/>
    <w:rsid w:val="00AF51A0"/>
    <w:rsid w:val="00B04B11"/>
    <w:rsid w:val="00B07EA5"/>
    <w:rsid w:val="00B108BC"/>
    <w:rsid w:val="00B17442"/>
    <w:rsid w:val="00B21851"/>
    <w:rsid w:val="00B22442"/>
    <w:rsid w:val="00B22B4E"/>
    <w:rsid w:val="00B26614"/>
    <w:rsid w:val="00B2717A"/>
    <w:rsid w:val="00B30A13"/>
    <w:rsid w:val="00B33B75"/>
    <w:rsid w:val="00B35F71"/>
    <w:rsid w:val="00B43367"/>
    <w:rsid w:val="00B53DDD"/>
    <w:rsid w:val="00B671BC"/>
    <w:rsid w:val="00B714DC"/>
    <w:rsid w:val="00B72910"/>
    <w:rsid w:val="00B72B05"/>
    <w:rsid w:val="00B7400A"/>
    <w:rsid w:val="00B76A3E"/>
    <w:rsid w:val="00B777EA"/>
    <w:rsid w:val="00B8101B"/>
    <w:rsid w:val="00B84BCA"/>
    <w:rsid w:val="00B86AA7"/>
    <w:rsid w:val="00B8719F"/>
    <w:rsid w:val="00B95B80"/>
    <w:rsid w:val="00BA2B5E"/>
    <w:rsid w:val="00BA40E8"/>
    <w:rsid w:val="00BB288A"/>
    <w:rsid w:val="00BB4626"/>
    <w:rsid w:val="00BB5045"/>
    <w:rsid w:val="00BC1DA7"/>
    <w:rsid w:val="00BC2635"/>
    <w:rsid w:val="00BC308C"/>
    <w:rsid w:val="00BD15AB"/>
    <w:rsid w:val="00BD5F1F"/>
    <w:rsid w:val="00BD62F6"/>
    <w:rsid w:val="00BD7234"/>
    <w:rsid w:val="00BE6582"/>
    <w:rsid w:val="00BF2CB9"/>
    <w:rsid w:val="00BF2D42"/>
    <w:rsid w:val="00C010A3"/>
    <w:rsid w:val="00C028F9"/>
    <w:rsid w:val="00C02A0A"/>
    <w:rsid w:val="00C12FF5"/>
    <w:rsid w:val="00C1326F"/>
    <w:rsid w:val="00C15D1B"/>
    <w:rsid w:val="00C25E96"/>
    <w:rsid w:val="00C32B1D"/>
    <w:rsid w:val="00C34AF8"/>
    <w:rsid w:val="00C354AF"/>
    <w:rsid w:val="00C42EBF"/>
    <w:rsid w:val="00C43751"/>
    <w:rsid w:val="00C445DA"/>
    <w:rsid w:val="00C4527D"/>
    <w:rsid w:val="00C523BF"/>
    <w:rsid w:val="00C53B6D"/>
    <w:rsid w:val="00C5567C"/>
    <w:rsid w:val="00C56010"/>
    <w:rsid w:val="00C64D70"/>
    <w:rsid w:val="00C678C8"/>
    <w:rsid w:val="00C74947"/>
    <w:rsid w:val="00C74B12"/>
    <w:rsid w:val="00C82275"/>
    <w:rsid w:val="00C91BAB"/>
    <w:rsid w:val="00C96FD5"/>
    <w:rsid w:val="00CB0BE8"/>
    <w:rsid w:val="00CB1009"/>
    <w:rsid w:val="00CB1FD5"/>
    <w:rsid w:val="00CB2360"/>
    <w:rsid w:val="00CB43D8"/>
    <w:rsid w:val="00CB4748"/>
    <w:rsid w:val="00CB5E33"/>
    <w:rsid w:val="00CC3090"/>
    <w:rsid w:val="00CC323C"/>
    <w:rsid w:val="00CC4FD6"/>
    <w:rsid w:val="00CE572C"/>
    <w:rsid w:val="00CE5D3C"/>
    <w:rsid w:val="00CF2120"/>
    <w:rsid w:val="00CF2CBF"/>
    <w:rsid w:val="00CF4F5B"/>
    <w:rsid w:val="00CF59B9"/>
    <w:rsid w:val="00CF765F"/>
    <w:rsid w:val="00D06C26"/>
    <w:rsid w:val="00D234DB"/>
    <w:rsid w:val="00D24310"/>
    <w:rsid w:val="00D36B6A"/>
    <w:rsid w:val="00D50AEC"/>
    <w:rsid w:val="00D56A98"/>
    <w:rsid w:val="00D60AD4"/>
    <w:rsid w:val="00D64F59"/>
    <w:rsid w:val="00D66056"/>
    <w:rsid w:val="00D7163C"/>
    <w:rsid w:val="00D8028F"/>
    <w:rsid w:val="00D81A49"/>
    <w:rsid w:val="00D96ACB"/>
    <w:rsid w:val="00DA55A0"/>
    <w:rsid w:val="00DB1D4D"/>
    <w:rsid w:val="00DB36CE"/>
    <w:rsid w:val="00DB48D6"/>
    <w:rsid w:val="00DB6CAE"/>
    <w:rsid w:val="00DC4568"/>
    <w:rsid w:val="00DC5EFC"/>
    <w:rsid w:val="00DD5050"/>
    <w:rsid w:val="00DE7B90"/>
    <w:rsid w:val="00DF2DAF"/>
    <w:rsid w:val="00DF304D"/>
    <w:rsid w:val="00E00D13"/>
    <w:rsid w:val="00E0355F"/>
    <w:rsid w:val="00E14E13"/>
    <w:rsid w:val="00E15145"/>
    <w:rsid w:val="00E167F1"/>
    <w:rsid w:val="00E213DD"/>
    <w:rsid w:val="00E2367C"/>
    <w:rsid w:val="00E254AC"/>
    <w:rsid w:val="00E26612"/>
    <w:rsid w:val="00E30015"/>
    <w:rsid w:val="00E40F01"/>
    <w:rsid w:val="00E466E7"/>
    <w:rsid w:val="00E46EF9"/>
    <w:rsid w:val="00E507A2"/>
    <w:rsid w:val="00E6414A"/>
    <w:rsid w:val="00E654DA"/>
    <w:rsid w:val="00E6708E"/>
    <w:rsid w:val="00E707AE"/>
    <w:rsid w:val="00E73656"/>
    <w:rsid w:val="00E76C26"/>
    <w:rsid w:val="00E90BB3"/>
    <w:rsid w:val="00E9385C"/>
    <w:rsid w:val="00E94FDE"/>
    <w:rsid w:val="00E962EB"/>
    <w:rsid w:val="00EA23CC"/>
    <w:rsid w:val="00EA6B86"/>
    <w:rsid w:val="00EA6D69"/>
    <w:rsid w:val="00EB494D"/>
    <w:rsid w:val="00EB6B61"/>
    <w:rsid w:val="00EC3B17"/>
    <w:rsid w:val="00EC506F"/>
    <w:rsid w:val="00ED4A72"/>
    <w:rsid w:val="00ED7F72"/>
    <w:rsid w:val="00EE28B5"/>
    <w:rsid w:val="00EE4217"/>
    <w:rsid w:val="00EF0107"/>
    <w:rsid w:val="00F042A5"/>
    <w:rsid w:val="00F10E14"/>
    <w:rsid w:val="00F1570F"/>
    <w:rsid w:val="00F1656D"/>
    <w:rsid w:val="00F22B39"/>
    <w:rsid w:val="00F26CD5"/>
    <w:rsid w:val="00F31554"/>
    <w:rsid w:val="00F32F1E"/>
    <w:rsid w:val="00F34158"/>
    <w:rsid w:val="00F34B73"/>
    <w:rsid w:val="00F3564D"/>
    <w:rsid w:val="00F44B1A"/>
    <w:rsid w:val="00F47171"/>
    <w:rsid w:val="00F52707"/>
    <w:rsid w:val="00F52D35"/>
    <w:rsid w:val="00F61ACA"/>
    <w:rsid w:val="00F61DC6"/>
    <w:rsid w:val="00F62998"/>
    <w:rsid w:val="00F64285"/>
    <w:rsid w:val="00F64953"/>
    <w:rsid w:val="00F65E3D"/>
    <w:rsid w:val="00F6636F"/>
    <w:rsid w:val="00F71977"/>
    <w:rsid w:val="00F74B10"/>
    <w:rsid w:val="00F77491"/>
    <w:rsid w:val="00F77AFE"/>
    <w:rsid w:val="00F92936"/>
    <w:rsid w:val="00F9670F"/>
    <w:rsid w:val="00FA2636"/>
    <w:rsid w:val="00FB0FE4"/>
    <w:rsid w:val="00FB2D2E"/>
    <w:rsid w:val="00FB394D"/>
    <w:rsid w:val="00FC7C89"/>
    <w:rsid w:val="00FD052A"/>
    <w:rsid w:val="00FD06B7"/>
    <w:rsid w:val="00FD085D"/>
    <w:rsid w:val="00FD14C5"/>
    <w:rsid w:val="00FD5E2A"/>
    <w:rsid w:val="00FE1609"/>
    <w:rsid w:val="00FE1AD4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66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2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012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260A"/>
  </w:style>
  <w:style w:styleId="Odlomakpopisa" w:type="paragraph">
    <w:name w:val="List Paragraph"/>
    <w:basedOn w:val="Normal"/>
    <w:uiPriority w:val="34"/>
    <w:qFormat/>
    <w:rsid w:val="00EC506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6C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6CC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E2661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rsid w:val="00E26612"/>
    <w:rPr>
      <w:sz w:val="24"/>
      <w:szCs w:val="24"/>
    </w:rPr>
  </w:style>
  <w:style w:styleId="Bezproreda" w:type="paragraph">
    <w:name w:val="No Spacing"/>
    <w:uiPriority w:val="1"/>
    <w:qFormat/>
    <w:rsid w:val="006D53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E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66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2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012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260A"/>
  </w:style>
  <w:style w:styleId="Odlomakpopisa" w:type="paragraph">
    <w:name w:val="List Paragraph"/>
    <w:basedOn w:val="Normal"/>
    <w:uiPriority w:val="34"/>
    <w:qFormat/>
    <w:rsid w:val="00EC506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6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6CC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E2661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rsid w:val="00E26612"/>
    <w:rPr>
      <w:sz w:val="24"/>
      <w:szCs w:val="24"/>
    </w:rPr>
  </w:style>
  <w:style w:styleId="Bezproreda" w:type="paragraph">
    <w:name w:val="No Spacing"/>
    <w:uiPriority w:val="1"/>
    <w:qFormat/>
    <w:rsid w:val="006D53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E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36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71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3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256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23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7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St-355/2018-22</izvorni_sadrzaj>
    <derivirana_varijabla naziv="DomainObject.Zapisnik.Oznaka_1">St-355/2018-22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C. M. C. d.o.o.</izvorni_sadrzaj>
    <derivirana_varijabla naziv="DomainObject.Predmet.StrankaFormated_1">  C. M. C. d.o.o.</derivirana_varijabla>
  </DomainObject.Predmet.StrankaFormated>
  <DomainObject.Predmet.StrankaFormatedOIB>
    <izvorni_sadrzaj>  C. M. C. d.o.o., OIB 64137439104</izvorni_sadrzaj>
    <derivirana_varijabla naziv="DomainObject.Predmet.StrankaFormatedOIB_1">  C. M. C. d.o.o., OIB 64137439104</derivirana_varijabla>
  </DomainObject.Predmet.StrankaFormatedOIB>
  <DomainObject.Predmet.StrankaFormatedWithAdress>
    <izvorni_sadrzaj> C. M. C. d.o.o., Dubrova 16, 51250 Novi Vinodolski</izvorni_sadrzaj>
    <derivirana_varijabla naziv="DomainObject.Predmet.StrankaFormatedWithAdress_1"> C. M. C. d.o.o., Dubrova 16, 51250 Novi Vinodolski</derivirana_varijabla>
  </DomainObject.Predmet.StrankaFormatedWithAdress>
  <DomainObject.Predmet.StrankaFormatedWithAdressOIB>
    <izvorni_sadrzaj> C. M. C. d.o.o., OIB 64137439104, Dubrova 16, 51250 Novi Vinodolski</izvorni_sadrzaj>
    <derivirana_varijabla naziv="DomainObject.Predmet.StrankaFormatedWithAdressOIB_1"> C. M. C. d.o.o., OIB 64137439104, Dubrova 16, 51250 Novi Vinodolski</derivirana_varijabla>
  </DomainObject.Predmet.StrankaFormatedWithAdressOIB>
  <DomainObject.Predmet.StrankaWithAdress>
    <izvorni_sadrzaj>C. M. C. d.o.o. Dubrova 16,51250 Novi Vinodolski</izvorni_sadrzaj>
    <derivirana_varijabla naziv="DomainObject.Predmet.StrankaWithAdress_1">C. M. C. d.o.o. Dubrova 16,51250 Novi Vinodolski</derivirana_varijabla>
  </DomainObject.Predmet.StrankaWithAdress>
  <DomainObject.Predmet.StrankaWithAdressOIB>
    <izvorni_sadrzaj>C. M. C. d.o.o., OIB 64137439104, Dubrova 16,51250 Novi Vinodolski</izvorni_sadrzaj>
    <derivirana_varijabla naziv="DomainObject.Predmet.StrankaWithAdressOIB_1">C. M. C. d.o.o., OIB 64137439104, Dubrova 16,51250 Novi Vinodolski</derivirana_varijabla>
  </DomainObject.Predmet.StrankaWithAdressOIB>
  <DomainObject.Predmet.StrankaNazivFormated>
    <izvorni_sadrzaj>C. M. C. d.o.o.</izvorni_sadrzaj>
    <derivirana_varijabla naziv="DomainObject.Predmet.StrankaNazivFormated_1">C. M. C. d.o.o.</derivirana_varijabla>
  </DomainObject.Predmet.StrankaNazivFormated>
  <DomainObject.Predmet.StrankaNazivFormatedOIB>
    <izvorni_sadrzaj>C. M. C. d.o.o., OIB 64137439104</izvorni_sadrzaj>
    <derivirana_varijabla naziv="DomainObject.Predmet.StrankaNazivFormatedOIB_1">C. M. C. d.o.o., OIB 64137439104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C. M. C. d.o.o.</item>
    </izvorni_sadrzaj>
    <derivirana_varijabla naziv="DomainObject.Predmet.StrankaListFormated_1">
      <item>C. M. C. d.o.o.</item>
    </derivirana_varijabla>
  </DomainObject.Predmet.StrankaListFormated>
  <DomainObject.Predmet.StrankaListFormatedOIB>
    <izvorni_sadrzaj>
      <item>C. M. C. d.o.o., OIB 64137439104</item>
    </izvorni_sadrzaj>
    <derivirana_varijabla naziv="DomainObject.Predmet.StrankaListFormatedOIB_1">
      <item>C. M. C. d.o.o., OIB 64137439104</item>
    </derivirana_varijabla>
  </DomainObject.Predmet.StrankaListFormatedOIB>
  <DomainObject.Predmet.StrankaListFormatedWithAdress>
    <izvorni_sadrzaj>
      <item>C. M. C. d.o.o., Dubrova 16, 51250 Novi Vinodolski</item>
    </izvorni_sadrzaj>
    <derivirana_varijabla naziv="DomainObject.Predmet.StrankaListFormatedWithAdress_1">
      <item>C. M. C. d.o.o., Dubrova 16, 51250 Novi Vinodolski</item>
    </derivirana_varijabla>
  </DomainObject.Predmet.StrankaListFormatedWithAdress>
  <DomainObject.Predmet.StrankaListFormatedWithAdressOIB>
    <izvorni_sadrzaj>
      <item>C. M. C. d.o.o., OIB 64137439104, Dubrova 16, 51250 Novi Vinodolski</item>
    </izvorni_sadrzaj>
    <derivirana_varijabla naziv="DomainObject.Predmet.StrankaListFormatedWithAdressOIB_1">
      <item>C. M. C. d.o.o., OIB 64137439104, Dubrova 16, 51250 Novi Vinodolski</item>
    </derivirana_varijabla>
  </DomainObject.Predmet.StrankaListFormatedWithAdressOIB>
  <DomainObject.Predmet.StrankaListNazivFormated>
    <izvorni_sadrzaj>
      <item>C. M. C. d.o.o.</item>
    </izvorni_sadrzaj>
    <derivirana_varijabla naziv="DomainObject.Predmet.StrankaListNazivFormated_1">
      <item>C. M. C. d.o.o.</item>
    </derivirana_varijabla>
  </DomainObject.Predmet.StrankaListNazivFormated>
  <DomainObject.Predmet.StrankaListNazivFormatedOIB>
    <izvorni_sadrzaj>
      <item>C. M. C. d.o.o., OIB 64137439104</item>
    </izvorni_sadrzaj>
    <derivirana_varijabla naziv="DomainObject.Predmet.StrankaListNazivFormatedOIB_1">
      <item>C. M. C. d.o.o., OIB 64137439104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Rajko Marković</item>
      <item>Dragan Bacanović</item>
      <item>Zoran Županović</item>
      <item>MARIJANA FRANOLIĆ</item>
    </izvorni_sadrzaj>
    <derivirana_varijabla naziv="DomainObject.Predmet.OstaliListFormated_1">
      <item>Rajko Marković</item>
      <item>Dragan Bacanović</item>
      <item>Zoran Županović</item>
      <item>MARIJANA FRANOLIĆ</item>
    </derivirana_varijabla>
  </DomainObject.Predmet.OstaliListFormated>
  <DomainObject.Predmet.OstaliListFormatedOIB>
    <izvorni_sadrzaj>
      <item>Rajko Marković</item>
      <item>Dragan Bacanović</item>
      <item>Zoran Županović</item>
      <item>MARIJANA FRANOLIĆ</item>
    </izvorni_sadrzaj>
    <derivirana_varijabla naziv="DomainObject.Predmet.OstaliListFormatedOIB_1">
      <item>Rajko Marković</item>
      <item>Dragan Bacanović</item>
      <item>Zoran Županović</item>
      <item>MARIJANA FRANOLIĆ</item>
    </derivirana_varijabla>
  </DomainObject.Predmet.OstaliListFormatedOIB>
  <DomainObject.Predmet.OstaliListFormatedWithAdress>
    <izvorni_sadrzaj>
      <item>Rajko Marković</item>
      <item>Dragan Bacanović</item>
      <item>Zoran Županović</item>
      <item>MARIJANA FRANOLIĆ</item>
    </izvorni_sadrzaj>
    <derivirana_varijabla naziv="DomainObject.Predmet.OstaliListFormatedWithAdress_1">
      <item>Rajko Marković</item>
      <item>Dragan Bacanović</item>
      <item>Zoran Županović</item>
      <item>MARIJANA FRANOLIĆ</item>
    </derivirana_varijabla>
  </DomainObject.Predmet.OstaliListFormatedWithAdress>
  <DomainObject.Predmet.OstaliListFormatedWithAdressOIB>
    <izvorni_sadrzaj>
      <item>Rajko Marković</item>
      <item>Dragan Bacanović</item>
      <item>Zoran Županović</item>
      <item>MARIJANA FRANOLIĆ</item>
    </izvorni_sadrzaj>
    <derivirana_varijabla naziv="DomainObject.Predmet.OstaliListFormatedWithAdressOIB_1">
      <item>Rajko Marković</item>
      <item>Dragan Bacanović</item>
      <item>Zoran Županović</item>
      <item>MARIJANA FRANOLIĆ</item>
    </derivirana_varijabla>
  </DomainObject.Predmet.OstaliListFormatedWithAdressOIB>
  <DomainObject.Predmet.OstaliListNazivFormated>
    <izvorni_sadrzaj>
      <item>Rajko Marković</item>
      <item>Dragan Bacanović</item>
      <item>Zoran Županović</item>
      <item>MARIJANA FRANOLIĆ</item>
    </izvorni_sadrzaj>
    <derivirana_varijabla naziv="DomainObject.Predmet.OstaliListNazivFormated_1">
      <item>Rajko Marković</item>
      <item>Dragan Bacanović</item>
      <item>Zoran Županović</item>
      <item>MARIJANA FRANOLIĆ</item>
    </derivirana_varijabla>
  </DomainObject.Predmet.OstaliListNazivFormated>
  <DomainObject.Predmet.OstaliListNazivFormatedOIB>
    <izvorni_sadrzaj>
      <item>Rajko Marković</item>
      <item>Dragan Bacanović</item>
      <item>Zoran Županović</item>
      <item>MARIJANA FRANOLIĆ</item>
    </izvorni_sadrzaj>
    <derivirana_varijabla naziv="DomainObject.Predmet.OstaliListNazivFormatedOIB_1">
      <item>Rajko Marković</item>
      <item>Dragan Bacanović</item>
      <item>Zoran Županović</item>
      <item>MARIJANA FRANOLIĆ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St-355/2018-22</izvorni_sadrzaj>
    <derivirana_varijabla naziv="DomainObject.PoslovniBrojDokumenta_1">St-355/2018-22</derivirana_varijabla>
  </DomainObject.PoslovniBrojDokumenta>
  <DomainObject.Predmet.StrankaIDrugi>
    <izvorni_sadrzaj>C. M. C. d.o.o.</izvorni_sadrzaj>
    <derivirana_varijabla naziv="DomainObject.Predmet.StrankaIDrugi_1">C. M. C.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C. M. C. d.o.o., OIB 64137439104, Dubrova 16, 51250 Novi Vinodolski</izvorni_sadrzaj>
    <derivirana_varijabla naziv="DomainObject.Predmet.StrankaIDrugiAdressOIB_1">C. M. C. d.o.o., OIB 64137439104, Dubrova 16,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 M. C. d.o.o.</item>
      <item>Rajko Marković</item>
      <item>Dragan Bacanović</item>
      <item>Zoran Županović</item>
      <item>MARIJANA FRANOLIĆ</item>
    </izvorni_sadrzaj>
    <derivirana_varijabla naziv="DomainObject.Predmet.SudioniciListNaziv_1">
      <item>C. M. C. d.o.o.</item>
      <item>Rajko Marković</item>
      <item>Dragan Bacanović</item>
      <item>Zoran Županović</item>
      <item>MARIJANA FRANOLIĆ</item>
    </derivirana_varijabla>
  </DomainObject.Predmet.SudioniciListNaziv>
  <DomainObject.Predmet.SudioniciListAdressOIB>
    <izvorni_sadrzaj>
      <item>C. M. C. d.o.o., OIB 64137439104, Dubrova 16,51250 Novi Vinodolski</item>
      <item>Rajko Marković</item>
      <item>Dragan Bacanović</item>
      <item>Zoran Županović</item>
      <item>MARIJANA FRANOLIĆ</item>
    </izvorni_sadrzaj>
    <derivirana_varijabla naziv="DomainObject.Predmet.SudioniciListAdressOIB_1">
      <item>C. M. C. d.o.o., OIB 64137439104, Dubrova 16,51250 Novi Vinodolski</item>
      <item>Rajko Marković</item>
      <item>Dragan Bacanović</item>
      <item>Zoran Županović</item>
      <item>MARIJANA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64137439104</item>
      <item>, OIB null</item>
      <item>, OIB null</item>
      <item>, OIB null</item>
      <item>, OIB null</item>
    </izvorni_sadrzaj>
    <derivirana_varijabla naziv="DomainObject.Predmet.SudioniciListNazivOIB_1">
      <item>, OIB 64137439104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A206F-D942-4650-A607-8216D2092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1157</properties:Characters>
  <properties:Lines>49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2019-01-11T09:47:00Z</dcterms:created>
  <dc:creator>ksarlija</dc:creator>
  <cp:lastModifiedBy>Jasna Radulović</cp:lastModifiedBy>
  <cp:lastPrinted>2018-08-31T08:12:00Z</cp:lastPrinted>
  <dcterms:modified xmlns:xsi="http://www.w3.org/2001/XMLSchema-instance" xsi:type="dcterms:W3CDTF">2019-01-14T09:23:00Z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St-355/2018-22 / Zapisnik - Ročište za glasovanje o planu restrukturiranja (355-18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