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8095" w14:paraId="99d8095" w:rsidRDefault="00004458" w:rsidP="00AA0639" w:rsidR="00590DBF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20" w:rsidRPr="00B33620">
        <w:rPr>
          <w:b/>
        </w:rPr>
        <w:t xml:space="preserve"> </w:t>
      </w:r>
    </w:p>
    <w:p w:rsidRDefault="00B33620" w:rsidP="00AA0639" w:rsidR="00661AF9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E60E1">
        <w:rPr>
          <w:b/>
        </w:rPr>
        <w:t xml:space="preserve">              </w:t>
      </w:r>
      <w:r w:rsidRPr="00B33620">
        <w:rPr>
          <w:b/>
        </w:rPr>
        <w:t>Broj: 7/St</w:t>
      </w:r>
      <w:r w:rsidR="00202C6F">
        <w:rPr>
          <w:b/>
        </w:rPr>
        <w:t>-</w:t>
      </w:r>
      <w:r w:rsidR="00865B6E">
        <w:rPr>
          <w:b/>
        </w:rPr>
        <w:t>1707</w:t>
      </w:r>
      <w:r w:rsidR="00EE60E1">
        <w:rPr>
          <w:b/>
        </w:rPr>
        <w:t>/</w:t>
      </w:r>
      <w:r w:rsidRPr="00B33620">
        <w:rPr>
          <w:b/>
        </w:rPr>
        <w:t>201</w:t>
      </w:r>
      <w:r w:rsidR="000C3B97">
        <w:rPr>
          <w:b/>
        </w:rPr>
        <w:t>6</w:t>
      </w:r>
      <w:r w:rsidRPr="00B33620">
        <w:rPr>
          <w:b/>
        </w:rPr>
        <w:t>-</w:t>
      </w:r>
      <w:r w:rsidR="00C342FC">
        <w:rPr>
          <w:b/>
        </w:rPr>
        <w:t>16</w:t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REPUBLIKA HRVATSKA</w:t>
      </w:r>
      <w:r w:rsidR="006B3505" w:rsidRPr="006B3505">
        <w:rPr>
          <w:b/>
        </w:rPr>
        <w:t xml:space="preserve"> </w:t>
      </w:r>
      <w:r w:rsidR="006B3505">
        <w:rPr>
          <w:b/>
        </w:rPr>
        <w:t xml:space="preserve"> </w:t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  <w:r w:rsidR="006B3505">
        <w:rPr>
          <w:b/>
        </w:rPr>
        <w:tab/>
      </w:r>
    </w:p>
    <w:p w:rsidRDefault="00AA0639" w:rsidP="00AA0639" w:rsidR="00AA0639" w:rsidRPr="00EA5FA0">
      <w:pPr>
        <w:rPr>
          <w:b/>
        </w:rPr>
      </w:pPr>
      <w:r w:rsidRPr="00EA5FA0">
        <w:rPr>
          <w:b/>
        </w:rPr>
        <w:t>TRGOVAČKI SUD U OSIJEKU</w:t>
      </w:r>
    </w:p>
    <w:p w:rsidRDefault="00AA0639" w:rsidP="006B3505" w:rsidR="00AA0639" w:rsidRPr="00EA5FA0">
      <w:pPr>
        <w:rPr>
          <w:b/>
        </w:rPr>
      </w:pPr>
      <w:r w:rsidRPr="00EA5FA0">
        <w:rPr>
          <w:b/>
        </w:rPr>
        <w:t xml:space="preserve">STALNA SLUŽBA </w:t>
      </w:r>
      <w:r w:rsidR="006B3505">
        <w:rPr>
          <w:b/>
        </w:rPr>
        <w:t>U SLAVONSKOM BRODU</w:t>
      </w:r>
      <w:r w:rsidR="00393246">
        <w:rPr>
          <w:b/>
        </w:rPr>
        <w:t xml:space="preserve">                                           </w:t>
      </w:r>
      <w:r w:rsidRPr="00EA5FA0">
        <w:rPr>
          <w:b/>
        </w:rPr>
        <w:t xml:space="preserve">                </w:t>
      </w:r>
      <w:r w:rsidR="00393246">
        <w:rPr>
          <w:b/>
        </w:rPr>
        <w:t xml:space="preserve">     </w:t>
      </w:r>
      <w:r w:rsidR="00E10D5A">
        <w:rPr>
          <w:b/>
        </w:rPr>
        <w:t xml:space="preserve">  </w:t>
      </w:r>
      <w:r w:rsidR="00393246">
        <w:rPr>
          <w:b/>
        </w:rPr>
        <w:t xml:space="preserve">    </w:t>
      </w:r>
      <w:r w:rsidR="004E7E7A">
        <w:rPr>
          <w:b/>
        </w:rPr>
        <w:t xml:space="preserve">  </w:t>
      </w:r>
      <w:r w:rsidR="00393246">
        <w:rPr>
          <w:b/>
        </w:rPr>
        <w:t xml:space="preserve"> </w:t>
      </w:r>
    </w:p>
    <w:p w:rsidRDefault="00AA0639" w:rsidP="00AA0639" w:rsidR="00AA0639">
      <w:pPr>
        <w:rPr>
          <w:b/>
        </w:rPr>
      </w:pPr>
      <w:r w:rsidRPr="00EA5FA0">
        <w:rPr>
          <w:b/>
        </w:rPr>
        <w:t>Trg pobjede 13</w:t>
      </w:r>
    </w:p>
    <w:p w:rsidRDefault="00DE3C60" w:rsidP="009835AC" w:rsidR="00661AF9">
      <w:pPr>
        <w:rPr>
          <w:b/>
        </w:rPr>
      </w:pPr>
      <w:r>
        <w:rPr>
          <w:b/>
        </w:rPr>
        <w:t>Slavonski Brod</w:t>
      </w:r>
    </w:p>
    <w:p w:rsidRDefault="00590DBF" w:rsidP="00543BB5" w:rsidR="00590DBF">
      <w:pPr>
        <w:rPr>
          <w:b/>
        </w:rPr>
      </w:pPr>
    </w:p>
    <w:p w:rsidRDefault="00AA0639" w:rsidP="009835AC" w:rsidR="00FD3F87">
      <w:pPr>
        <w:jc w:val="center"/>
        <w:rPr>
          <w:b/>
        </w:rPr>
      </w:pPr>
      <w:r w:rsidRPr="00EA5FA0">
        <w:rPr>
          <w:b/>
        </w:rPr>
        <w:t>U</w:t>
      </w:r>
      <w:r w:rsidR="00B33620">
        <w:rPr>
          <w:b/>
        </w:rPr>
        <w:t xml:space="preserve">  </w:t>
      </w:r>
      <w:r w:rsidRPr="00EA5FA0">
        <w:rPr>
          <w:b/>
        </w:rPr>
        <w:t xml:space="preserve"> I M E </w:t>
      </w:r>
      <w:r w:rsidR="00B33620">
        <w:rPr>
          <w:b/>
        </w:rPr>
        <w:t xml:space="preserve"> </w:t>
      </w:r>
      <w:r w:rsidRPr="00EA5FA0">
        <w:rPr>
          <w:b/>
        </w:rPr>
        <w:t xml:space="preserve"> R E P U B L I K E  </w:t>
      </w:r>
      <w:r w:rsidR="00B33620">
        <w:rPr>
          <w:b/>
        </w:rPr>
        <w:t xml:space="preserve"> </w:t>
      </w:r>
      <w:r w:rsidRPr="00EA5FA0">
        <w:rPr>
          <w:b/>
        </w:rPr>
        <w:t xml:space="preserve"> H R V A T S K E</w:t>
      </w:r>
    </w:p>
    <w:p w:rsidRDefault="009835AC" w:rsidP="009835AC" w:rsidR="009835AC" w:rsidRPr="00EA5FA0">
      <w:pPr>
        <w:jc w:val="center"/>
        <w:rPr>
          <w:b/>
        </w:rPr>
      </w:pPr>
    </w:p>
    <w:p w:rsidRDefault="00AA0639" w:rsidP="006226FB" w:rsidR="00661AF9">
      <w:pPr>
        <w:jc w:val="center"/>
        <w:rPr>
          <w:b/>
        </w:rPr>
      </w:pPr>
      <w:r w:rsidRPr="00EA5FA0">
        <w:rPr>
          <w:b/>
        </w:rPr>
        <w:t>R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Š</w:t>
      </w:r>
      <w:r w:rsidR="00B33620">
        <w:rPr>
          <w:b/>
        </w:rPr>
        <w:t xml:space="preserve"> </w:t>
      </w:r>
      <w:r w:rsidRPr="00EA5FA0">
        <w:rPr>
          <w:b/>
        </w:rPr>
        <w:t>E</w:t>
      </w:r>
      <w:r w:rsidR="00B33620">
        <w:rPr>
          <w:b/>
        </w:rPr>
        <w:t xml:space="preserve"> </w:t>
      </w:r>
      <w:r w:rsidRPr="00EA5FA0">
        <w:rPr>
          <w:b/>
        </w:rPr>
        <w:t>N</w:t>
      </w:r>
      <w:r w:rsidR="00B33620">
        <w:rPr>
          <w:b/>
        </w:rPr>
        <w:t xml:space="preserve"> </w:t>
      </w:r>
      <w:r w:rsidRPr="00EA5FA0">
        <w:rPr>
          <w:b/>
        </w:rPr>
        <w:t>J</w:t>
      </w:r>
      <w:r w:rsidR="00B33620">
        <w:rPr>
          <w:b/>
        </w:rPr>
        <w:t xml:space="preserve"> </w:t>
      </w:r>
      <w:r w:rsidRPr="00EA5FA0">
        <w:rPr>
          <w:b/>
        </w:rPr>
        <w:t>E</w:t>
      </w:r>
    </w:p>
    <w:p w:rsidRDefault="009835AC" w:rsidP="00EA5FA0" w:rsidR="009835AC">
      <w:pPr>
        <w:jc w:val="both"/>
      </w:pPr>
    </w:p>
    <w:p w:rsidRDefault="00AA0639" w:rsidP="00F073F4" w:rsidR="009D596D">
      <w:pPr>
        <w:jc w:val="both"/>
      </w:pPr>
      <w:r>
        <w:t xml:space="preserve">                 TRGOVAČKI SUD U OSIJEKU, STALNA SLUŽBA</w:t>
      </w:r>
      <w:r w:rsidR="00C62250">
        <w:t xml:space="preserve"> </w:t>
      </w:r>
      <w:r w:rsidR="006B3505">
        <w:t>U SLAVONSKOM BRODU</w:t>
      </w:r>
      <w:r>
        <w:t xml:space="preserve">, po stečajnoj sutkinji Mirni Vujčić, </w:t>
      </w:r>
      <w:r w:rsidR="00487D6E">
        <w:t xml:space="preserve">postupajući po prijedlogu Financijske agencije, Regionalnog centra Osijek, Podružnice </w:t>
      </w:r>
      <w:r w:rsidR="00865B6E">
        <w:t>Osijek</w:t>
      </w:r>
      <w:r w:rsidR="00487D6E">
        <w:t xml:space="preserve"> za otvaranje stečajnog postupka nad</w:t>
      </w:r>
      <w:r>
        <w:t xml:space="preserve"> </w:t>
      </w:r>
      <w:r w:rsidR="00B1715B" w:rsidRPr="00B1715B">
        <w:t>stečajnim dužnikom</w:t>
      </w:r>
      <w:r w:rsidR="000C3B97">
        <w:t xml:space="preserve"> </w:t>
      </w:r>
      <w:r w:rsidR="00865B6E" w:rsidRPr="00865B6E">
        <w:t>World traveler d.o.o. za mobilnu i web promociju, unapređivanje i razvoj turizma i turističke ponude, skraćena tvrtka World traveler d.o.o., Prekopakra, Ante Starčevića 87, OIB: 92562460638</w:t>
      </w:r>
      <w:r w:rsidR="00B1715B" w:rsidRPr="00B1715B">
        <w:t>,</w:t>
      </w:r>
      <w:r>
        <w:t xml:space="preserve"> nakon održanog ročišta </w:t>
      </w:r>
      <w:r w:rsidR="00B33620" w:rsidRPr="00B33620">
        <w:t>radi rasprave o pretpostavkama za otvaranje stečajnog postupka i očitovanja o prijedlogu za otvaranje stečajnog postupka</w:t>
      </w:r>
      <w:r>
        <w:t xml:space="preserve">, te proteka roka za uplatu predujma za pokriće troškova </w:t>
      </w:r>
      <w:r w:rsidR="0074433D">
        <w:t>pretho</w:t>
      </w:r>
      <w:r w:rsidR="00123DCF">
        <w:t>d</w:t>
      </w:r>
      <w:r w:rsidR="0074433D">
        <w:t xml:space="preserve">nog i otvorenog </w:t>
      </w:r>
      <w:r>
        <w:t>steča</w:t>
      </w:r>
      <w:r w:rsidR="009A0088">
        <w:t xml:space="preserve">jnog postupka, dana </w:t>
      </w:r>
      <w:r w:rsidR="006F10B1">
        <w:t>0</w:t>
      </w:r>
      <w:r w:rsidR="00B65D5C">
        <w:t>5</w:t>
      </w:r>
      <w:r w:rsidR="006F10B1">
        <w:t>. prosinca</w:t>
      </w:r>
      <w:r w:rsidR="00C95D3C">
        <w:t xml:space="preserve"> 2016</w:t>
      </w:r>
      <w:r>
        <w:t>. godine</w:t>
      </w:r>
    </w:p>
    <w:p w:rsidRDefault="00543BB5" w:rsidP="006226FB" w:rsidR="00543BB5">
      <w:pPr>
        <w:jc w:val="center"/>
      </w:pPr>
    </w:p>
    <w:p w:rsidRDefault="00AA0639" w:rsidP="006226FB" w:rsidR="00AA0639">
      <w:pPr>
        <w:jc w:val="center"/>
      </w:pPr>
      <w:r>
        <w:t>r i j e š i o    je</w:t>
      </w:r>
    </w:p>
    <w:p w:rsidRDefault="009835AC" w:rsidP="00AA0639" w:rsidR="009835AC"/>
    <w:p w:rsidRDefault="00AA0639" w:rsidP="00674DB3" w:rsidR="00AA0639">
      <w:pPr>
        <w:ind w:firstLine="1440"/>
        <w:jc w:val="both"/>
      </w:pPr>
      <w:r>
        <w:t>I</w:t>
      </w:r>
      <w:r w:rsidR="00123DCF">
        <w:t>.</w:t>
      </w:r>
      <w:r>
        <w:t xml:space="preserve">  Otvara se stečajni postupak nad stečajnim dužnikom </w:t>
      </w:r>
      <w:r w:rsidR="00865B6E" w:rsidRPr="00865B6E">
        <w:t>World traveler d.o.o. za mobilnu i web promociju, unapređivanje i razvoj turizma i turističke ponude, skraćena tvrtka World traveler d.o.o., Prekopakra, Ante Starčevića 87, OIB: 92562460638</w:t>
      </w:r>
      <w:r w:rsidR="00122337">
        <w:t>.</w:t>
      </w:r>
    </w:p>
    <w:p w:rsidRDefault="00AA0639" w:rsidP="00D75E1B" w:rsidR="00AA0639">
      <w:pPr>
        <w:jc w:val="both"/>
      </w:pPr>
    </w:p>
    <w:p w:rsidRDefault="00AA0639" w:rsidP="00FC4DB0" w:rsidR="00206492" w:rsidRPr="00865B6E">
      <w:pPr>
        <w:ind w:firstLine="1440"/>
        <w:jc w:val="both"/>
        <w:rPr>
          <w:b/>
        </w:rPr>
      </w:pPr>
      <w:r>
        <w:t>II</w:t>
      </w:r>
      <w:r w:rsidR="00123DCF">
        <w:t>.</w:t>
      </w:r>
      <w:r w:rsidR="009D1661">
        <w:t xml:space="preserve"> </w:t>
      </w:r>
      <w:r>
        <w:t>Za stečajnog upravitelja imenuje se</w:t>
      </w:r>
      <w:r w:rsidR="00C62250">
        <w:t xml:space="preserve"> </w:t>
      </w:r>
      <w:r w:rsidR="00197059" w:rsidRPr="00197059">
        <w:t>Ana-Maria Bogović iz Slavonskog Broda, Naselje Lutvinka ulaz 2/9, OIB: 36495483478</w:t>
      </w:r>
      <w:r w:rsidR="00291803" w:rsidRPr="00197059">
        <w:t>.</w:t>
      </w:r>
    </w:p>
    <w:p w:rsidRDefault="00206492" w:rsidP="00206492" w:rsidR="00AA0639" w:rsidRPr="00206492">
      <w:pPr>
        <w:ind w:firstLine="1440"/>
        <w:jc w:val="both"/>
        <w:rPr>
          <w:b/>
        </w:rPr>
      </w:pPr>
      <w:r w:rsidRPr="00206492">
        <w:rPr>
          <w:b/>
        </w:rPr>
        <w:t xml:space="preserve">  </w:t>
      </w:r>
    </w:p>
    <w:p w:rsidRDefault="00AA0639" w:rsidP="00C62250" w:rsidR="00AA0639">
      <w:pPr>
        <w:ind w:firstLine="1440"/>
        <w:jc w:val="both"/>
      </w:pPr>
      <w:r>
        <w:t>III</w:t>
      </w:r>
      <w:r w:rsidR="00123DCF">
        <w:t>.</w:t>
      </w:r>
      <w:r w:rsidR="006A6C2E">
        <w:t xml:space="preserve"> </w:t>
      </w:r>
      <w:r w:rsidR="00122337">
        <w:t>Z</w:t>
      </w:r>
      <w:r>
        <w:t xml:space="preserve">aključuje </w:t>
      </w:r>
      <w:r w:rsidR="00122337">
        <w:t xml:space="preserve">se </w:t>
      </w:r>
      <w:r>
        <w:t xml:space="preserve">stečajni postupak nad stečajnim dužnikom </w:t>
      </w:r>
      <w:r w:rsidR="00865B6E" w:rsidRPr="00865B6E">
        <w:t>World traveler d.o.o. za mobilnu i web promociju, unapređivanje i razvoj turizma i turističke ponude, skraćena tvrtka World traveler d.o.o., Prekopakra, Ante Starčevića 87, OIB: 92562460638</w:t>
      </w:r>
      <w:r>
        <w:t xml:space="preserve">, jer </w:t>
      </w:r>
      <w:r w:rsidR="00F05E2F">
        <w:t>stečajna masa nije dostatna ni</w:t>
      </w:r>
      <w:r>
        <w:t xml:space="preserve"> za</w:t>
      </w:r>
      <w:r w:rsidR="00E64EAE">
        <w:t xml:space="preserve"> namirenje </w:t>
      </w:r>
      <w:r>
        <w:t xml:space="preserve">troškova </w:t>
      </w:r>
      <w:r w:rsidR="00E64EAE">
        <w:t>ste</w:t>
      </w:r>
      <w:r>
        <w:t>čajnog postupka.</w:t>
      </w:r>
    </w:p>
    <w:p w:rsidRDefault="00AA0639" w:rsidP="00D75E1B" w:rsidR="00AA0639">
      <w:pPr>
        <w:jc w:val="both"/>
      </w:pPr>
    </w:p>
    <w:p w:rsidRDefault="00AA0639" w:rsidP="00D75E1B" w:rsidR="00AA0639">
      <w:pPr>
        <w:jc w:val="both"/>
      </w:pPr>
      <w:r>
        <w:t xml:space="preserve">                         </w:t>
      </w:r>
      <w:r w:rsidR="002B11AA">
        <w:t>I</w:t>
      </w:r>
      <w:r>
        <w:t>V</w:t>
      </w:r>
      <w:r w:rsidR="00123DCF">
        <w:t>.</w:t>
      </w:r>
      <w:r>
        <w:t xml:space="preserve"> Po pravomoćnosti ovog rješenja navedeni stečajni dužnik brisat ć</w:t>
      </w:r>
      <w:r w:rsidR="00AE7850">
        <w:t>e se iz sudskog</w:t>
      </w:r>
      <w:r>
        <w:t xml:space="preserve"> registra.</w:t>
      </w:r>
    </w:p>
    <w:p w:rsidRDefault="009D596D" w:rsidP="009D596D" w:rsidR="00FD3F87">
      <w:r>
        <w:t xml:space="preserve">                </w:t>
      </w:r>
    </w:p>
    <w:p w:rsidRDefault="00590DBF" w:rsidP="009D596D" w:rsidR="00590DBF"/>
    <w:p w:rsidRDefault="00AA0639" w:rsidP="00EA5FA0" w:rsidR="00AA0639">
      <w:pPr>
        <w:jc w:val="center"/>
      </w:pPr>
      <w:r>
        <w:t>Obrazloženje</w:t>
      </w:r>
    </w:p>
    <w:p w:rsidRDefault="006B5DEB" w:rsidP="006B5DEB" w:rsidR="006B5DEB"/>
    <w:p w:rsidRDefault="00B33620" w:rsidP="00C342FC" w:rsidR="00543BB5">
      <w:pPr>
        <w:jc w:val="both"/>
      </w:pPr>
      <w:r>
        <w:t xml:space="preserve"> </w:t>
      </w:r>
      <w:r>
        <w:tab/>
        <w:t xml:space="preserve"> </w:t>
      </w:r>
      <w:r>
        <w:tab/>
      </w:r>
      <w:r w:rsidR="00E33670">
        <w:t xml:space="preserve">Na temelju prijedloga Financijske agencije, Regionalnog centra Osijek Podružnice </w:t>
      </w:r>
      <w:r w:rsidR="00865B6E">
        <w:t>Osijek</w:t>
      </w:r>
      <w:r w:rsidR="00E33670">
        <w:t xml:space="preserve">, podnesenog na temelju odredbe čl. </w:t>
      </w:r>
      <w:r w:rsidR="00865B6E">
        <w:t>110</w:t>
      </w:r>
      <w:r w:rsidR="006F10B1">
        <w:t>.</w:t>
      </w:r>
      <w:r w:rsidR="00E33670" w:rsidRPr="000C3B97">
        <w:t xml:space="preserve"> st. </w:t>
      </w:r>
      <w:r w:rsidR="00865B6E">
        <w:t xml:space="preserve">1. </w:t>
      </w:r>
      <w:r w:rsidR="00E33670">
        <w:t xml:space="preserve"> Stečajnog zakona (dalje: SZ, NN 71/15) </w:t>
      </w:r>
      <w:r>
        <w:t>zakazano je i održano</w:t>
      </w:r>
      <w:r w:rsidR="006F10B1">
        <w:t xml:space="preserve"> </w:t>
      </w:r>
      <w:r>
        <w:t>ročište radi rasprave o pretpostavkama za</w:t>
      </w:r>
      <w:r w:rsidR="00865B6E">
        <w:t xml:space="preserve"> </w:t>
      </w:r>
      <w:r>
        <w:t xml:space="preserve">otvaranje stečajnog postupka i očitovanja o prijedlogu za otvaranje stečajnog postupka  nad stečajnim dužnikom </w:t>
      </w:r>
      <w:r w:rsidR="00865B6E" w:rsidRPr="00865B6E">
        <w:t>World traveler d.o.o. za mobilnu i web promociju, unapređivanje i razvoj turizma i</w:t>
      </w:r>
    </w:p>
    <w:p w:rsidRDefault="00543BB5" w:rsidP="00543BB5" w:rsidR="00543BB5">
      <w:pPr>
        <w:jc w:val="right"/>
        <w:rPr>
          <w:b/>
        </w:rPr>
      </w:pPr>
      <w:r w:rsidRPr="00543BB5">
        <w:rPr>
          <w:b/>
        </w:rPr>
        <w:lastRenderedPageBreak/>
        <w:t>Broj: 7/St-1707/2016-16</w:t>
      </w:r>
    </w:p>
    <w:p w:rsidRDefault="00543BB5" w:rsidP="00543BB5" w:rsidR="00543BB5">
      <w:pPr>
        <w:jc w:val="right"/>
      </w:pPr>
    </w:p>
    <w:p w:rsidRDefault="00543BB5" w:rsidP="00C342FC" w:rsidR="00543BB5">
      <w:pPr>
        <w:jc w:val="both"/>
      </w:pPr>
    </w:p>
    <w:p w:rsidRDefault="00865B6E" w:rsidP="00C342FC" w:rsidR="00C342FC">
      <w:pPr>
        <w:jc w:val="both"/>
      </w:pPr>
      <w:r w:rsidRPr="00865B6E">
        <w:t xml:space="preserve"> turističke ponude, skraćena tvrtka World traveler d.o.o., Prekopakra, Ante Starčevića 87, OIB: 92562460638</w:t>
      </w:r>
      <w:r>
        <w:t xml:space="preserve"> </w:t>
      </w:r>
      <w:r w:rsidR="00B33620">
        <w:t xml:space="preserve">dana </w:t>
      </w:r>
      <w:r>
        <w:t>26. listopada</w:t>
      </w:r>
      <w:r w:rsidR="00E0567E">
        <w:t xml:space="preserve"> 2016. godine.</w:t>
      </w:r>
      <w:r w:rsidR="00B33620">
        <w:tab/>
        <w:t xml:space="preserve"> </w:t>
      </w:r>
      <w:r w:rsidR="00B33620">
        <w:tab/>
      </w:r>
    </w:p>
    <w:p w:rsidRDefault="00C342FC" w:rsidP="00C342FC" w:rsidR="00865B6E">
      <w:pPr>
        <w:jc w:val="both"/>
      </w:pPr>
      <w:r>
        <w:t xml:space="preserve"> </w:t>
      </w:r>
      <w:r>
        <w:tab/>
        <w:t xml:space="preserve"> </w:t>
      </w:r>
      <w:r>
        <w:tab/>
      </w:r>
      <w:r w:rsidR="00865B6E">
        <w:t xml:space="preserve">Na ročištu je saslušan zakonski zastupnik stečajnog dužnika Marino Petrović, tijekom postupka po službenoj dužnosti pribavljeno je posljednje javno objavljeno  financijsko izvješće – bilanca za 2015. godinu, te podaci o vlasništvu motornih vozila i nekretnina stečajnog dužnika, te  je izvršen uvid u sve isprave priložene spisu. </w:t>
      </w:r>
    </w:p>
    <w:p w:rsidRDefault="00865B6E" w:rsidP="00865B6E" w:rsidR="00865B6E">
      <w:pPr>
        <w:ind w:firstLine="1440"/>
        <w:jc w:val="both"/>
      </w:pPr>
      <w:r>
        <w:t>Iz prijedloga za otvaranje stečajnog postupka Financijske agencije ( dalje  FINA ) proizlazi da je dužnik na dan 10. svibnja 2016. u Očevidniku redoslijeda osnova za plaćanje ima evidentirane neizvršene osnove za plaćanje u neprekinutom razdoblju od 120 dana u ukupnom iznosu od 25.473,57 Kn te jednu zaposlenu osobu.</w:t>
      </w:r>
    </w:p>
    <w:p w:rsidRDefault="00C342FC" w:rsidP="00C342FC" w:rsidR="00865B6E">
      <w:pPr>
        <w:jc w:val="both"/>
      </w:pPr>
      <w:r>
        <w:t xml:space="preserve"> </w:t>
      </w:r>
      <w:r>
        <w:tab/>
        <w:t xml:space="preserve"> </w:t>
      </w:r>
      <w:r>
        <w:tab/>
      </w:r>
      <w:r w:rsidR="00865B6E">
        <w:t xml:space="preserve">Saslušanjem člana uprave društva Marina Petrović utvrđeno je da je poslovni račun dužnika u blokadi koja je traje i danas, da je on osobno zaposlen u društvu, a da je ranije bila zaposlena i djelatnica gospođa Tihana Taritaš kojoj je radni odnos prestao početkom lipnja ili srpnja 2016. godine, </w:t>
      </w:r>
      <w:r>
        <w:t>te joj nisu</w:t>
      </w:r>
      <w:r w:rsidR="00865B6E">
        <w:t xml:space="preserve"> isplaćene četiri ili pet plaća.</w:t>
      </w:r>
      <w:r>
        <w:t xml:space="preserve"> Nadalje je utvrđeno</w:t>
      </w:r>
      <w:r w:rsidR="00865B6E">
        <w:t xml:space="preserve"> da dužnik nije vlasnik nekretnina, motornih vozila i pokretnina, da nije nositelj poslovnih udjela, dionica u drugim društvima niti imatelj vrijednosnih papira. </w:t>
      </w:r>
      <w:r>
        <w:t>I</w:t>
      </w:r>
      <w:r w:rsidR="00865B6E">
        <w:t xml:space="preserve">z iskaza člana uprave </w:t>
      </w:r>
      <w:r>
        <w:t>p</w:t>
      </w:r>
      <w:r w:rsidR="00865B6E">
        <w:t xml:space="preserve">roizlazi da dužnik ima obveze </w:t>
      </w:r>
      <w:r>
        <w:t>i to</w:t>
      </w:r>
      <w:r w:rsidR="00865B6E">
        <w:t xml:space="preserve"> prema njemu osobno po osnovi neisplaćenih plaća, prema društvu Extreme IT iz Sesveta kojem nije platio račun za posao izrade software-a</w:t>
      </w:r>
      <w:r>
        <w:t>,</w:t>
      </w:r>
      <w:r w:rsidR="00865B6E">
        <w:t xml:space="preserve"> kao i prema Republici Hrvatskoj u iznosu od oko 15.000,00 Kn u koje nije involvirana neisplaćena neto plaća. </w:t>
      </w:r>
      <w:r>
        <w:t>Član uprave</w:t>
      </w:r>
      <w:r w:rsidR="00865B6E">
        <w:t xml:space="preserve"> dužnika nije se mogao očitovati što čini dugotrajnu imovinu koja se u bilanci za 2015. iskazuje u iznosu od 42.580,00 Kn te je iskazao da se najvjerojatnije radi o software-u koji nije niti izrađen, te da te imovine niti nema, a niti će je dužnik steći jer ne može platiti izradu. Zakonski zastupnik dužnika očitovao se i da ne zna što čini kratkotrajnu imovinu koja se u bilanci za 2015. godinu iskazuje u iznosu od 7.002,00 Kn, ali da je novac u blagajni u iznosu od 901,00 Kn potrošen, te da ne zna što čine tražbine u iznosu od 6.101,00 Kn jer nije bilo osnove za izdavanje niti jednog računa u 2015. godini te da nastavno tome dužnik nema imovine i prezadužen je. </w:t>
      </w:r>
    </w:p>
    <w:p w:rsidRDefault="00865B6E" w:rsidP="00865B6E" w:rsidR="00865B6E">
      <w:pPr>
        <w:ind w:firstLine="1440"/>
        <w:jc w:val="both"/>
      </w:pPr>
      <w:r>
        <w:t>Uvidom u financijski izvještaj za 2015. godinu – bilancu utvrđeno je da dužnik iskazuje ukupnu imovinu u iznosu od 49.502,00 Kn  o kojoj se zakonski zastupnik dužnika očitovao u svom iskazu.</w:t>
      </w:r>
    </w:p>
    <w:p w:rsidRDefault="00865B6E" w:rsidP="00865B6E" w:rsidR="00865B6E">
      <w:pPr>
        <w:ind w:firstLine="1440"/>
        <w:jc w:val="both"/>
      </w:pPr>
      <w:r>
        <w:t xml:space="preserve">Uvidom u potvrdu Općinskog suda u Bjelovaru, Zemljišnoknjižni odjel Pakrac od 20. rujna 2016. utvrđeno je da dužnik nije vlasnik nekretnina na području nadležnosti toga suda, a uvidom u uvjerenje Policijske uprave Požeško-slavonske, Policijske postaje Pakrac od 13. rujna 2016. godine da dužnik nije evidentiran kao vlasnik vozila.  </w:t>
      </w:r>
    </w:p>
    <w:p w:rsidRDefault="00865B6E" w:rsidP="00C342FC" w:rsidR="00865B6E">
      <w:pPr>
        <w:ind w:firstLine="1440"/>
        <w:jc w:val="both"/>
      </w:pPr>
      <w:r>
        <w:t>Nastavno tome je utvrđeno da je stečajni dužnik nesposoban za plaćanje, ali i prezadužen jer su dužnikove obveze u trenutku odlučivanja o prijedlogu veće od njegove imovine odnosno da su ostvareni stečajni razlozi koje propisuje odredba čl. 5. SZ-a. Nadalje</w:t>
      </w:r>
      <w:r w:rsidR="00C342FC">
        <w:t xml:space="preserve"> je utvrđ</w:t>
      </w:r>
      <w:r>
        <w:t>eno</w:t>
      </w:r>
      <w:r w:rsidR="00C342FC">
        <w:t xml:space="preserve"> na temelju iskaza člana uprave dužnika</w:t>
      </w:r>
      <w:r>
        <w:t xml:space="preserve"> da stečajni dužnik u trenutku odlučivanja o prijedlogu nema imovine koja bi bila dostatna za namirenje troškova stečajnog postupka.</w:t>
      </w:r>
    </w:p>
    <w:p w:rsidRDefault="00B33620" w:rsidP="00865B6E" w:rsidR="00B33620">
      <w:pPr>
        <w:jc w:val="both"/>
      </w:pPr>
      <w:r>
        <w:t xml:space="preserve">  </w:t>
      </w:r>
      <w:r>
        <w:tab/>
        <w:t xml:space="preserve"> </w:t>
      </w:r>
      <w:r>
        <w:tab/>
      </w:r>
      <w:r w:rsidR="00EE60E1">
        <w:t xml:space="preserve">Stoga su </w:t>
      </w:r>
      <w:r>
        <w:t xml:space="preserve">sukladno odredbi čl. 132. Stečajnog zakona </w:t>
      </w:r>
      <w:r w:rsidR="003645FD">
        <w:t>rješenjem poslovni broj 7/St-</w:t>
      </w:r>
      <w:r w:rsidR="00865B6E">
        <w:t>1707</w:t>
      </w:r>
      <w:r w:rsidR="007544EC">
        <w:t>/</w:t>
      </w:r>
      <w:r w:rsidR="003645FD">
        <w:t>201</w:t>
      </w:r>
      <w:r w:rsidR="00E0567E">
        <w:t>6</w:t>
      </w:r>
      <w:r w:rsidR="003645FD">
        <w:t>-</w:t>
      </w:r>
      <w:r w:rsidR="007544EC">
        <w:t>1</w:t>
      </w:r>
      <w:r w:rsidR="00865B6E">
        <w:t>4</w:t>
      </w:r>
      <w:r w:rsidR="003645FD">
        <w:t xml:space="preserve"> od </w:t>
      </w:r>
      <w:r w:rsidR="00865B6E">
        <w:t>26</w:t>
      </w:r>
      <w:r w:rsidR="006F10B1">
        <w:t>. listopada</w:t>
      </w:r>
      <w:r w:rsidR="00E0567E">
        <w:t xml:space="preserve"> </w:t>
      </w:r>
      <w:r w:rsidR="003645FD">
        <w:t xml:space="preserve">2016. godine pozvane </w:t>
      </w:r>
      <w:r>
        <w:t>osobe koje imaju pravni interes za provedbom stečajnog postupka da u roku od 15 dana uplate predujam za namirenje troškova prethodnog i otvorenog stečajnog postupka</w:t>
      </w:r>
      <w:r w:rsidR="006A6C2E">
        <w:t xml:space="preserve"> u iznosu od 27.000,00 Kn</w:t>
      </w:r>
      <w:r w:rsidR="003645FD">
        <w:t xml:space="preserve">, a predmetno rješenje objavljeno je na mrežnoj stranici e-Oglasna ploča sudova dana </w:t>
      </w:r>
      <w:r w:rsidR="006F10B1" w:rsidRPr="006F10B1">
        <w:t>2</w:t>
      </w:r>
      <w:r w:rsidR="00865B6E">
        <w:t>6</w:t>
      </w:r>
      <w:r w:rsidR="006F10B1" w:rsidRPr="006F10B1">
        <w:t xml:space="preserve">. listopada </w:t>
      </w:r>
      <w:r w:rsidR="003645FD">
        <w:t>2016. godine.</w:t>
      </w:r>
    </w:p>
    <w:p w:rsidRDefault="00FA394F" w:rsidP="00B33620" w:rsidR="00FA394F">
      <w:pPr>
        <w:jc w:val="both"/>
      </w:pPr>
      <w:r>
        <w:t xml:space="preserve"> </w:t>
      </w:r>
      <w:r>
        <w:tab/>
        <w:t xml:space="preserve"> </w:t>
      </w:r>
      <w:r>
        <w:tab/>
        <w:t xml:space="preserve">U ostavljenom roku nitko od vjerovnika odnosno osoba koje imaju pravni interes za provedbom stečajnog postupka nije uplatio predujam za namirenje troškova postupka, a što je utvrđeno provjerom u </w:t>
      </w:r>
      <w:r w:rsidR="00290C4A">
        <w:t>r</w:t>
      </w:r>
      <w:r>
        <w:t>ačunovodstvu suda</w:t>
      </w:r>
      <w:r w:rsidR="0089725E">
        <w:t>.</w:t>
      </w:r>
    </w:p>
    <w:p w:rsidRDefault="00543BB5" w:rsidP="00543BB5" w:rsidR="00543BB5">
      <w:pPr>
        <w:jc w:val="right"/>
      </w:pPr>
      <w:r w:rsidRPr="00543BB5">
        <w:rPr>
          <w:b/>
        </w:rPr>
        <w:lastRenderedPageBreak/>
        <w:t>Broj: 7/St-1707/2016-16</w:t>
      </w:r>
    </w:p>
    <w:p w:rsidRDefault="00543BB5" w:rsidP="00B33620" w:rsidR="00543BB5">
      <w:pPr>
        <w:jc w:val="both"/>
      </w:pPr>
    </w:p>
    <w:p w:rsidRDefault="00543BB5" w:rsidP="00B33620" w:rsidR="00543BB5">
      <w:pPr>
        <w:jc w:val="both"/>
      </w:pPr>
    </w:p>
    <w:p w:rsidRDefault="0089725E" w:rsidP="00B33620" w:rsidR="00327E0C">
      <w:pPr>
        <w:jc w:val="both"/>
      </w:pPr>
      <w:r>
        <w:t xml:space="preserve"> </w:t>
      </w:r>
      <w:r>
        <w:tab/>
        <w:t xml:space="preserve"> </w:t>
      </w:r>
      <w:r>
        <w:tab/>
        <w:t>Kako je</w:t>
      </w:r>
      <w:r w:rsidR="008C2CAA">
        <w:t>,</w:t>
      </w:r>
      <w:r>
        <w:t xml:space="preserve"> dakle</w:t>
      </w:r>
      <w:r w:rsidR="00290C4A">
        <w:t>,</w:t>
      </w:r>
      <w:r>
        <w:t xml:space="preserve"> tijekom postupka utvrđeno </w:t>
      </w:r>
      <w:r w:rsidR="008C2CAA">
        <w:t>da su na strani stečajnog dužnika ostvareni stečajni razl</w:t>
      </w:r>
      <w:r w:rsidR="006A6C2E">
        <w:t>ozi nesposobnosti za plaćanje</w:t>
      </w:r>
      <w:r w:rsidR="008C2CAA">
        <w:t xml:space="preserve"> i prezaduženosti propisani odredbom čl. 5. SZ-a</w:t>
      </w:r>
      <w:r w:rsidR="00290C4A">
        <w:t>, da dužni</w:t>
      </w:r>
      <w:r w:rsidR="006A10C3">
        <w:t xml:space="preserve">k ima </w:t>
      </w:r>
      <w:r w:rsidR="00EE60E1">
        <w:t xml:space="preserve">jednu </w:t>
      </w:r>
      <w:r w:rsidR="007544EC">
        <w:t>zaposlen</w:t>
      </w:r>
      <w:r w:rsidR="00EE60E1">
        <w:t>u osobu</w:t>
      </w:r>
      <w:r w:rsidR="007544EC">
        <w:t>,</w:t>
      </w:r>
      <w:r w:rsidR="006A10C3">
        <w:t xml:space="preserve"> </w:t>
      </w:r>
      <w:r w:rsidR="007544EC">
        <w:t>ali</w:t>
      </w:r>
      <w:r w:rsidR="008C2CAA">
        <w:t xml:space="preserve"> da imovina</w:t>
      </w:r>
      <w:r w:rsidR="006A10C3">
        <w:t xml:space="preserve"> stečajnog</w:t>
      </w:r>
      <w:r w:rsidR="008C2CAA">
        <w:t xml:space="preserve"> dužnika nije dostatna</w:t>
      </w:r>
      <w:r w:rsidR="00DF25FB">
        <w:t xml:space="preserve"> </w:t>
      </w:r>
      <w:r w:rsidR="008C2CAA">
        <w:t>za namirenje troškova stečajnog postupka</w:t>
      </w:r>
      <w:r w:rsidR="006A6C2E">
        <w:t>,</w:t>
      </w:r>
      <w:r w:rsidR="008C2CAA">
        <w:t xml:space="preserve"> to je na temelju odredbe čl. 132. </w:t>
      </w:r>
      <w:r w:rsidR="006A6C2E">
        <w:t>st.</w:t>
      </w:r>
      <w:r w:rsidR="00290C4A">
        <w:t xml:space="preserve"> </w:t>
      </w:r>
      <w:r w:rsidR="006A6C2E">
        <w:t xml:space="preserve">2. </w:t>
      </w:r>
      <w:r w:rsidR="008C2CAA">
        <w:t xml:space="preserve"> </w:t>
      </w:r>
      <w:r w:rsidR="006A6C2E">
        <w:t>SZ-a valj</w:t>
      </w:r>
      <w:r w:rsidR="00327E0C">
        <w:t>al</w:t>
      </w:r>
      <w:r w:rsidR="006A6C2E">
        <w:t xml:space="preserve">o donijeti odluku o </w:t>
      </w:r>
      <w:r w:rsidR="00327E0C">
        <w:t>otvaranju i zaključenju ste</w:t>
      </w:r>
      <w:r w:rsidR="006A6C2E">
        <w:t>č</w:t>
      </w:r>
      <w:r w:rsidR="00327E0C">
        <w:t>a</w:t>
      </w:r>
      <w:r w:rsidR="006A6C2E">
        <w:t xml:space="preserve">jnog </w:t>
      </w:r>
      <w:r w:rsidR="00327E0C">
        <w:t>postupka</w:t>
      </w:r>
      <w:r w:rsidR="006A6C2E">
        <w:t xml:space="preserve"> nad </w:t>
      </w:r>
      <w:r w:rsidR="00327E0C">
        <w:t>stečajnim</w:t>
      </w:r>
      <w:r w:rsidR="006A6C2E">
        <w:t xml:space="preserve"> dužnikom.</w:t>
      </w:r>
    </w:p>
    <w:p w:rsidRDefault="00327E0C" w:rsidP="00B33620" w:rsidR="0089725E" w:rsidRPr="00E0567E">
      <w:pPr>
        <w:jc w:val="both"/>
        <w:rPr>
          <w:b/>
        </w:rPr>
      </w:pPr>
      <w:r>
        <w:t xml:space="preserve">                     </w:t>
      </w:r>
      <w:r w:rsidR="008C2CAA">
        <w:t>Izbor stečajnog upravitelja izvršen je metodom slučajnog odabira</w:t>
      </w:r>
      <w:r>
        <w:t xml:space="preserve"> sukladno odredb</w:t>
      </w:r>
      <w:r w:rsidR="00216182">
        <w:t xml:space="preserve">ama </w:t>
      </w:r>
      <w:r>
        <w:t>čl. 84. SZ-a</w:t>
      </w:r>
      <w:r w:rsidR="00216182">
        <w:t xml:space="preserve"> i čl. 132. st. 2.</w:t>
      </w:r>
      <w:r w:rsidR="007544EC">
        <w:t xml:space="preserve"> SZ-a.</w:t>
      </w:r>
    </w:p>
    <w:p w:rsidRDefault="00B33620" w:rsidP="003645FD" w:rsidR="00B33620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33620" w:rsidP="006226FB" w:rsidR="00B33620">
      <w:pPr>
        <w:jc w:val="center"/>
      </w:pPr>
      <w:r>
        <w:t xml:space="preserve">U Slavonskom Brodu, </w:t>
      </w:r>
      <w:r w:rsidR="006F10B1">
        <w:t>0</w:t>
      </w:r>
      <w:r w:rsidR="00B65D5C">
        <w:t>5</w:t>
      </w:r>
      <w:r w:rsidR="006F10B1">
        <w:t>. prosinca</w:t>
      </w:r>
      <w:r>
        <w:t xml:space="preserve"> 2016. godine</w:t>
      </w:r>
    </w:p>
    <w:p w:rsidRDefault="001559AD" w:rsidP="00775952" w:rsidR="001559AD">
      <w:pPr>
        <w:jc w:val="both"/>
      </w:pPr>
    </w:p>
    <w:p w:rsidRDefault="00EE60E1" w:rsidP="00775952" w:rsidR="00EE60E1">
      <w:pPr>
        <w:jc w:val="both"/>
      </w:pPr>
    </w:p>
    <w:p w:rsidRDefault="00AA0639" w:rsidP="00775952" w:rsidR="00AA0639">
      <w:pPr>
        <w:jc w:val="both"/>
      </w:pPr>
      <w:r>
        <w:t xml:space="preserve">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           </w:t>
      </w:r>
      <w:r w:rsidR="00C5057D">
        <w:t xml:space="preserve">  </w:t>
      </w:r>
      <w:r w:rsidR="00E14BB7">
        <w:t xml:space="preserve">   </w:t>
      </w:r>
      <w:r w:rsidR="00CB43FF">
        <w:t xml:space="preserve"> </w:t>
      </w:r>
      <w:r w:rsidR="00735C74">
        <w:t xml:space="preserve">  </w:t>
      </w:r>
      <w:r w:rsidR="00CB43FF">
        <w:t xml:space="preserve"> </w:t>
      </w:r>
      <w:r w:rsidR="00CF33FF">
        <w:t>S</w:t>
      </w:r>
      <w:r>
        <w:t>tečajna sutkinja:</w:t>
      </w:r>
    </w:p>
    <w:p w:rsidRDefault="00AA0639" w:rsidP="00C243B2" w:rsidR="00735C74">
      <w:pPr>
        <w:jc w:val="both"/>
      </w:pPr>
      <w:r>
        <w:t xml:space="preserve">                                 </w:t>
      </w:r>
      <w:r w:rsidR="00E14BB7">
        <w:t xml:space="preserve"> </w:t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</w:r>
      <w:r w:rsidR="00E14BB7">
        <w:tab/>
        <w:t xml:space="preserve">    </w:t>
      </w:r>
      <w:r w:rsidR="00216182">
        <w:t xml:space="preserve"> </w:t>
      </w:r>
      <w:r w:rsidR="00E14BB7">
        <w:t xml:space="preserve">   </w:t>
      </w:r>
      <w:r w:rsidR="00C3128B">
        <w:t xml:space="preserve"> </w:t>
      </w:r>
      <w:r w:rsidR="00EE60E1">
        <w:t xml:space="preserve"> </w:t>
      </w:r>
      <w:r w:rsidR="005C7BB9">
        <w:t xml:space="preserve"> </w:t>
      </w:r>
      <w:r w:rsidR="00216182">
        <w:t xml:space="preserve">  </w:t>
      </w:r>
      <w:r w:rsidR="00C243B2">
        <w:t xml:space="preserve">  </w:t>
      </w:r>
      <w:r>
        <w:t>Mirna Vujčić</w:t>
      </w:r>
    </w:p>
    <w:p w:rsidRDefault="00216182" w:rsidP="00216182" w:rsidR="00216182">
      <w:pPr>
        <w:ind w:firstLine="708" w:left="4956"/>
        <w:jc w:val="both"/>
      </w:pPr>
    </w:p>
    <w:p w:rsidRDefault="00216182" w:rsidP="00216182" w:rsidR="00216182">
      <w:pPr>
        <w:ind w:firstLine="708" w:left="4956"/>
        <w:jc w:val="both"/>
      </w:pPr>
    </w:p>
    <w:p w:rsidRDefault="00C3128B" w:rsidP="00C95D3C" w:rsidR="00C3128B">
      <w:pPr>
        <w:jc w:val="both"/>
      </w:pPr>
    </w:p>
    <w:p w:rsidRDefault="00E14BB7" w:rsidP="00775952" w:rsidR="000D7FED">
      <w:pPr>
        <w:jc w:val="both"/>
      </w:pPr>
      <w:r>
        <w:t xml:space="preserve">                                                                                       </w:t>
      </w:r>
      <w:r w:rsidR="00114780">
        <w:tab/>
      </w:r>
      <w:r w:rsidR="00114780">
        <w:tab/>
      </w:r>
    </w:p>
    <w:p w:rsidRDefault="00962A6C" w:rsidP="00962A6C" w:rsidR="00962A6C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>Protiv ovog rješenja dopuštena je žalba u roku od osam dana</w:t>
      </w:r>
      <w:r w:rsidR="00C95D3C">
        <w:rPr>
          <w:sz w:val="20"/>
          <w:szCs w:val="20"/>
        </w:rPr>
        <w:t xml:space="preserve"> </w:t>
      </w:r>
      <w:r w:rsidRPr="00F1364E">
        <w:rPr>
          <w:sz w:val="20"/>
          <w:szCs w:val="20"/>
        </w:rPr>
        <w:t xml:space="preserve">od isteka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osmog dana od dana objave rješenja na mrežnoj stranici e-Oglasna ploča </w:t>
      </w:r>
    </w:p>
    <w:p w:rsidRDefault="00F1364E" w:rsidP="00F1364E" w:rsidR="00C95D3C">
      <w:pPr>
        <w:rPr>
          <w:sz w:val="20"/>
          <w:szCs w:val="20"/>
        </w:rPr>
      </w:pPr>
      <w:r w:rsidRPr="00F1364E">
        <w:rPr>
          <w:sz w:val="20"/>
          <w:szCs w:val="20"/>
        </w:rPr>
        <w:t xml:space="preserve">sudova. Žalba se podnosi Visokom trgovačkom sudu Republike Hrvatske </w:t>
      </w:r>
    </w:p>
    <w:p w:rsidRDefault="00F1364E" w:rsidP="00F1364E" w:rsidR="00962A6C" w:rsidRPr="00962A6C">
      <w:pPr>
        <w:rPr>
          <w:sz w:val="20"/>
          <w:szCs w:val="20"/>
        </w:rPr>
      </w:pPr>
      <w:r w:rsidRPr="00F1364E">
        <w:rPr>
          <w:sz w:val="20"/>
          <w:szCs w:val="20"/>
        </w:rPr>
        <w:t>Zagreb putem ovoga suda u tri primjerka.</w:t>
      </w:r>
    </w:p>
    <w:p w:rsidRDefault="000D7FED" w:rsidP="00AA0639" w:rsidR="000D7FED"/>
    <w:p w:rsidRDefault="00242AD1" w:rsidP="00AA0639" w:rsidR="00242AD1"/>
    <w:p w:rsidRDefault="00EE60E1" w:rsidP="00AA0639" w:rsidR="00EE60E1"/>
    <w:p w:rsidRDefault="00EE60E1" w:rsidP="00AA0639" w:rsidR="00EE60E1"/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DNA: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1.Rješenje nepravomoćno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2. Rješenje objaviti na mrežnoj stranici e-Oglasna ploča sudova</w:t>
      </w:r>
      <w:r w:rsidR="009D1661" w:rsidRPr="00216182">
        <w:rPr>
          <w:sz w:val="20"/>
          <w:szCs w:val="20"/>
        </w:rPr>
        <w:t>,</w:t>
      </w:r>
    </w:p>
    <w:p w:rsidRDefault="00432ED8" w:rsidP="00AA0639" w:rsidR="00432ED8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te i dostaviti:</w:t>
      </w:r>
    </w:p>
    <w:p w:rsidRDefault="004840FD" w:rsidP="00AA0639" w:rsidR="004840FD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stečajnom upravitelju </w:t>
      </w:r>
    </w:p>
    <w:p w:rsidRDefault="004840FD" w:rsidP="00AA0639" w:rsidR="007544EC">
      <w:pPr>
        <w:rPr>
          <w:sz w:val="20"/>
          <w:szCs w:val="20"/>
        </w:rPr>
      </w:pPr>
      <w:r w:rsidRPr="00216182">
        <w:rPr>
          <w:sz w:val="20"/>
          <w:szCs w:val="20"/>
        </w:rPr>
        <w:t xml:space="preserve">- bivšem </w:t>
      </w:r>
      <w:r w:rsidR="00FD0E22" w:rsidRPr="00216182">
        <w:rPr>
          <w:sz w:val="20"/>
          <w:szCs w:val="20"/>
        </w:rPr>
        <w:t>zakonsk</w:t>
      </w:r>
      <w:r w:rsidR="00432ED8" w:rsidRPr="00216182">
        <w:rPr>
          <w:sz w:val="20"/>
          <w:szCs w:val="20"/>
        </w:rPr>
        <w:t>om zastupniku</w:t>
      </w:r>
      <w:r w:rsidR="00114780" w:rsidRPr="00216182">
        <w:rPr>
          <w:sz w:val="20"/>
          <w:szCs w:val="20"/>
        </w:rPr>
        <w:t xml:space="preserve"> dužnika</w:t>
      </w:r>
      <w:r w:rsidR="00814FCC" w:rsidRPr="00216182">
        <w:rPr>
          <w:sz w:val="20"/>
          <w:szCs w:val="20"/>
        </w:rPr>
        <w:t xml:space="preserve"> </w:t>
      </w:r>
    </w:p>
    <w:p w:rsidRDefault="00AA0639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 FINI</w:t>
      </w:r>
      <w:r w:rsidR="00114780" w:rsidRPr="00216182">
        <w:rPr>
          <w:sz w:val="20"/>
          <w:szCs w:val="20"/>
        </w:rPr>
        <w:t xml:space="preserve"> Regionalni centar Osijek </w:t>
      </w:r>
      <w:r w:rsidR="00122337" w:rsidRPr="00216182">
        <w:rPr>
          <w:sz w:val="20"/>
          <w:szCs w:val="20"/>
        </w:rPr>
        <w:t>odmah i po pravomoćnosti</w:t>
      </w:r>
    </w:p>
    <w:p w:rsidRDefault="00AA0639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ŽDO Građansko-upravni odjel Slavonski Brod</w:t>
      </w:r>
    </w:p>
    <w:p w:rsidRDefault="00D935DA" w:rsidP="00AA0639" w:rsidR="00881F02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</w:t>
      </w:r>
      <w:r w:rsidR="00114780" w:rsidRPr="00216182">
        <w:rPr>
          <w:sz w:val="20"/>
          <w:szCs w:val="20"/>
        </w:rPr>
        <w:t xml:space="preserve"> </w:t>
      </w:r>
      <w:r w:rsidRPr="00216182">
        <w:rPr>
          <w:sz w:val="20"/>
          <w:szCs w:val="20"/>
        </w:rPr>
        <w:t>Poreznoj upravi , Ispostavi</w:t>
      </w:r>
      <w:r w:rsidR="00881F02" w:rsidRPr="00216182">
        <w:rPr>
          <w:sz w:val="20"/>
          <w:szCs w:val="20"/>
        </w:rPr>
        <w:t xml:space="preserve"> </w:t>
      </w:r>
      <w:r w:rsidR="00865B6E">
        <w:rPr>
          <w:sz w:val="20"/>
          <w:szCs w:val="20"/>
        </w:rPr>
        <w:t xml:space="preserve">Požega </w:t>
      </w:r>
      <w:r w:rsidR="003645FD" w:rsidRPr="00216182">
        <w:rPr>
          <w:sz w:val="20"/>
          <w:szCs w:val="20"/>
        </w:rPr>
        <w:t xml:space="preserve"> po pravomoćnosti</w:t>
      </w:r>
    </w:p>
    <w:p w:rsidRDefault="0062205B" w:rsidP="0062205B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sudskom registru po pravomoćnosti u elektronskom obliku</w:t>
      </w:r>
      <w:r w:rsidR="00114780" w:rsidRPr="00216182">
        <w:rPr>
          <w:sz w:val="20"/>
          <w:szCs w:val="20"/>
        </w:rPr>
        <w:t xml:space="preserve"> </w:t>
      </w:r>
    </w:p>
    <w:p w:rsidRDefault="003645FD" w:rsidP="003645FD" w:rsidR="0062205B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HZZO-u po pravomoćnosti</w:t>
      </w:r>
    </w:p>
    <w:p w:rsidRDefault="003645FD" w:rsidP="00AA0639" w:rsidR="00AA0639" w:rsidRPr="00216182">
      <w:pPr>
        <w:rPr>
          <w:sz w:val="20"/>
          <w:szCs w:val="20"/>
        </w:rPr>
      </w:pPr>
      <w:r w:rsidRPr="00216182">
        <w:rPr>
          <w:sz w:val="20"/>
          <w:szCs w:val="20"/>
        </w:rPr>
        <w:t>- HZMO-u po pravomoćnosti</w:t>
      </w:r>
      <w:r w:rsidR="00AA0639" w:rsidRPr="00216182">
        <w:rPr>
          <w:sz w:val="20"/>
          <w:szCs w:val="20"/>
        </w:rPr>
        <w:t xml:space="preserve">    </w:t>
      </w:r>
    </w:p>
    <w:sectPr w:rsidSect="001F2549" w:rsidR="00AA0639" w:rsidRPr="0021618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DF9" w:rsidR="00133DF9">
      <w:r>
        <w:separator/>
      </w:r>
    </w:p>
  </w:endnote>
  <w:endnote w:id="0" w:type="continuationSeparator">
    <w:p w:rsidRDefault="00133DF9" w:rsidR="00133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DF9" w:rsidR="00133DF9">
      <w:r>
        <w:separator/>
      </w:r>
    </w:p>
  </w:footnote>
  <w:footnote w:id="0" w:type="continuationSeparator">
    <w:p w:rsidRDefault="00133DF9" w:rsidR="00133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AD1" w:rsidP="001A6260" w:rsidR="0024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A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AD1" w:rsidR="00242A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5263DF"/>
    <w:multiLevelType w:val="hybridMultilevel"/>
    <w:tmpl w:val="7E608864"/>
    <w:lvl w:tplc="99109BE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0639"/>
    <w:rsid w:val="00004458"/>
    <w:rsid w:val="0000496B"/>
    <w:rsid w:val="00004971"/>
    <w:rsid w:val="000238EC"/>
    <w:rsid w:val="00030077"/>
    <w:rsid w:val="00065EA5"/>
    <w:rsid w:val="000730CC"/>
    <w:rsid w:val="00082B6A"/>
    <w:rsid w:val="000911F7"/>
    <w:rsid w:val="00093BDA"/>
    <w:rsid w:val="000C09F8"/>
    <w:rsid w:val="000C1AF8"/>
    <w:rsid w:val="000C3B97"/>
    <w:rsid w:val="000D1290"/>
    <w:rsid w:val="000D2D03"/>
    <w:rsid w:val="000D7FED"/>
    <w:rsid w:val="000E2D9A"/>
    <w:rsid w:val="000E3813"/>
    <w:rsid w:val="000E5678"/>
    <w:rsid w:val="000F1290"/>
    <w:rsid w:val="00104A4D"/>
    <w:rsid w:val="00114780"/>
    <w:rsid w:val="00122337"/>
    <w:rsid w:val="00123DCF"/>
    <w:rsid w:val="00133DF9"/>
    <w:rsid w:val="00152C63"/>
    <w:rsid w:val="00153CCF"/>
    <w:rsid w:val="001559AD"/>
    <w:rsid w:val="001567C8"/>
    <w:rsid w:val="0015762C"/>
    <w:rsid w:val="0016670D"/>
    <w:rsid w:val="00187D89"/>
    <w:rsid w:val="00197059"/>
    <w:rsid w:val="001A2C6B"/>
    <w:rsid w:val="001A6260"/>
    <w:rsid w:val="001A7B3C"/>
    <w:rsid w:val="001B6460"/>
    <w:rsid w:val="001C76F8"/>
    <w:rsid w:val="001E5157"/>
    <w:rsid w:val="001E7F28"/>
    <w:rsid w:val="001F2549"/>
    <w:rsid w:val="00202C6F"/>
    <w:rsid w:val="00206492"/>
    <w:rsid w:val="00216182"/>
    <w:rsid w:val="002219B3"/>
    <w:rsid w:val="0022662A"/>
    <w:rsid w:val="00242AD1"/>
    <w:rsid w:val="00257A4C"/>
    <w:rsid w:val="002646DC"/>
    <w:rsid w:val="0027348F"/>
    <w:rsid w:val="00290C4A"/>
    <w:rsid w:val="002912B5"/>
    <w:rsid w:val="00291803"/>
    <w:rsid w:val="002B11AA"/>
    <w:rsid w:val="002C2E70"/>
    <w:rsid w:val="002C6125"/>
    <w:rsid w:val="002D3173"/>
    <w:rsid w:val="002D4DBB"/>
    <w:rsid w:val="002D7C1A"/>
    <w:rsid w:val="002F0FF8"/>
    <w:rsid w:val="00327E0C"/>
    <w:rsid w:val="00337496"/>
    <w:rsid w:val="003447AC"/>
    <w:rsid w:val="00361621"/>
    <w:rsid w:val="003645FD"/>
    <w:rsid w:val="00372676"/>
    <w:rsid w:val="00387E66"/>
    <w:rsid w:val="00391D4F"/>
    <w:rsid w:val="00393246"/>
    <w:rsid w:val="003A328A"/>
    <w:rsid w:val="003B1BA7"/>
    <w:rsid w:val="003E697B"/>
    <w:rsid w:val="003F2068"/>
    <w:rsid w:val="003F406C"/>
    <w:rsid w:val="004035EC"/>
    <w:rsid w:val="00432733"/>
    <w:rsid w:val="00432ED8"/>
    <w:rsid w:val="004606C1"/>
    <w:rsid w:val="00475315"/>
    <w:rsid w:val="0047760F"/>
    <w:rsid w:val="004840FD"/>
    <w:rsid w:val="00487D6E"/>
    <w:rsid w:val="00495669"/>
    <w:rsid w:val="004B26CB"/>
    <w:rsid w:val="004B6BFE"/>
    <w:rsid w:val="004C00B3"/>
    <w:rsid w:val="004C08BB"/>
    <w:rsid w:val="004C6525"/>
    <w:rsid w:val="004D1A00"/>
    <w:rsid w:val="004D7F58"/>
    <w:rsid w:val="004E7E7A"/>
    <w:rsid w:val="005014E0"/>
    <w:rsid w:val="00507396"/>
    <w:rsid w:val="00511136"/>
    <w:rsid w:val="0051200C"/>
    <w:rsid w:val="00513CC6"/>
    <w:rsid w:val="00524E09"/>
    <w:rsid w:val="00527A59"/>
    <w:rsid w:val="00543658"/>
    <w:rsid w:val="00543BB5"/>
    <w:rsid w:val="00590DBF"/>
    <w:rsid w:val="005940BF"/>
    <w:rsid w:val="005C057F"/>
    <w:rsid w:val="005C7BB9"/>
    <w:rsid w:val="005D46F7"/>
    <w:rsid w:val="00607606"/>
    <w:rsid w:val="00610CED"/>
    <w:rsid w:val="0062205B"/>
    <w:rsid w:val="006226FB"/>
    <w:rsid w:val="00624BA4"/>
    <w:rsid w:val="00625A8D"/>
    <w:rsid w:val="006341C7"/>
    <w:rsid w:val="006563C4"/>
    <w:rsid w:val="00661AF9"/>
    <w:rsid w:val="00674DB3"/>
    <w:rsid w:val="006904D0"/>
    <w:rsid w:val="006A10C3"/>
    <w:rsid w:val="006A1823"/>
    <w:rsid w:val="006A4409"/>
    <w:rsid w:val="006A6C2E"/>
    <w:rsid w:val="006B3505"/>
    <w:rsid w:val="006B5DEB"/>
    <w:rsid w:val="006C1EDB"/>
    <w:rsid w:val="006C3B32"/>
    <w:rsid w:val="006C4996"/>
    <w:rsid w:val="006C4ED6"/>
    <w:rsid w:val="006F10B1"/>
    <w:rsid w:val="006F2DF4"/>
    <w:rsid w:val="006F7F8E"/>
    <w:rsid w:val="007007FF"/>
    <w:rsid w:val="00704F6A"/>
    <w:rsid w:val="00710ED2"/>
    <w:rsid w:val="00723104"/>
    <w:rsid w:val="00735C74"/>
    <w:rsid w:val="00742C14"/>
    <w:rsid w:val="0074433D"/>
    <w:rsid w:val="007544EC"/>
    <w:rsid w:val="00760C89"/>
    <w:rsid w:val="00771D7E"/>
    <w:rsid w:val="00775952"/>
    <w:rsid w:val="00793DF6"/>
    <w:rsid w:val="007A3A67"/>
    <w:rsid w:val="007B6FEE"/>
    <w:rsid w:val="007C7F9A"/>
    <w:rsid w:val="007D77E6"/>
    <w:rsid w:val="007D7AA1"/>
    <w:rsid w:val="007E4EC2"/>
    <w:rsid w:val="0080358E"/>
    <w:rsid w:val="00814FCC"/>
    <w:rsid w:val="008205AB"/>
    <w:rsid w:val="00834549"/>
    <w:rsid w:val="00841B85"/>
    <w:rsid w:val="00865B6E"/>
    <w:rsid w:val="00872E17"/>
    <w:rsid w:val="008804CB"/>
    <w:rsid w:val="00881F02"/>
    <w:rsid w:val="00892372"/>
    <w:rsid w:val="008944C2"/>
    <w:rsid w:val="0089725E"/>
    <w:rsid w:val="008B04AA"/>
    <w:rsid w:val="008B1DF6"/>
    <w:rsid w:val="008B237A"/>
    <w:rsid w:val="008B2988"/>
    <w:rsid w:val="008B6533"/>
    <w:rsid w:val="008C2CAA"/>
    <w:rsid w:val="008E008A"/>
    <w:rsid w:val="00911B09"/>
    <w:rsid w:val="00935C05"/>
    <w:rsid w:val="00946617"/>
    <w:rsid w:val="00947112"/>
    <w:rsid w:val="00962A6C"/>
    <w:rsid w:val="009835AC"/>
    <w:rsid w:val="009A0088"/>
    <w:rsid w:val="009A6F11"/>
    <w:rsid w:val="009A7205"/>
    <w:rsid w:val="009B4703"/>
    <w:rsid w:val="009D1661"/>
    <w:rsid w:val="009D596D"/>
    <w:rsid w:val="009E7FE2"/>
    <w:rsid w:val="009F267D"/>
    <w:rsid w:val="009F722A"/>
    <w:rsid w:val="00A42213"/>
    <w:rsid w:val="00AA0639"/>
    <w:rsid w:val="00AC05A4"/>
    <w:rsid w:val="00AE6EC4"/>
    <w:rsid w:val="00AE7850"/>
    <w:rsid w:val="00B118D6"/>
    <w:rsid w:val="00B16E38"/>
    <w:rsid w:val="00B1715B"/>
    <w:rsid w:val="00B2316E"/>
    <w:rsid w:val="00B2648D"/>
    <w:rsid w:val="00B27A9A"/>
    <w:rsid w:val="00B33620"/>
    <w:rsid w:val="00B51F0A"/>
    <w:rsid w:val="00B526C1"/>
    <w:rsid w:val="00B54F28"/>
    <w:rsid w:val="00B570A6"/>
    <w:rsid w:val="00B65D5C"/>
    <w:rsid w:val="00B65F15"/>
    <w:rsid w:val="00B74354"/>
    <w:rsid w:val="00B761D7"/>
    <w:rsid w:val="00B825A3"/>
    <w:rsid w:val="00B9151A"/>
    <w:rsid w:val="00BC5255"/>
    <w:rsid w:val="00BE4752"/>
    <w:rsid w:val="00BF06AF"/>
    <w:rsid w:val="00BF3DFC"/>
    <w:rsid w:val="00BF62B4"/>
    <w:rsid w:val="00C243B2"/>
    <w:rsid w:val="00C24EF1"/>
    <w:rsid w:val="00C3128B"/>
    <w:rsid w:val="00C342FC"/>
    <w:rsid w:val="00C34B69"/>
    <w:rsid w:val="00C45B67"/>
    <w:rsid w:val="00C5057D"/>
    <w:rsid w:val="00C56F81"/>
    <w:rsid w:val="00C62250"/>
    <w:rsid w:val="00C74660"/>
    <w:rsid w:val="00C843CF"/>
    <w:rsid w:val="00C92585"/>
    <w:rsid w:val="00C95D3C"/>
    <w:rsid w:val="00CA4A45"/>
    <w:rsid w:val="00CA76AE"/>
    <w:rsid w:val="00CB3498"/>
    <w:rsid w:val="00CB43FF"/>
    <w:rsid w:val="00CD0434"/>
    <w:rsid w:val="00CE14FD"/>
    <w:rsid w:val="00CF0C30"/>
    <w:rsid w:val="00CF33FF"/>
    <w:rsid w:val="00D02E43"/>
    <w:rsid w:val="00D10BD2"/>
    <w:rsid w:val="00D32333"/>
    <w:rsid w:val="00D56945"/>
    <w:rsid w:val="00D75E1B"/>
    <w:rsid w:val="00D85AFB"/>
    <w:rsid w:val="00D91044"/>
    <w:rsid w:val="00D935DA"/>
    <w:rsid w:val="00DA2A9F"/>
    <w:rsid w:val="00DB3993"/>
    <w:rsid w:val="00DC3643"/>
    <w:rsid w:val="00DD26BE"/>
    <w:rsid w:val="00DD3C49"/>
    <w:rsid w:val="00DE3C60"/>
    <w:rsid w:val="00DF25FB"/>
    <w:rsid w:val="00E01721"/>
    <w:rsid w:val="00E02286"/>
    <w:rsid w:val="00E0567E"/>
    <w:rsid w:val="00E10D5A"/>
    <w:rsid w:val="00E14BB7"/>
    <w:rsid w:val="00E16CA9"/>
    <w:rsid w:val="00E21784"/>
    <w:rsid w:val="00E3119A"/>
    <w:rsid w:val="00E33670"/>
    <w:rsid w:val="00E44141"/>
    <w:rsid w:val="00E527C8"/>
    <w:rsid w:val="00E57320"/>
    <w:rsid w:val="00E64EAE"/>
    <w:rsid w:val="00E677FB"/>
    <w:rsid w:val="00E75688"/>
    <w:rsid w:val="00E82696"/>
    <w:rsid w:val="00EA5FA0"/>
    <w:rsid w:val="00EB16AA"/>
    <w:rsid w:val="00EB2D57"/>
    <w:rsid w:val="00EB6E01"/>
    <w:rsid w:val="00ED3C3E"/>
    <w:rsid w:val="00EE52FE"/>
    <w:rsid w:val="00EE60E1"/>
    <w:rsid w:val="00EE74E4"/>
    <w:rsid w:val="00EF0157"/>
    <w:rsid w:val="00EF0E6A"/>
    <w:rsid w:val="00EF366A"/>
    <w:rsid w:val="00EF7A24"/>
    <w:rsid w:val="00F05E2F"/>
    <w:rsid w:val="00F073F4"/>
    <w:rsid w:val="00F11484"/>
    <w:rsid w:val="00F1364E"/>
    <w:rsid w:val="00F26EDA"/>
    <w:rsid w:val="00F40073"/>
    <w:rsid w:val="00F61619"/>
    <w:rsid w:val="00F631EA"/>
    <w:rsid w:val="00F716C2"/>
    <w:rsid w:val="00F72FDF"/>
    <w:rsid w:val="00F81971"/>
    <w:rsid w:val="00F84E51"/>
    <w:rsid w:val="00F96491"/>
    <w:rsid w:val="00FA394F"/>
    <w:rsid w:val="00FA642F"/>
    <w:rsid w:val="00FB57D7"/>
    <w:rsid w:val="00FB6F6F"/>
    <w:rsid w:val="00FC4DB0"/>
    <w:rsid w:val="00FC5F4F"/>
    <w:rsid w:val="00FC6193"/>
    <w:rsid w:val="00FD0E22"/>
    <w:rsid w:val="00FD2002"/>
    <w:rsid w:val="00FD3B78"/>
    <w:rsid w:val="00FD3F87"/>
    <w:rsid w:val="00FF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445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A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A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A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A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F25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2549"/>
  </w:style>
  <w:style w:styleId="Tekstbalonia" w:type="paragraph">
    <w:name w:val="Balloon Text"/>
    <w:basedOn w:val="Normal"/>
    <w:link w:val="TekstbaloniaChar"/>
    <w:rsid w:val="00004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445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5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A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A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A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A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10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37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56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34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56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World traveler d.o.o. za mobilnu i web promociju, unapređivanje i razvoj turizma i turističke ponude zastupanog po punomoćniku Marino Petrović</izvorni_sadrzaj>
    <derivirana_varijabla naziv="DomainObject.Predmet.ProtustrankaFormated_1">  World traveler d.o.o. za mobilnu i web promociju, unapređivanje i razvoj turizma i turističke ponude zastupanog po punomoćniku Marino Petrović</derivirana_varijabla>
  </DomainObject.Predmet.ProtustrankaFormated>
  <DomainObject.Predmet.ProtustrankaFormatedOIB>
    <izvorni_sadrzaj>  World traveler d.o.o. za mobilnu i web promociju, unapređivanje i razvoj turizma i turističke ponude, OIB 92562460638 zastupanog po punomoćniku Marino Petrović</izvorni_sadrzaj>
    <derivirana_varijabla naziv="DomainObject.Predmet.ProtustrankaFormatedOIB_1">  World traveler d.o.o. za mobilnu i web promociju, unapređivanje i razvoj turizma i turističke ponude, OIB 92562460638 zastupanog po punomoćniku Marino Petrović</derivirana_varijabla>
  </DomainObject.Predmet.ProtustrankaFormatedOIB>
  <DomainObject.Predmet.ProtustrankaFormatedWithAdress>
    <izvorni_sadrzaj> World traveler d.o.o. za mobilnu i web promociju, unapređivanje i razvoj turizma i turističke ponude, Dr. Ante Starčevića 87, 34550 Prekopakra zastupanog po punomoćniku Marino Petrović</izvorni_sadrzaj>
    <derivirana_varijabla naziv="DomainObject.Predmet.ProtustrankaFormatedWithAdress_1"> World traveler d.o.o. za mobilnu i web promociju, unapređivanje i razvoj turizma i turističke ponude, Dr. Ante Starčevića 87, 34550 Prekopakra zastupanog po punomoćniku Marino Petrović</derivirana_varijabla>
  </DomainObject.Predmet.ProtustrankaFormatedWithAdress>
  <DomainObject.Predmet.ProtustrankaFormatedWithAdressOIB>
    <izvorni_sadrzaj> World traveler d.o.o. za mobilnu i web promociju, unapređivanje i razvoj turizma i turističke ponude, OIB 92562460638, Dr. Ante Starčevića 87, 34550 Prekopakra zastupanog po punomoćniku Marino Petrović</izvorni_sadrzaj>
    <derivirana_varijabla naziv="DomainObject.Predmet.ProtustrankaFormatedWithAdressOIB_1"> World traveler d.o.o. za mobilnu i web promociju, unapređivanje i razvoj turizma i turističke ponude, OIB 92562460638, Dr. Ante Starčevića 87, 34550 Prekopakra zastupanog po punomoćniku Marino Petrović</derivirana_varijabla>
  </DomainObject.Predmet.ProtustrankaFormatedWithAdressOIB>
  <DomainObject.Predmet.ProtustrankaWithAdress>
    <izvorni_sadrzaj>World traveler d.o.o. za mobilnu i web promociju, unapređivanje i razvoj turizma i turističke ponude Dr. Ante Starčevića 87, 34550 Prekopakra</izvorni_sadrzaj>
    <derivirana_varijabla naziv="DomainObject.Predmet.ProtustrankaWithAdress_1">World traveler d.o.o. za mobilnu i web promociju, unapređivanje i razvoj turizma i turističke ponude Dr. Ante Starčevića 87, 34550 Prekopakra</derivirana_varijabla>
  </DomainObject.Predmet.ProtustrankaWithAdress>
  <DomainObject.Predmet.ProtustrankaWith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WithAdressOIB_1">World traveler d.o.o. za mobilnu i web promociju, unapređivanje i razvoj turizma i turističke ponude, OIB 92562460638, Dr. Ante Starčevića 87, 34550 Prekopakra</derivirana_varijabla>
  </DomainObject.Predmet.ProtustrankaWithAdressOIB>
  <DomainObject.Predmet.ProtustrankaNazivFormated>
    <izvorni_sadrzaj>World traveler d.o.o. za mobilnu i web promociju, unapređivanje i razvoj turizma i turističke ponude</izvorni_sadrzaj>
    <derivirana_varijabla naziv="DomainObject.Predmet.ProtustrankaNazivFormated_1">World traveler d.o.o. za mobilnu i web promociju, unapređivanje i razvoj turizma i turističke ponude</derivirana_varijabla>
  </DomainObject.Predmet.ProtustrankaNazivFormated>
  <DomainObject.Predmet.ProtustrankaNazivFormatedOIB>
    <izvorni_sadrzaj>World traveler d.o.o. za mobilnu i web promociju, unapređivanje i razvoj turizma i turističke ponude, OIB 92562460638</izvorni_sadrzaj>
    <derivirana_varijabla naziv="DomainObject.Predmet.ProtustrankaNazivFormatedOIB_1">World traveler d.o.o. za mobilnu i web promociju, unapređivanje i razvoj turizma i turističke ponude, OIB 92562460638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25473.57</izvorni_sadrzaj>
    <derivirana_varijabla naziv="DomainObject.Predmet.TrenutnaVrijednost_1">25473.57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World traveler d.o.o. za mobilnu i web promociju, unapređivanje i razvoj turizma i turističke ponude zastupanog po punomoćniku Marino Petrović</item>
    </izvorni_sadrzaj>
    <derivirana_varijabla naziv="DomainObject.Predmet.ProtuStrankaListFormated_1">
      <item>World traveler d.o.o. za mobilnu i web promociju, unapređivanje i razvoj turizma i turističke ponude zastupanog po punomoćniku Marino Petrović</item>
    </derivirana_varijabla>
  </DomainObject.Predmet.ProtuStrankaListFormated>
  <DomainObject.Predmet.ProtuStrankaListFormatedOIB>
    <izvorni_sadrzaj>
      <item>World traveler d.o.o. za mobilnu i web promociju, unapređivanje i razvoj turizma i turističke ponude, OIB 92562460638 zastupanog po punomoćniku Marino Petrović</item>
    </izvorni_sadrzaj>
    <derivirana_varijabla naziv="DomainObject.Predmet.ProtuStrankaListFormatedOIB_1">
      <item>World traveler d.o.o. za mobilnu i web promociju, unapređivanje i razvoj turizma i turističke ponude, OIB 92562460638 zastupanog po punomoćniku Marino Petrović</item>
    </derivirana_varijabla>
  </DomainObject.Predmet.ProtuStrankaListFormatedOIB>
  <DomainObject.Predmet.ProtuStrankaListFormatedWithAdress>
    <izvorni_sadrzaj>
      <item>World traveler d.o.o. za mobilnu i web promociju, unapređivanje i razvoj turizma i turističke ponude, Dr. Ante Starčevića 87, 34550 Prekopakra zastupanog po punomoćniku Marino Petrović</item>
    </izvorni_sadrzaj>
    <derivirana_varijabla naziv="DomainObject.Predmet.ProtuStrankaListFormatedWithAdress_1">
      <item>World traveler d.o.o. za mobilnu i web promociju, unapređivanje i razvoj turizma i turističke ponude, Dr. Ante Starčevića 87, 34550 Prekopakra zastupanog po punomoćniku Marino Petrović</item>
    </derivirana_varijabla>
  </DomainObject.Predmet.ProtuStrankaListFormatedWithAdress>
  <DomainObject.Predmet.ProtuStrankaListFormatedWithAdressOIB>
    <izvorni_sadrzaj>
      <item>World traveler d.o.o. za mobilnu i web promociju, unapređivanje i razvoj turizma i turističke ponude, OIB 92562460638, Dr. Ante Starčevića 87, 34550 Prekopakra zastupanog po punomoćniku Marino Petrović</item>
    </izvorni_sadrzaj>
    <derivirana_varijabla naziv="DomainObject.Predmet.ProtuStrankaListFormatedWithAdressOIB_1">
      <item>World traveler d.o.o. za mobilnu i web promociju, unapređivanje i razvoj turizma i turističke ponude, OIB 92562460638, Dr. Ante Starčevića 87, 34550 Prekopakra zastupanog po punomoćniku Marino Petrović</item>
    </derivirana_varijabla>
  </DomainObject.Predmet.ProtuStrankaListFormatedWithAdressOIB>
  <DomainObject.Predmet.ProtuStrankaListNazivFormated>
    <izvorni_sadrzaj>
      <item>World traveler d.o.o. za mobilnu i web promociju, unapređivanje i razvoj turizma i turističke ponude</item>
    </izvorni_sadrzaj>
    <derivirana_varijabla naziv="DomainObject.Predmet.ProtuStrankaListNazivFormated_1">
      <item>World traveler d.o.o. za mobilnu i web promociju, unapređivanje i razvoj turizma i turističke ponude</item>
    </derivirana_varijabla>
  </DomainObject.Predmet.ProtuStrankaListNazivFormated>
  <DomainObject.Predmet.ProtuStrankaListNazivFormatedOIB>
    <izvorni_sadrzaj>
      <item>World traveler d.o.o. za mobilnu i web promociju, unapređivanje i razvoj turizma i turističke ponude, OIB 92562460638</item>
    </izvorni_sadrzaj>
    <derivirana_varijabla naziv="DomainObject.Predmet.ProtuStrankaListNazivFormatedOIB_1">
      <item>World traveler d.o.o. za mobilnu i web promociju, unapređivanje i razvoj turizma i turističke ponude, OIB 92562460638</item>
    </derivirana_varijabla>
  </DomainObject.Predmet.ProtuStrankaListNazivFormatedOIB>
  <DomainObject.Predmet.OstaliListFormated>
    <izvorni_sadrzaj>
      <item>Marino Petrović punomoćnik sudionika u postupku World traveler d.o.o. za mobilnu i web promociju, unapređivanje i razvoj turizma i turističke ponude</item>
    </izvorni_sadrzaj>
    <derivirana_varijabla naziv="DomainObject.Predmet.OstaliListFormated_1">
      <item>Marino Petrović punomoćnik sudionika u postupku World traveler d.o.o. za mobilnu i web promociju, unapređivanje i razvoj turizma i turističke ponude</item>
    </derivirana_varijabla>
  </DomainObject.Predmet.OstaliListFormated>
  <DomainObject.Predmet.OstaliListFormatedOIB>
    <izvorni_sadrzaj>
      <item>Marino Petrović, OIB 62171226760 punomoćnik sudionika u postupku World traveler d.o.o. za mobilnu i web promociju, unapređivanje i razvoj turizma i turističke ponude</item>
    </izvorni_sadrzaj>
    <derivirana_varijabla naziv="DomainObject.Predmet.OstaliListFormatedOIB_1">
      <item>Marino Petrović, OIB 62171226760 punomoćnik sudionika u postupku World traveler d.o.o. za mobilnu i web promociju, unapređivanje i razvoj turizma i turističke ponude</item>
    </derivirana_varijabla>
  </DomainObject.Predmet.OstaliListFormatedOIB>
  <DomainObject.Predmet.OstaliListFormatedWithAdress>
    <izvorni_sadrzaj>
      <item>Marino Petrović,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_1">
      <item>Marino Petrović, Dr. Ante Starčevića 98, 34550 Prekopakra punomoćnik sudionika u postupku World traveler d.o.o. za mobilnu i web promociju, unapređivanje i razvoj turizma i turističke ponude</item>
    </derivirana_varijabla>
  </DomainObject.Predmet.OstaliListFormatedWithAdress>
  <DomainObject.Predmet.OstaliListFormatedWithAdressOIB>
    <izvorni_sadrzaj>
      <item>Marino Petrović, OIB 62171226760, Dr. Ante Starčevića 98, 34550 Prekopakra punomoćnik sudionika u postupku World traveler d.o.o. za mobilnu i web promociju, unapređivanje i razvoj turizma i turističke ponude</item>
    </izvorni_sadrzaj>
    <derivirana_varijabla naziv="DomainObject.Predmet.OstaliListFormatedWithAdressOIB_1">
      <item>Marino Petrović, OIB 62171226760, Dr. Ante Starčevića 98, 34550 Prekopakra punomoćnik sudionika u postupku World traveler d.o.o. za mobilnu i web promociju, unapređivanje i razvoj turizma i turističke ponude</item>
    </derivirana_varijabla>
  </DomainObject.Predmet.OstaliListFormatedWithAdressOIB>
  <DomainObject.Predmet.OstaliListNazivFormated>
    <izvorni_sadrzaj>
      <item>Marino Petrović</item>
    </izvorni_sadrzaj>
    <derivirana_varijabla naziv="DomainObject.Predmet.OstaliListNazivFormated_1">
      <item>Marino Petrović</item>
    </derivirana_varijabla>
  </DomainObject.Predmet.OstaliListNazivFormated>
  <DomainObject.Predmet.OstaliListNazivFormatedOIB>
    <izvorni_sadrzaj>
      <item>Marino Petrović, OIB 62171226760</item>
    </izvorni_sadrzaj>
    <derivirana_varijabla naziv="DomainObject.Predmet.OstaliListNazivFormatedOIB_1">
      <item>Marino Petrović, OIB 62171226760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World traveler d.o.o. za mobilnu i web promociju, unapređivanje i razvoj turizma i turističke ponude</izvorni_sadrzaj>
    <derivirana_varijabla naziv="DomainObject.Predmet.ProtustrankaIDrugi_1">World traveler d.o.o. za mobilnu i web promociju, unapređivanje i razvoj turizma i turističke ponude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World traveler d.o.o. za mobilnu i web promociju, unapređivanje i razvoj turizma i turističke ponude, OIB 92562460638, Dr. Ante Starčevića 87, 34550 Prekopakra</izvorni_sadrzaj>
    <derivirana_varijabla naziv="DomainObject.Predmet.ProtustrankaIDrugiAdressOIB_1">World traveler d.o.o. za mobilnu i web promociju, unapređivanje i razvoj turizma i turističke ponude, OIB 92562460638, Dr. Ante Starčevića 87, 34550 Prekopakra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World traveler d.o.o. za mobilnu i web promociju, unapređivanje i razvoj turizma i turističke ponude</item>
      <item>Marino Petrović</item>
    </izvorni_sadrzaj>
    <derivirana_varijabla naziv="DomainObject.Predmet.SudioniciListNaziv_1">
      <item>Financijska agencija</item>
      <item>World traveler d.o.o. za mobilnu i web promociju, unapređivanje i razvoj turizma i turističke ponude</item>
      <item>Marino Petrović</item>
    </derivirana_varijabla>
  </DomainObject.Predmet.SudioniciListNaziv>
  <DomainObject.Predmet.SudioniciListAdressOIB>
    <izvorni_sadrzaj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izvorni_sadrzaj>
    <derivirana_varijabla naziv="DomainObject.Predmet.SudioniciListAdressOIB_1">
      <item>Financijska agencija, OIB 85821130368, Ulica grada Vukovara 70,10000 Zagreb</item>
      <item>World traveler d.o.o. za mobilnu i web promociju, unapređivanje i razvoj turizma i turističke ponude, OIB 92562460638, Dr. Ante Starčevića 87,34550 Prekopakra</item>
      <item>Marino Petrović, OIB 62171226760, Dr. Ante Starčevića 98,34550 Prekopakra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92562460638</item>
      <item>, OIB 62171226760</item>
    </izvorni_sadrzaj>
    <derivirana_varijabla naziv="DomainObject.Predmet.SudioniciListNazivOIB_1">
      <item>, OIB 85821130368</item>
      <item>, OIB 92562460638</item>
      <item>, OIB 62171226760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C909A-FC2C-47E5-97DF-2B06BE69D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1136</properties:Words>
  <properties:Characters>6316</properties:Characters>
  <properties:Lines>138</properties:Lines>
  <properties:Paragraphs>49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2016-12-02T09:57:00Z</dcterms:created>
  <dc:creator>alet</dc:creator>
  <cp:lastModifiedBy>wsadmin</cp:lastModifiedBy>
  <cp:lastPrinted>2016-12-05T10:48:00Z</cp:lastPrinted>
  <dcterms:modified xmlns:xsi="http://www.w3.org/2001/XMLSchema-instance" xsi:type="dcterms:W3CDTF">2016-12-05T10:51:00Z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