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b28ef4" w14:paraId="4b28ef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71584">
        <w:rPr>
          <w:rFonts w:hAnsi="Times New Roman" w:ascii="Times New Roman"/>
          <w:b/>
          <w:sz w:val="24"/>
          <w:szCs w:val="24"/>
        </w:rPr>
        <w:t>440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B71584">
        <w:rPr>
          <w:rFonts w:hAnsi="Times New Roman" w:ascii="Times New Roman"/>
          <w:sz w:val="24"/>
          <w:szCs w:val="24"/>
        </w:rPr>
        <w:t>440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625E27">
        <w:rPr>
          <w:rFonts w:hAnsi="Times New Roman" w:ascii="Times New Roman"/>
          <w:sz w:val="24"/>
          <w:szCs w:val="24"/>
        </w:rPr>
        <w:t>Podružnica Karlovac</w:t>
      </w:r>
      <w:r w:rsidR="00906E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71584" w:rsidRPr="00B71584">
        <w:rPr>
          <w:rFonts w:hAnsi="Times New Roman" w:ascii="Times New Roman"/>
          <w:sz w:val="24"/>
          <w:szCs w:val="24"/>
        </w:rPr>
        <w:t>ENTITY</w:t>
      </w:r>
      <w:proofErr w:type="spellEnd"/>
      <w:r w:rsidR="00B71584" w:rsidRPr="00B71584">
        <w:rPr>
          <w:rFonts w:hAnsi="Times New Roman" w:ascii="Times New Roman"/>
          <w:sz w:val="24"/>
          <w:szCs w:val="24"/>
        </w:rPr>
        <w:t xml:space="preserve"> d.o.o.</w:t>
      </w:r>
      <w:r w:rsidR="00B71584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625E27">
        <w:rPr>
          <w:rFonts w:hAnsi="Times New Roman" w:ascii="Times New Roman"/>
          <w:sz w:val="24"/>
          <w:szCs w:val="24"/>
        </w:rPr>
        <w:t>Kamanja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71584" w:rsidRPr="00B71584">
        <w:rPr>
          <w:rFonts w:hAnsi="Times New Roman" w:ascii="Times New Roman"/>
          <w:sz w:val="24"/>
          <w:szCs w:val="24"/>
        </w:rPr>
        <w:t>79155542952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7530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21C59"/>
    <w:rsid w:val="00A51D40"/>
    <w:rsid w:val="00A545DA"/>
    <w:rsid w:val="00A85325"/>
    <w:rsid w:val="00B14486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75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7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7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75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7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7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 zastupanog po punomoćniku Josip Klemenić; Sandra Klemenić Baša</izvorni_sadrzaj>
    <derivirana_varijabla naziv="DomainObject.Predmet.ProtustrankaFormated_1">  ENTITY društvo s ograničenom odgovornošću za proizvodnju, trgovinu i usluge zastupanog po punomoćniku Josip Klemenić; Sandra Klemenić Baša</derivirana_varijabla>
  </DomainObject.Predmet.ProtustrankaFormated>
  <DomainObject.Predmet.ProtustrankaFormatedOIB>
    <izvorni_sadrzaj>  ENTITY društvo s ograničenom odgovornošću za proizvodnju, trgovinu i usluge, OIB 79155542952 zastupanog po punomoćniku Josip Klemenić; Sandra Klemenić Baša</izvorni_sadrzaj>
    <derivirana_varijabla naziv="DomainObject.Predmet.ProtustrankaFormatedOIB_1">  ENTITY društvo s ograničenom odgovornošću za proizvodnju, trgovinu i usluge, OIB 79155542952 zastupanog po punomoćniku Josip Klemenić; Sandra Klemenić Baša</derivirana_varijabla>
  </DomainObject.Predmet.ProtustrankaFormatedOIB>
  <DomainObject.Predmet.ProtustrankaFormatedWithAdress>
    <izvorni_sadrzaj> ENTITY društvo s ograničenom odgovornošću za proizvodnju, trgovinu i usluge, Kamanje 79/A, 47280 Kamanje zastupanog po punomoćniku Josip Klemenić; Sandra Klemenić Baša</izvorni_sadrzaj>
    <derivirana_varijabla naziv="DomainObject.Predmet.ProtustrankaFormatedWithAdress_1"> ENTITY društvo s ograničenom odgovornošću za proizvodnju, trgovinu i usluge, Kamanje 79/A, 47280 Kamanje zastupanog po punomoćniku Josip Klemenić; Sandra Klemenić Baša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 zastupanog po punomoćniku Josip Klemenić; Sandra Klemenić Baša</izvorni_sadrzaj>
    <derivirana_varijabla naziv="DomainObject.Predmet.ProtustrankaFormatedWithAdressOIB_1"> ENTITY društvo s ograničenom odgovornošću za proizvodnju, trgovinu i usluge, OIB 79155542952, Kamanje 79/A, 47280 Kamanje zastupanog po punomoćniku Josip Klemenić; Sandra Klemenić Baša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ENTITY društvo s ograničenom odgovornošću za proizvodnju, trgovinu i usluge zastupanog po punomoćniku Josip Klemenić; Sandra Klemenić Baša</item>
    </izvorni_sadrzaj>
    <derivirana_varijabla naziv="DomainObject.Predmet.ProtuStrankaListFormated_1">
      <item>ENTITY društvo s ograničenom odgovornošću za proizvodnju, trgovinu i usluge zastupanog po punomoćniku Josip Klemenić; Sandra Klemenić Baša</item>
    </derivirana_varijabla>
  </DomainObject.Predmet.ProtuStrankaListFormated>
  <DomainObject.Predmet.ProtuStrankaListFormatedOIB>
    <izvorni_sadrzaj>
      <item>ENTITY društvo s ograničenom odgovornošću za proizvodnju, trgovinu i usluge, OIB 79155542952 zastupanog po punomoćniku Josip Klemenić; Sandra Klemenić Baša</item>
    </izvorni_sadrzaj>
    <derivirana_varijabla naziv="DomainObject.Predmet.ProtuStrankaListFormatedOIB_1">
      <item>ENTITY društvo s ograničenom odgovornošću za proizvodnju, trgovinu i usluge, OIB 79155542952 zastupanog po punomoćniku Josip Klemenić; Sandra Klemenić Baša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 zastupanog po punomoćniku Josip Klemenić; Sandra Klemenić Baša</item>
    </izvorni_sadrzaj>
    <derivirana_varijabla naziv="DomainObject.Predmet.ProtuStrankaListFormatedWithAdress_1">
      <item>ENTITY društvo s ograničenom odgovornošću za proizvodnju, trgovinu i usluge, Kamanje 79/A, 47280 Kamanje zastupanog po punomoćniku Josip Klemenić; Sandra Klemenić Baša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 zastupanog po punomoćniku Josip Klemenić; Sandra Klemenić Baša</item>
    </izvorni_sadrzaj>
    <derivirana_varijabla naziv="DomainObject.Predmet.ProtuStrankaListFormatedWithAdressOIB_1">
      <item>ENTITY društvo s ograničenom odgovornošću za proizvodnju, trgovinu i usluge, OIB 79155542952, Kamanje 79/A, 47280 Kamanje zastupanog po punomoćniku Josip Klemenić; Sandra Klemenić Baša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</izvorni_sadrzaj>
    <derivirana_varijabla naziv="DomainObject.Predmet.OstaliListFormated_1"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</derivirana_varijabla>
  </DomainObject.Predmet.OstaliListFormated>
  <DomainObject.Predmet.OstaliListFormatedOIB>
    <izvorni_sadrzaj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</izvorni_sadrzaj>
    <derivirana_varijabla naziv="DomainObject.Predmet.OstaliListFormatedOIB_1"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</derivirana_varijabla>
  </DomainObject.Predmet.OstaliListFormatedOIB>
  <DomainObject.Predmet.OstaliListFormatedWithAdress>
    <izvorni_sadrzaj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</izvorni_sadrzaj>
    <derivirana_varijabla naziv="DomainObject.Predmet.OstaliListFormatedWithAdress_1"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</derivirana_varijabla>
  </DomainObject.Predmet.OstaliListFormatedWithAdress>
  <DomainObject.Predmet.OstaliListFormatedWithAdressOIB>
    <izvorni_sadrzaj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</izvorni_sadrzaj>
    <derivirana_varijabla naziv="DomainObject.Predmet.OstaliListFormatedWithAdressOIB_1"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</derivirana_varijabla>
  </DomainObject.Predmet.OstaliListFormatedWithAdressOIB>
  <DomainObject.Predmet.OstaliListNazivFormated>
    <izvorni_sadrzaj>
      <item>Josip Klemenić</item>
      <item>Sandra Klemenić Baša</item>
    </izvorni_sadrzaj>
    <derivirana_varijabla naziv="DomainObject.Predmet.OstaliListNazivFormated_1">
      <item>Josip Klemenić</item>
      <item>Sandra Klemenić Baša</item>
    </derivirana_varijabla>
  </DomainObject.Predmet.OstaliListNazivFormated>
  <DomainObject.Predmet.OstaliListNazivFormatedOIB>
    <izvorni_sadrzaj>
      <item>Josip Klemenić, OIB 45325181689</item>
      <item>Sandra Klemenić Baša, OIB 36667850902</item>
    </izvorni_sadrzaj>
    <derivirana_varijabla naziv="DomainObject.Predmet.OstaliListNazivFormatedOIB_1">
      <item>Josip Klemenić, OIB 45325181689</item>
      <item>Sandra Klemenić Baša, OIB 36667850902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ENTITY društvo s ograničenom odgovornošću za proizvodnju, trgovinu i usluge</item>
      <item>Josip Klemenić</item>
      <item>Sandra Klemenić Baša</item>
    </izvorni_sadrzaj>
    <derivirana_varijabla naziv="DomainObject.Predmet.SudioniciListNaziv_1">
      <item>Fina, regionalni centar Zagreb, podružnica Karlovac</item>
      <item>ENTITY društvo s ograničenom odgovornošću za proizvodnju, trgovinu i usluge</item>
      <item>Josip Klemenić</item>
      <item>Sandra Klemenić Baša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</izvorni_sadrzaj>
    <derivirana_varijabla naziv="DomainObject.Predmet.SudioniciListAdressOIB_1"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79155542952</item>
      <item>, OIB 45325181689</item>
      <item>, OIB 36667850902</item>
    </izvorni_sadrzaj>
    <derivirana_varijabla naziv="DomainObject.Predmet.SudioniciListNazivOIB_1">
      <item>, OIB 85821130368</item>
      <item>, OIB 79155542952</item>
      <item>, OIB 45325181689</item>
      <item>, OIB 36667850902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792</properties:Characters>
  <properties:Lines>45</properties:Lines>
  <properties:Paragraphs>21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2016-04-15T08:13:00Z</cp:lastPrinted>
  <dcterms:modified xmlns:xsi="http://www.w3.org/2001/XMLSchema-instance" xsi:type="dcterms:W3CDTF">2016-04-15T08:14:00Z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