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9a73" w14:paraId="9fc9a7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PET-PROM  d.o.o., Zagreb, Vrtni put 5., OIB 67247311476, dana 7.</w:t>
      </w:r>
      <w:r w:rsidR="000B3EDF">
        <w:t xml:space="preserve">studenog </w:t>
      </w:r>
      <w:r>
        <w:t>201</w:t>
      </w:r>
      <w:r w:rsidR="000B3EDF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FC614B">
        <w:t xml:space="preserve">INSPEKT </w:t>
      </w:r>
      <w:r w:rsidR="0086311F">
        <w:t xml:space="preserve"> d.o.o., </w:t>
      </w:r>
      <w:r w:rsidR="004D4EC0">
        <w:t xml:space="preserve">Zagreb, </w:t>
      </w:r>
      <w:r w:rsidR="00FC614B">
        <w:t>Avenija Dubrovnik 15.</w:t>
      </w:r>
      <w:r w:rsidR="00A0396E">
        <w:t xml:space="preserve">, </w:t>
      </w:r>
      <w:r w:rsidR="000F0FE6">
        <w:t xml:space="preserve"> </w:t>
      </w:r>
      <w:r w:rsidRPr="009A2892">
        <w:t xml:space="preserve">u iznosu </w:t>
      </w:r>
      <w:r w:rsidR="00FC614B">
        <w:t>82.290,71 kn,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FC614B">
        <w:t>27</w:t>
      </w:r>
      <w:r w:rsidR="00EE020E">
        <w:t>.listopada</w:t>
      </w:r>
      <w:r w:rsidR="00341FC1">
        <w:t xml:space="preserve"> </w:t>
      </w:r>
      <w:r w:rsidR="00804268">
        <w:t>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0B7C01" w:rsidR="007042D2" w:rsidRPr="009A2892">
      <w:pPr>
        <w:ind w:firstLine="720"/>
        <w:jc w:val="both"/>
      </w:pPr>
      <w:r w:rsidRPr="009A2892">
        <w:t>Vjerovnik</w:t>
      </w:r>
      <w:r w:rsidR="00FC614B" w:rsidRPr="00FC614B">
        <w:t xml:space="preserve"> </w:t>
      </w:r>
      <w:r w:rsidR="00FC614B" w:rsidRPr="009A2892">
        <w:t>vjerovnika</w:t>
      </w:r>
      <w:r w:rsidR="00FC614B">
        <w:t xml:space="preserve"> INSPEKT  d.o.o., Zagreb, Avenija Dubrovnik 15.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FC614B">
        <w:t>82.290,71</w:t>
      </w:r>
      <w:r w:rsidR="00EE020E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FC614B">
        <w:t xml:space="preserve">preporučenom pošiljkom, </w:t>
      </w:r>
      <w:r w:rsidR="00586060">
        <w:t xml:space="preserve"> </w:t>
      </w:r>
      <w:r w:rsidR="004230A4">
        <w:t xml:space="preserve">dana </w:t>
      </w:r>
      <w:r w:rsidR="00FC614B">
        <w:t>27</w:t>
      </w:r>
      <w:r w:rsidR="000B7C01">
        <w:t>.</w:t>
      </w:r>
      <w:r w:rsidR="00EE020E">
        <w:t xml:space="preserve">listopada </w:t>
      </w:r>
      <w:r w:rsidR="00804268">
        <w:t>2017., a što je vidljivo iz otiska prijemnog</w:t>
      </w:r>
      <w:r w:rsidR="000B7C01">
        <w:t xml:space="preserve"> žiga </w:t>
      </w:r>
      <w:r w:rsidR="00804268">
        <w:t xml:space="preserve"> </w:t>
      </w:r>
      <w:r w:rsidR="00FC614B">
        <w:t>Hrvatske pošte</w:t>
      </w:r>
      <w:r w:rsidR="004D4EC0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 xml:space="preserve">.,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131F0">
        <w:t>7.studenog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130C73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130C73" w:rsidP="00130C73" w:rsidR="00130C73">
      <w:pPr>
        <w:ind w:firstLine="708" w:left="2832"/>
        <w:jc w:val="both"/>
      </w:pPr>
      <w:r>
        <w:t>Za točnost otpravka, ovlašteni službenik:</w:t>
      </w:r>
    </w:p>
    <w:p w:rsidRDefault="00130C73" w:rsidP="00422EE0" w:rsidR="00130C7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0C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B3EDF"/>
    <w:rsid w:val="000B7C01"/>
    <w:rsid w:val="000D7DD4"/>
    <w:rsid w:val="000F0FE6"/>
    <w:rsid w:val="00130C73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A02DE"/>
    <w:rsid w:val="004B5A8C"/>
    <w:rsid w:val="004C6111"/>
    <w:rsid w:val="004C6263"/>
    <w:rsid w:val="004D4EC0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669A5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357B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6311F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C614B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0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D6018-4022-4965-B930-81F81FA2C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2057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2017-11-07T14:24:00Z</dcterms:created>
  <dc:creator>nribaric</dc:creator>
  <cp:lastModifiedBy>Valentina Delač</cp:lastModifiedBy>
  <cp:lastPrinted>2017-11-07T14:24:00Z</cp:lastPrinted>
  <dcterms:modified xmlns:xsi="http://www.w3.org/2001/XMLSchema-instance" xsi:type="dcterms:W3CDTF">2017-11-07T14:25:00Z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