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35d3" w14:paraId="2aa35d3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907214">
        <w:t>1868</w:t>
      </w:r>
      <w:proofErr w:type="spellEnd"/>
      <w:r w:rsidR="00EF45EB">
        <w:t>/</w:t>
      </w:r>
      <w:proofErr w:type="spellStart"/>
      <w:r w:rsidR="00EF45EB">
        <w:t>16</w:t>
      </w:r>
      <w:proofErr w:type="spellEnd"/>
      <w:r w:rsidR="00EF45E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907214">
        <w:t xml:space="preserve"> </w:t>
      </w:r>
      <w:proofErr w:type="spellStart"/>
      <w:r w:rsidR="00907214">
        <w:t>FRAIVA</w:t>
      </w:r>
      <w:proofErr w:type="spellEnd"/>
      <w:r w:rsidR="00907214">
        <w:t xml:space="preserve"> – MIR j.d.o.o. </w:t>
      </w:r>
      <w:proofErr w:type="spellStart"/>
      <w:r w:rsidR="00907214">
        <w:t>Bedekovčina</w:t>
      </w:r>
      <w:proofErr w:type="spellEnd"/>
      <w:r w:rsidR="00907214">
        <w:t xml:space="preserve">, Stjepana Radića </w:t>
      </w:r>
      <w:proofErr w:type="spellStart"/>
      <w:r w:rsidR="00907214">
        <w:t>72</w:t>
      </w:r>
      <w:proofErr w:type="spellEnd"/>
      <w:r w:rsidR="00907214">
        <w:t xml:space="preserve"> A, </w:t>
      </w:r>
      <w:proofErr w:type="spellStart"/>
      <w:r w:rsidR="00907214">
        <w:t>OIB</w:t>
      </w:r>
      <w:proofErr w:type="spellEnd"/>
      <w:r w:rsidR="00907214">
        <w:t xml:space="preserve">: </w:t>
      </w:r>
      <w:proofErr w:type="spellStart"/>
      <w:r w:rsidR="00907214">
        <w:t>71366411455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B564D4">
        <w:t>16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5E0F6C">
        <w:rPr>
          <w:bCs/>
        </w:rPr>
        <w:t xml:space="preserve"> </w:t>
      </w:r>
      <w:proofErr w:type="spellStart"/>
      <w:r w:rsidR="00907214">
        <w:t>FRAIVA</w:t>
      </w:r>
      <w:proofErr w:type="spellEnd"/>
      <w:r w:rsidR="00907214">
        <w:t xml:space="preserve"> – MIR j.d.o.o. </w:t>
      </w:r>
      <w:proofErr w:type="spellStart"/>
      <w:r w:rsidR="00907214">
        <w:t>Bedekovčina</w:t>
      </w:r>
      <w:proofErr w:type="spellEnd"/>
      <w:r w:rsidR="00907214">
        <w:t xml:space="preserve">, Stjepana Radića </w:t>
      </w:r>
      <w:proofErr w:type="spellStart"/>
      <w:r w:rsidR="00907214">
        <w:t>72</w:t>
      </w:r>
      <w:proofErr w:type="spellEnd"/>
      <w:r w:rsidR="00907214">
        <w:t xml:space="preserve"> A, </w:t>
      </w:r>
      <w:proofErr w:type="spellStart"/>
      <w:r w:rsidR="00907214">
        <w:t>OIB</w:t>
      </w:r>
      <w:proofErr w:type="spellEnd"/>
      <w:r w:rsidR="00907214">
        <w:t xml:space="preserve">: </w:t>
      </w:r>
      <w:proofErr w:type="spellStart"/>
      <w:r w:rsidR="00907214">
        <w:t>71366411455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907214">
        <w:t xml:space="preserve"> Siniša </w:t>
      </w:r>
      <w:proofErr w:type="spellStart"/>
      <w:r w:rsidR="00907214">
        <w:t>Rajnović</w:t>
      </w:r>
      <w:proofErr w:type="spellEnd"/>
      <w:r w:rsidR="00907214">
        <w:t xml:space="preserve">, Virovitica, </w:t>
      </w:r>
      <w:proofErr w:type="spellStart"/>
      <w:r w:rsidR="00907214">
        <w:t>Milanovac</w:t>
      </w:r>
      <w:proofErr w:type="spellEnd"/>
      <w:r w:rsidR="00907214">
        <w:t xml:space="preserve">, Sv. Trojstva </w:t>
      </w:r>
      <w:proofErr w:type="spellStart"/>
      <w:r w:rsidR="00907214">
        <w:t>87</w:t>
      </w:r>
      <w:proofErr w:type="spellEnd"/>
      <w:r w:rsidR="00907214">
        <w:t xml:space="preserve">, </w:t>
      </w:r>
      <w:proofErr w:type="spellStart"/>
      <w:r w:rsidR="00907214">
        <w:t>OIB</w:t>
      </w:r>
      <w:proofErr w:type="spellEnd"/>
      <w:r w:rsidR="00907214">
        <w:t xml:space="preserve">: </w:t>
      </w:r>
      <w:proofErr w:type="spellStart"/>
      <w:r w:rsidR="00907214">
        <w:t>86217384445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5E0F6C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DD4979">
        <w:t>17</w:t>
      </w:r>
      <w:proofErr w:type="spellEnd"/>
      <w:r w:rsidR="00F7152E">
        <w:t xml:space="preserve">. </w:t>
      </w:r>
      <w:r w:rsidR="00DD4979">
        <w:t>ožujka</w:t>
      </w:r>
      <w:r w:rsidR="00DB097D">
        <w:t xml:space="preserve"> </w:t>
      </w:r>
      <w:proofErr w:type="spellStart"/>
      <w:r w:rsidR="00DB097D">
        <w:t>201</w:t>
      </w:r>
      <w:r w:rsidR="00DD4979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552D6">
        <w:t>1</w:t>
      </w:r>
      <w:r w:rsidR="00DC51C2">
        <w:t>.</w:t>
      </w:r>
      <w:r w:rsidR="00794266">
        <w:t xml:space="preserve"> </w:t>
      </w:r>
      <w:r w:rsidR="008552D6">
        <w:t>kolovoza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907214">
        <w:t>1868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907214">
        <w:t>1868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70141">
        <w:t>16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5E0F6C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70141">
        <w:t>16.10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E84" w:rsidP="00FD0D3C" w:rsidR="00151E84">
      <w:r>
        <w:separator/>
      </w:r>
    </w:p>
  </w:endnote>
  <w:endnote w:id="0" w:type="continuationSeparator">
    <w:p w:rsidRDefault="00151E84" w:rsidP="00FD0D3C" w:rsidR="00151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E84" w:rsidP="00FD0D3C" w:rsidR="00151E84">
      <w:r>
        <w:separator/>
      </w:r>
    </w:p>
  </w:footnote>
  <w:footnote w:id="0" w:type="continuationSeparator">
    <w:p w:rsidRDefault="00151E84" w:rsidP="00FD0D3C" w:rsidR="00151E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31B9"/>
    <w:rsid w:val="00043FED"/>
    <w:rsid w:val="00050AE4"/>
    <w:rsid w:val="0005140E"/>
    <w:rsid w:val="0006489C"/>
    <w:rsid w:val="00086CC9"/>
    <w:rsid w:val="000929D7"/>
    <w:rsid w:val="000A5166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44E89"/>
    <w:rsid w:val="00151E84"/>
    <w:rsid w:val="00156B07"/>
    <w:rsid w:val="0016149D"/>
    <w:rsid w:val="001631F4"/>
    <w:rsid w:val="001643FC"/>
    <w:rsid w:val="001648A2"/>
    <w:rsid w:val="00166B24"/>
    <w:rsid w:val="0017007B"/>
    <w:rsid w:val="00171061"/>
    <w:rsid w:val="001741F6"/>
    <w:rsid w:val="00177416"/>
    <w:rsid w:val="00180465"/>
    <w:rsid w:val="00182B44"/>
    <w:rsid w:val="00185C1F"/>
    <w:rsid w:val="001A236B"/>
    <w:rsid w:val="001A44B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45367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C562C"/>
    <w:rsid w:val="002D32AA"/>
    <w:rsid w:val="002E0208"/>
    <w:rsid w:val="002F6861"/>
    <w:rsid w:val="0031214A"/>
    <w:rsid w:val="00312176"/>
    <w:rsid w:val="00312208"/>
    <w:rsid w:val="00321DAB"/>
    <w:rsid w:val="0033604D"/>
    <w:rsid w:val="00336D7A"/>
    <w:rsid w:val="003453BC"/>
    <w:rsid w:val="00354F5C"/>
    <w:rsid w:val="00364026"/>
    <w:rsid w:val="00364DF0"/>
    <w:rsid w:val="003660B7"/>
    <w:rsid w:val="00366E8A"/>
    <w:rsid w:val="003741F2"/>
    <w:rsid w:val="003A7C8B"/>
    <w:rsid w:val="003B0C50"/>
    <w:rsid w:val="003B515D"/>
    <w:rsid w:val="003B6C7C"/>
    <w:rsid w:val="003C6526"/>
    <w:rsid w:val="003C7EC0"/>
    <w:rsid w:val="003D08B4"/>
    <w:rsid w:val="003D16D9"/>
    <w:rsid w:val="003D1AA9"/>
    <w:rsid w:val="003D57E1"/>
    <w:rsid w:val="003F3302"/>
    <w:rsid w:val="004002CB"/>
    <w:rsid w:val="00406B4F"/>
    <w:rsid w:val="00407833"/>
    <w:rsid w:val="00413976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A01"/>
    <w:rsid w:val="004A7E43"/>
    <w:rsid w:val="004B14D5"/>
    <w:rsid w:val="004D48B9"/>
    <w:rsid w:val="004E39F5"/>
    <w:rsid w:val="004E4603"/>
    <w:rsid w:val="004F1ABF"/>
    <w:rsid w:val="004F2557"/>
    <w:rsid w:val="004F3B9A"/>
    <w:rsid w:val="005064EA"/>
    <w:rsid w:val="0050790E"/>
    <w:rsid w:val="00520DFA"/>
    <w:rsid w:val="005223C0"/>
    <w:rsid w:val="00522CDE"/>
    <w:rsid w:val="00533A21"/>
    <w:rsid w:val="00534927"/>
    <w:rsid w:val="00534E0F"/>
    <w:rsid w:val="00535709"/>
    <w:rsid w:val="005420F0"/>
    <w:rsid w:val="00545605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0F6C"/>
    <w:rsid w:val="005E2E65"/>
    <w:rsid w:val="005F1F58"/>
    <w:rsid w:val="005F2677"/>
    <w:rsid w:val="005F728A"/>
    <w:rsid w:val="00601065"/>
    <w:rsid w:val="00603672"/>
    <w:rsid w:val="0061104E"/>
    <w:rsid w:val="00615B63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A4486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1E0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C3327"/>
    <w:rsid w:val="007D4893"/>
    <w:rsid w:val="007D6523"/>
    <w:rsid w:val="007E7F9D"/>
    <w:rsid w:val="0080540C"/>
    <w:rsid w:val="008151B4"/>
    <w:rsid w:val="00817EA0"/>
    <w:rsid w:val="0082135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2995"/>
    <w:rsid w:val="00877B5C"/>
    <w:rsid w:val="0088027D"/>
    <w:rsid w:val="00893D86"/>
    <w:rsid w:val="008947C0"/>
    <w:rsid w:val="008A0704"/>
    <w:rsid w:val="008B2488"/>
    <w:rsid w:val="008B33A8"/>
    <w:rsid w:val="008C6F7D"/>
    <w:rsid w:val="008D5333"/>
    <w:rsid w:val="008D5FDB"/>
    <w:rsid w:val="008E16DA"/>
    <w:rsid w:val="008E47B8"/>
    <w:rsid w:val="008E5796"/>
    <w:rsid w:val="008E6174"/>
    <w:rsid w:val="008F1997"/>
    <w:rsid w:val="008F3526"/>
    <w:rsid w:val="00902A10"/>
    <w:rsid w:val="009045AE"/>
    <w:rsid w:val="00905EAD"/>
    <w:rsid w:val="00907214"/>
    <w:rsid w:val="00912C8A"/>
    <w:rsid w:val="009161C6"/>
    <w:rsid w:val="009240E0"/>
    <w:rsid w:val="009332EB"/>
    <w:rsid w:val="00946658"/>
    <w:rsid w:val="00962E69"/>
    <w:rsid w:val="00963DE6"/>
    <w:rsid w:val="00967BCD"/>
    <w:rsid w:val="00972495"/>
    <w:rsid w:val="00973368"/>
    <w:rsid w:val="00976D15"/>
    <w:rsid w:val="0098480A"/>
    <w:rsid w:val="0099244C"/>
    <w:rsid w:val="00996A07"/>
    <w:rsid w:val="009A4308"/>
    <w:rsid w:val="009A5684"/>
    <w:rsid w:val="009A60C1"/>
    <w:rsid w:val="009B169D"/>
    <w:rsid w:val="009B1D24"/>
    <w:rsid w:val="009D42F4"/>
    <w:rsid w:val="009E04FF"/>
    <w:rsid w:val="009E177F"/>
    <w:rsid w:val="009F538B"/>
    <w:rsid w:val="009F6BC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0429"/>
    <w:rsid w:val="00A54C51"/>
    <w:rsid w:val="00A579DC"/>
    <w:rsid w:val="00A60E28"/>
    <w:rsid w:val="00A75F8E"/>
    <w:rsid w:val="00A832D0"/>
    <w:rsid w:val="00A87664"/>
    <w:rsid w:val="00A94EE7"/>
    <w:rsid w:val="00A96891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141"/>
    <w:rsid w:val="00AF760D"/>
    <w:rsid w:val="00B00C34"/>
    <w:rsid w:val="00B032EC"/>
    <w:rsid w:val="00B10858"/>
    <w:rsid w:val="00B13D59"/>
    <w:rsid w:val="00B14447"/>
    <w:rsid w:val="00B15DE1"/>
    <w:rsid w:val="00B2264E"/>
    <w:rsid w:val="00B247A4"/>
    <w:rsid w:val="00B2700D"/>
    <w:rsid w:val="00B27E38"/>
    <w:rsid w:val="00B36DDA"/>
    <w:rsid w:val="00B417BA"/>
    <w:rsid w:val="00B43E4F"/>
    <w:rsid w:val="00B46738"/>
    <w:rsid w:val="00B54C14"/>
    <w:rsid w:val="00B560CD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450D3"/>
    <w:rsid w:val="00C55503"/>
    <w:rsid w:val="00C64A8D"/>
    <w:rsid w:val="00C76909"/>
    <w:rsid w:val="00C77438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D4CB3"/>
    <w:rsid w:val="00CE1FE3"/>
    <w:rsid w:val="00CE4061"/>
    <w:rsid w:val="00CF46E4"/>
    <w:rsid w:val="00CF56D2"/>
    <w:rsid w:val="00D10204"/>
    <w:rsid w:val="00D24B3B"/>
    <w:rsid w:val="00D36A9D"/>
    <w:rsid w:val="00D41285"/>
    <w:rsid w:val="00D4679F"/>
    <w:rsid w:val="00D62ED6"/>
    <w:rsid w:val="00D771AB"/>
    <w:rsid w:val="00DB052E"/>
    <w:rsid w:val="00DB097D"/>
    <w:rsid w:val="00DB32BC"/>
    <w:rsid w:val="00DB5B6F"/>
    <w:rsid w:val="00DB72AF"/>
    <w:rsid w:val="00DC186D"/>
    <w:rsid w:val="00DC4833"/>
    <w:rsid w:val="00DC51C2"/>
    <w:rsid w:val="00DD4979"/>
    <w:rsid w:val="00DD7399"/>
    <w:rsid w:val="00DE044D"/>
    <w:rsid w:val="00DE1F2A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E616B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5370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16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16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6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6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6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16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16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6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6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6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1868</izvorni_sadrzaj>
    <derivirana_varijabla naziv="DomainObject.Predmet.Broj_1">1868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St-1868/2016</izvorni_sadrzaj>
    <derivirana_varijabla naziv="DomainObject.Predmet.OznakaBroj_1">St-1868/2016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FRAIVA-MIR j.d.o.o.</izvorni_sadrzaj>
    <derivirana_varijabla naziv="DomainObject.Predmet.ProtustrankaFormated_1">  FRAIVA-MIR j.d.o.o.</derivirana_varijabla>
  </DomainObject.Predmet.ProtustrankaFormated>
  <DomainObject.Predmet.ProtustrankaFormatedOIB>
    <izvorni_sadrzaj>  FRAIVA-MIR j.d.o.o., OIB 71366411455</izvorni_sadrzaj>
    <derivirana_varijabla naziv="DomainObject.Predmet.ProtustrankaFormatedOIB_1">  FRAIVA-MIR j.d.o.o., OIB 71366411455</derivirana_varijabla>
  </DomainObject.Predmet.ProtustrankaFormatedOIB>
  <DomainObject.Predmet.ProtustrankaFormatedWithAdress>
    <izvorni_sadrzaj> FRAIVA-MIR j.d.o.o., Stjepana Radića 72 A, 49221 Bedekovčina</izvorni_sadrzaj>
    <derivirana_varijabla naziv="DomainObject.Predmet.ProtustrankaFormatedWithAdress_1"> FRAIVA-MIR j.d.o.o., Stjepana Radića 72 A, 49221 Bedekovčina</derivirana_varijabla>
  </DomainObject.Predmet.ProtustrankaFormatedWithAdress>
  <DomainObject.Predmet.ProtustrankaFormatedWithAdressOIB>
    <izvorni_sadrzaj> FRAIVA-MIR j.d.o.o., OIB 71366411455, Stjepana Radića 72 A, 49221 Bedekovčina</izvorni_sadrzaj>
    <derivirana_varijabla naziv="DomainObject.Predmet.ProtustrankaFormatedWithAdressOIB_1"> FRAIVA-MIR j.d.o.o., OIB 71366411455, Stjepana Radića 72 A, 49221 Bedekovčina</derivirana_varijabla>
  </DomainObject.Predmet.ProtustrankaFormatedWithAdressOIB>
  <DomainObject.Predmet.ProtustrankaWithAdress>
    <izvorni_sadrzaj>FRAIVA-MIR j.d.o.o. Stjepana Radića 72 A, 49221 Bedekovčina</izvorni_sadrzaj>
    <derivirana_varijabla naziv="DomainObject.Predmet.ProtustrankaWithAdress_1">FRAIVA-MIR j.d.o.o. Stjepana Radića 72 A, 49221 Bedekovčina</derivirana_varijabla>
  </DomainObject.Predmet.ProtustrankaWithAdress>
  <DomainObject.Predmet.ProtustrankaWithAdressOIB>
    <izvorni_sadrzaj>FRAIVA-MIR j.d.o.o., OIB 71366411455, Stjepana Radića 72 A, 49221 Bedekovčina</izvorni_sadrzaj>
    <derivirana_varijabla naziv="DomainObject.Predmet.ProtustrankaWithAdressOIB_1">FRAIVA-MIR j.d.o.o., OIB 71366411455, Stjepana Radića 72 A, 49221 Bedekovčina</derivirana_varijabla>
  </DomainObject.Predmet.ProtustrankaWithAdressOIB>
  <DomainObject.Predmet.ProtustrankaNazivFormated>
    <izvorni_sadrzaj>FRAIVA-MIR j.d.o.o.</izvorni_sadrzaj>
    <derivirana_varijabla naziv="DomainObject.Predmet.ProtustrankaNazivFormated_1">FRAIVA-MIR j.d.o.o.</derivirana_varijabla>
  </DomainObject.Predmet.ProtustrankaNazivFormated>
  <DomainObject.Predmet.ProtustrankaNazivFormatedOIB>
    <izvorni_sadrzaj>FRAIVA-MIR j.d.o.o., OIB 71366411455</izvorni_sadrzaj>
    <derivirana_varijabla naziv="DomainObject.Predmet.ProtustrankaNazivFormatedOIB_1">FRAIVA-MIR j.d.o.o., OIB 71366411455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FRAIVA-MIR j.d.o.o.</item>
    </izvorni_sadrzaj>
    <derivirana_varijabla naziv="DomainObject.Predmet.ProtuStrankaListFormated_1">
      <item>FRAIVA-MIR j.d.o.o.</item>
    </derivirana_varijabla>
  </DomainObject.Predmet.ProtuStrankaListFormated>
  <DomainObject.Predmet.ProtuStrankaListFormatedOIB>
    <izvorni_sadrzaj>
      <item>FRAIVA-MIR j.d.o.o., OIB 71366411455</item>
    </izvorni_sadrzaj>
    <derivirana_varijabla naziv="DomainObject.Predmet.ProtuStrankaListFormatedOIB_1">
      <item>FRAIVA-MIR j.d.o.o., OIB 71366411455</item>
    </derivirana_varijabla>
  </DomainObject.Predmet.ProtuStrankaListFormatedOIB>
  <DomainObject.Predmet.ProtuStrankaListFormatedWithAdress>
    <izvorni_sadrzaj>
      <item>FRAIVA-MIR j.d.o.o., Stjepana Radića 72 A, 49221 Bedekovčina</item>
    </izvorni_sadrzaj>
    <derivirana_varijabla naziv="DomainObject.Predmet.ProtuStrankaListFormatedWithAdress_1">
      <item>FRAIVA-MIR j.d.o.o., Stjepana Radića 72 A, 49221 Bedekovčina</item>
    </derivirana_varijabla>
  </DomainObject.Predmet.ProtuStrankaListFormatedWithAdress>
  <DomainObject.Predmet.ProtuStrankaListFormatedWithAdressOIB>
    <izvorni_sadrzaj>
      <item>FRAIVA-MIR j.d.o.o., OIB 71366411455, Stjepana Radića 72 A, 49221 Bedekovčina</item>
    </izvorni_sadrzaj>
    <derivirana_varijabla naziv="DomainObject.Predmet.ProtuStrankaListFormatedWithAdressOIB_1">
      <item>FRAIVA-MIR j.d.o.o., OIB 71366411455, Stjepana Radića 72 A, 49221 Bedekovčina</item>
    </derivirana_varijabla>
  </DomainObject.Predmet.ProtuStrankaListFormatedWithAdressOIB>
  <DomainObject.Predmet.ProtuStrankaListNazivFormated>
    <izvorni_sadrzaj>
      <item>FRAIVA-MIR j.d.o.o.</item>
    </izvorni_sadrzaj>
    <derivirana_varijabla naziv="DomainObject.Predmet.ProtuStrankaListNazivFormated_1">
      <item>FRAIVA-MIR j.d.o.o.</item>
    </derivirana_varijabla>
  </DomainObject.Predmet.ProtuStrankaListNazivFormated>
  <DomainObject.Predmet.ProtuStrankaListNazivFormatedOIB>
    <izvorni_sadrzaj>
      <item>FRAIVA-MIR j.d.o.o., OIB 71366411455</item>
    </izvorni_sadrzaj>
    <derivirana_varijabla naziv="DomainObject.Predmet.ProtuStrankaListNazivFormatedOIB_1">
      <item>FRAIVA-MIR j.d.o.o., OIB 71366411455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FRAIVA-MIR j.d.o.o.</izvorni_sadrzaj>
    <derivirana_varijabla naziv="DomainObject.Predmet.ProtustrankaIDrugi_1">FRAIVA-MIR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FRAIVA-MIR j.d.o.o., OIB 71366411455, Stjepana Radića 72 A, 49221 Bedekovčina</izvorni_sadrzaj>
    <derivirana_varijabla naziv="DomainObject.Predmet.ProtustrankaIDrugiAdressOIB_1">FRAIVA-MIR j.d.o.o., OIB 71366411455, Stjepana Radića 72 A,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FRAIVA-MIR j.d.o.o.</item>
      <item>FINA Regionalni centar Zagreb</item>
    </izvorni_sadrzaj>
    <derivirana_varijabla naziv="DomainObject.Predmet.SudioniciListNaziv_1">
      <item>FRAIVA-MIR j.d.o.o.</item>
      <item>FINA Regionalni centar Zagreb</item>
    </derivirana_varijabla>
  </DomainObject.Predmet.SudioniciListNaziv>
  <DomainObject.Predmet.SudioniciListAdressOIB>
    <izvorni_sadrzaj>
      <item>FRAIVA-MIR j.d.o.o., OIB 71366411455, Stjepana Radića 72 A,49221 Bedekovčina</item>
      <item>FINA Regionalni centar Zagreb, OIB 85821130368, Trg svibanjskih žrtava 1995. 1,10000 Zagreb</item>
    </izvorni_sadrzaj>
    <derivirana_varijabla naziv="DomainObject.Predmet.SudioniciListAdressOIB_1">
      <item>FRAIVA-MIR j.d.o.o., OIB 71366411455, Stjepana Radića 72 A,49221 Bedekovčina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71366411455</item>
      <item>, OIB 85821130368</item>
    </izvorni_sadrzaj>
    <derivirana_varijabla naziv="DomainObject.Predmet.SudioniciListNazivOIB_1">
      <item>, OIB 71366411455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CFE1D1-004A-443C-80ED-DAC25B562C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372</properties:Words>
  <properties:Characters>1961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2016-09-16T08:01:00Z</dcterms:created>
  <dc:creator>wsadmin</dc:creator>
  <cp:lastModifiedBy>Sanda Gučić</cp:lastModifiedBy>
  <cp:lastPrinted>2016-09-16T08:02:00Z</cp:lastPrinted>
  <dcterms:modified xmlns:xsi="http://www.w3.org/2001/XMLSchema-instance" xsi:type="dcterms:W3CDTF">2016-09-16T12:08:00Z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