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9c11" w14:paraId="2499c11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A0642B">
        <w:t>155</w:t>
      </w:r>
      <w:r w:rsidR="00120569">
        <w:t>/2018</w:t>
      </w:r>
      <w:r>
        <w:t>-</w:t>
      </w:r>
      <w:r w:rsidR="00A0642B">
        <w:t>14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0642B">
        <w:t>ADRIATIC DALMACIJA j.</w:t>
      </w:r>
      <w:r w:rsidR="00A0642B" w:rsidRPr="005D3532">
        <w:t>d.o.o.</w:t>
      </w:r>
      <w:r w:rsidR="00A0642B">
        <w:t xml:space="preserve"> za ugostiteljstvo i turizam</w:t>
      </w:r>
      <w:r w:rsidR="00A0642B" w:rsidRPr="005D3532">
        <w:t xml:space="preserve">, </w:t>
      </w:r>
      <w:r w:rsidR="00A0642B">
        <w:t>Zadar</w:t>
      </w:r>
      <w:r w:rsidR="00A0642B" w:rsidRPr="005D3532">
        <w:t xml:space="preserve">, </w:t>
      </w:r>
      <w:r w:rsidR="00A0642B">
        <w:t>Gaženička cesta 32</w:t>
      </w:r>
      <w:r w:rsidR="00A0642B" w:rsidRPr="005D3532">
        <w:t xml:space="preserve">, OIB: </w:t>
      </w:r>
      <w:r w:rsidR="00A0642B">
        <w:t>78889863967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120569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0B0E61">
        <w:t>13</w:t>
      </w:r>
      <w:r w:rsidR="00E63BC4">
        <w:t xml:space="preserve">. </w:t>
      </w:r>
      <w:r w:rsidR="00A0642B">
        <w:t>studenog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EA7982" w:rsidP="00EA7982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EA7982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A0642B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B0E61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0569"/>
    <w:rsid w:val="00123B41"/>
    <w:rsid w:val="00123B98"/>
    <w:rsid w:val="0012754F"/>
    <w:rsid w:val="00140B23"/>
    <w:rsid w:val="0014208F"/>
    <w:rsid w:val="001430A4"/>
    <w:rsid w:val="00144A57"/>
    <w:rsid w:val="0015229B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86318"/>
    <w:rsid w:val="009A5115"/>
    <w:rsid w:val="009C781D"/>
    <w:rsid w:val="009E0800"/>
    <w:rsid w:val="009E1A16"/>
    <w:rsid w:val="009E26BB"/>
    <w:rsid w:val="009E4C9A"/>
    <w:rsid w:val="009E5D0F"/>
    <w:rsid w:val="009F4EA6"/>
    <w:rsid w:val="00A0642B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A7982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76DAD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7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7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DALMACIJA j.d.o.o. za ugostiteljstvo i turizam</izvorni_sadrzaj>
    <derivirana_varijabla naziv="DomainObject.Predmet.ProtustrankaFormated_1">  ADRIATIC DALMACIJA j.d.o.o. za ugostiteljstvo i turizam</derivirana_varijabla>
  </DomainObject.Predmet.ProtustrankaFormated>
  <DomainObject.Predmet.ProtustrankaFormatedOIB>
    <izvorni_sadrzaj>  ADRIATIC DALMACIJA j.d.o.o. za ugostiteljstvo i turizam, OIB 78889863967</izvorni_sadrzaj>
    <derivirana_varijabla naziv="DomainObject.Predmet.ProtustrankaFormatedOIB_1">  ADRIATIC DALMACIJA j.d.o.o. za ugostiteljstvo i turizam, OIB 78889863967</derivirana_varijabla>
  </DomainObject.Predmet.ProtustrankaFormatedOIB>
  <DomainObject.Predmet.ProtustrankaFormatedWithAdress>
    <izvorni_sadrzaj> ADRIATIC DALMACIJA j.d.o.o. za ugostiteljstvo i turizam, Gaženička cesta 32, 23000 Zadar</izvorni_sadrzaj>
    <derivirana_varijabla naziv="DomainObject.Predmet.ProtustrankaFormatedWithAdress_1"> ADRIATIC DALMACIJA j.d.o.o. za ugostiteljstvo i turizam, Gaženička cesta 32, 23000 Zadar</derivirana_varijabla>
  </DomainObject.Predmet.ProtustrankaFormatedWithAdress>
  <DomainObject.Predmet.ProtustrankaFormatedWithAdressOIB>
    <izvorni_sadrzaj> ADRIATIC DALMACIJA j.d.o.o. za ugostiteljstvo i turizam, OIB 78889863967, Gaženička cesta 32, 23000 Zadar</izvorni_sadrzaj>
    <derivirana_varijabla naziv="DomainObject.Predmet.ProtustrankaFormatedWithAdressOIB_1"> ADRIATIC DALMACIJA j.d.o.o. za ugostiteljstvo i turizam, OIB 78889863967, Gaženička cesta 32, 23000 Zadar</derivirana_varijabla>
  </DomainObject.Predmet.ProtustrankaFormatedWithAdressOIB>
  <DomainObject.Predmet.ProtustrankaWithAdress>
    <izvorni_sadrzaj>ADRIATIC DALMACIJA j.d.o.o. za ugostiteljstvo i turizam Gaženička cesta 32, 23000 Zadar</izvorni_sadrzaj>
    <derivirana_varijabla naziv="DomainObject.Predmet.ProtustrankaWithAdress_1">ADRIATIC DALMACIJA j.d.o.o. za ugostiteljstvo i turizam Gaženička cesta 32, 23000 Zadar</derivirana_varijabla>
  </DomainObject.Predmet.ProtustrankaWithAdress>
  <DomainObject.Predmet.ProtustrankaWithAdressOIB>
    <izvorni_sadrzaj>ADRIATIC DALMACIJA j.d.o.o. za ugostiteljstvo i turizam, OIB 78889863967, Gaženička cesta 32, 23000 Zadar</izvorni_sadrzaj>
    <derivirana_varijabla naziv="DomainObject.Predmet.ProtustrankaWithAdressOIB_1">ADRIATIC DALMACIJA j.d.o.o. za ugostiteljstvo i turizam, OIB 78889863967, Gaženička cesta 32, 23000 Zadar</derivirana_varijabla>
  </DomainObject.Predmet.ProtustrankaWithAdressOIB>
  <DomainObject.Predmet.ProtustrankaNazivFormated>
    <izvorni_sadrzaj>ADRIATIC DALMACIJA j.d.o.o. za ugostiteljstvo i turizam</izvorni_sadrzaj>
    <derivirana_varijabla naziv="DomainObject.Predmet.ProtustrankaNazivFormated_1">ADRIATIC DALMACIJA j.d.o.o. za ugostiteljstvo i turizam</derivirana_varijabla>
  </DomainObject.Predmet.ProtustrankaNazivFormated>
  <DomainObject.Predmet.ProtustrankaNazivFormatedOIB>
    <izvorni_sadrzaj>ADRIATIC DALMACIJA j.d.o.o. za ugostiteljstvo i turizam, OIB 78889863967</izvorni_sadrzaj>
    <derivirana_varijabla naziv="DomainObject.Predmet.ProtustrankaNazivFormatedOIB_1">ADRIATIC DALMACIJA j.d.o.o. za ugostiteljstvo i turizam, OIB 78889863967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 DALMACIJA j.d.o.o. za ugostiteljstvo i turizam</item>
    </izvorni_sadrzaj>
    <derivirana_varijabla naziv="DomainObject.Predmet.ProtuStrankaListFormated_1">
      <item>ADRIATIC DALMACIJA j.d.o.o. za ugostiteljstvo i turizam</item>
    </derivirana_varijabla>
  </DomainObject.Predmet.ProtuStrankaListFormated>
  <DomainObject.Predmet.ProtuStrankaListFormatedOIB>
    <izvorni_sadrzaj>
      <item>ADRIATIC DALMACIJA j.d.o.o. za ugostiteljstvo i turizam, OIB 78889863967</item>
    </izvorni_sadrzaj>
    <derivirana_varijabla naziv="DomainObject.Predmet.ProtuStrankaListFormatedOIB_1">
      <item>ADRIATIC DALMACIJA j.d.o.o. za ugostiteljstvo i turizam, OIB 78889863967</item>
    </derivirana_varijabla>
  </DomainObject.Predmet.ProtuStrankaListFormatedOIB>
  <DomainObject.Predmet.ProtuStrankaListFormatedWithAdress>
    <izvorni_sadrzaj>
      <item>ADRIATIC DALMACIJA j.d.o.o. za ugostiteljstvo i turizam, Gaženička cesta 32, 23000 Zadar</item>
    </izvorni_sadrzaj>
    <derivirana_varijabla naziv="DomainObject.Predmet.ProtuStrankaListFormatedWithAdress_1">
      <item>ADRIATIC DALMACIJA j.d.o.o. za ugostiteljstvo i turizam, Gaženička cesta 32, 23000 Zadar</item>
    </derivirana_varijabla>
  </DomainObject.Predmet.ProtuStrankaListFormatedWithAdress>
  <DomainObject.Predmet.ProtuStrankaListFormatedWithAdressOIB>
    <izvorni_sadrzaj>
      <item>ADRIATIC DALMACIJA j.d.o.o. za ugostiteljstvo i turizam, OIB 78889863967, Gaženička cesta 32, 23000 Zadar</item>
    </izvorni_sadrzaj>
    <derivirana_varijabla naziv="DomainObject.Predmet.ProtuStrankaListFormatedWithAdressOIB_1">
      <item>ADRIATIC DALMACIJA j.d.o.o. za ugostiteljstvo i turizam, OIB 78889863967, Gaženička cesta 32, 23000 Zadar</item>
    </derivirana_varijabla>
  </DomainObject.Predmet.ProtuStrankaListFormatedWithAdressOIB>
  <DomainObject.Predmet.ProtuStrankaListNazivFormated>
    <izvorni_sadrzaj>
      <item>ADRIATIC DALMACIJA j.d.o.o. za ugostiteljstvo i turizam</item>
    </izvorni_sadrzaj>
    <derivirana_varijabla naziv="DomainObject.Predmet.ProtuStrankaListNazivFormated_1">
      <item>ADRIATIC DALMACIJA j.d.o.o. za ugostiteljstvo i turizam</item>
    </derivirana_varijabla>
  </DomainObject.Predmet.ProtuStrankaListNazivFormated>
  <DomainObject.Predmet.ProtuStrankaListNazivFormatedOIB>
    <izvorni_sadrzaj>
      <item>ADRIATIC DALMACIJA j.d.o.o. za ugostiteljstvo i turizam, OIB 78889863967</item>
    </izvorni_sadrzaj>
    <derivirana_varijabla naziv="DomainObject.Predmet.ProtuStrankaListNazivFormatedOIB_1">
      <item>ADRIATIC DALMACIJA j.d.o.o. za ugostiteljstvo i turizam, OIB 78889863967</item>
    </derivirana_varijabla>
  </DomainObject.Predmet.ProtuStrankaListNazivFormatedOIB>
  <DomainObject.Predmet.OstaliListFormated>
    <izvorni_sadrzaj>
      <item>Mirko Jošić</item>
    </izvorni_sadrzaj>
    <derivirana_varijabla naziv="DomainObject.Predmet.OstaliListFormated_1">
      <item>Mirko Jošić</item>
    </derivirana_varijabla>
  </DomainObject.Predmet.OstaliListFormated>
  <DomainObject.Predmet.OstaliListFormatedOIB>
    <izvorni_sadrzaj>
      <item>Mirko Jošić, OIB 55357779169</item>
    </izvorni_sadrzaj>
    <derivirana_varijabla naziv="DomainObject.Predmet.OstaliListFormatedOIB_1">
      <item>Mirko Jošić, OIB 55357779169</item>
    </derivirana_varijabla>
  </DomainObject.Predmet.OstaliListFormatedOIB>
  <DomainObject.Predmet.OstaliListFormatedWithAdress>
    <izvorni_sadrzaj>
      <item>Mirko Jošić, ULICA FRANJE PETRIĆA 3 C (ranije: ZADAR, ULICA FRANJE PETRIĆA, 5 E), 23000 Zadar</item>
    </izvorni_sadrzaj>
    <derivirana_varijabla naziv="DomainObject.Predmet.OstaliListFormatedWithAdress_1">
      <item>Mirko Jošić, ULICA FRANJE PETRIĆA 3 C (ranije: ZADAR, ULICA FRANJE PETRIĆA, 5 E), 23000 Zadar</item>
    </derivirana_varijabla>
  </DomainObject.Predmet.OstaliListFormatedWithAdress>
  <DomainObject.Predmet.OstaliListFormatedWithAdressOIB>
    <izvorni_sadrzaj>
      <item>Mirko Jošić, OIB 55357779169, ULICA FRANJE PETRIĆA 3 C (ranije: ZADAR, ULICA FRANJE PETRIĆA, 5 E), 23000 Zadar</item>
    </izvorni_sadrzaj>
    <derivirana_varijabla naziv="DomainObject.Predmet.OstaliListFormatedWithAdressOIB_1">
      <item>Mirko Jošić, OIB 55357779169, ULICA FRANJE PETRIĆA 3 C (ranije: ZADAR, ULICA FRANJE PETRIĆA, 5 E), 23000 Zadar</item>
    </derivirana_varijabla>
  </DomainObject.Predmet.OstaliListFormatedWithAdressOIB>
  <DomainObject.Predmet.OstaliListNazivFormated>
    <izvorni_sadrzaj>
      <item>Mirko Jošić</item>
    </izvorni_sadrzaj>
    <derivirana_varijabla naziv="DomainObject.Predmet.OstaliListNazivFormated_1">
      <item>Mirko Jošić</item>
    </derivirana_varijabla>
  </DomainObject.Predmet.OstaliListNazivFormated>
  <DomainObject.Predmet.OstaliListNazivFormatedOIB>
    <izvorni_sadrzaj>
      <item>Mirko Jošić, OIB 55357779169</item>
    </izvorni_sadrzaj>
    <derivirana_varijabla naziv="DomainObject.Predmet.OstaliListNazivFormatedOIB_1">
      <item>Mirko Jošić, OIB 55357779169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 DALMACIJA j.d.o.o. za ugostiteljstvo i turizam</izvorni_sadrzaj>
    <derivirana_varijabla naziv="DomainObject.Predmet.ProtustrankaIDrugi_1">ADRIATIC DALMACIJA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 DALMACIJA j.d.o.o. za ugostiteljstvo i turizam, OIB 78889863967, Gaženička cesta 32, 23000 Zadar</izvorni_sadrzaj>
    <derivirana_varijabla naziv="DomainObject.Predmet.ProtustrankaIDrugiAdressOIB_1">ADRIATIC DALMACIJA j.d.o.o. za ugostiteljstvo i turizam, OIB 78889863967,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DALMACIJA j.d.o.o. za ugostiteljstvo i turizam</item>
      <item>FINA</item>
      <item>Mirko Jošić</item>
    </izvorni_sadrzaj>
    <derivirana_varijabla naziv="DomainObject.Predmet.SudioniciListNaziv_1">
      <item>ADRIATIC DALMACIJA j.d.o.o. za ugostiteljstvo i turizam</item>
      <item>FINA</item>
      <item>Mirko Jošić</item>
    </derivirana_varijabla>
  </DomainObject.Predmet.SudioniciListNaziv>
  <DomainObject.Predmet.SudioniciListAdressOIB>
    <izvorni_sadrzaj>
      <item>ADRIATIC DALMACIJA j.d.o.o. za ugostiteljstvo i turizam, OIB 78889863967, Gaženička cesta 32,23000 Zadar</item>
      <item>FINA, OIB 85821130368</item>
      <item>Mirko Jošić, OIB 55357779169, ULICA FRANJE PETRIĆA 3 C (ranije: ZADAR, ULICA FRANJE PETRIĆA, 5 E),23000 Zadar</item>
    </izvorni_sadrzaj>
    <derivirana_varijabla naziv="DomainObject.Predmet.SudioniciListAdressOIB_1">
      <item>ADRIATIC DALMACIJA j.d.o.o. za ugostiteljstvo i turizam, OIB 78889863967, Gaženička cesta 32,23000 Zadar</item>
      <item>FINA, OIB 85821130368</item>
      <item>Mirko Jošić, OIB 55357779169, ULICA FRANJE PETRIĆA 3 C (ranije: ZADAR, ULICA FRANJE PETRIĆA, 5 E),23000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78889863967</item>
      <item>, OIB 85821130368</item>
      <item>, OIB 55357779169</item>
    </izvorni_sadrzaj>
    <derivirana_varijabla naziv="DomainObject.Predmet.SudioniciListNazivOIB_1">
      <item>, OIB 78889863967</item>
      <item>, OIB 85821130368</item>
      <item>, OIB 55357779169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St-155/2018-10</izvorni_sadrzaj>
    <derivirana_varijabla naziv="DomainObject.PredzadnjaOdlukaIzPredmeta.Oznaka_1">St-155/2018-10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535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2018-11-12T12:50:00Z</dcterms:created>
  <dc:creator>Administrator</dc:creator>
  <cp:lastModifiedBy>Ante Rubelj</cp:lastModifiedBy>
  <cp:lastPrinted>2017-05-09T11:42:00Z</cp:lastPrinted>
  <dcterms:modified xmlns:xsi="http://www.w3.org/2001/XMLSchema-instance" xsi:type="dcterms:W3CDTF">2018-11-13T12:58:00Z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(St-155-18-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