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d232" w14:paraId="122d232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DB2451">
        <w:rPr>
          <w:rFonts w:hAnsi="Times New Roman" w:ascii="Times New Roman"/>
        </w:rPr>
        <w:t>1802/17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DB2451" w:rsidRPr="00DB2451">
        <w:rPr>
          <w:rFonts w:hAnsi="Times New Roman" w:ascii="Times New Roman"/>
        </w:rPr>
        <w:t>SALON LJEPOTE KATJOL j.d.o.o., Zagreb, Božidara Magovca 30, OIB 80852964312</w:t>
      </w:r>
      <w:r w:rsidR="00D90FFD" w:rsidRPr="00D90FFD">
        <w:rPr>
          <w:rFonts w:hAnsi="Times New Roman" w:ascii="Times New Roman"/>
        </w:rPr>
        <w:t xml:space="preserve">, dana </w:t>
      </w:r>
      <w:r w:rsidR="00DB2451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DB2451">
        <w:rPr>
          <w:rFonts w:hAnsi="Times New Roman" w:ascii="Times New Roman"/>
          <w:b/>
        </w:rPr>
        <w:t>2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664B8D">
        <w:rPr>
          <w:rFonts w:hAnsi="Times New Roman" w:ascii="Times New Roman"/>
          <w:b/>
        </w:rPr>
        <w:t>10,</w:t>
      </w:r>
      <w:r w:rsidR="00DB2451">
        <w:rPr>
          <w:rFonts w:hAnsi="Times New Roman" w:ascii="Times New Roman"/>
          <w:b/>
        </w:rPr>
        <w:t>1</w:t>
      </w:r>
      <w:r w:rsidR="00664B8D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DB2451">
        <w:rPr>
          <w:rFonts w:hAnsi="Times New Roman" w:ascii="Times New Roman"/>
        </w:rPr>
        <w:t>Marina Pauković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DB2451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DBB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D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D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St-1802/2017</izvorni_sadrzaj>
    <derivirana_varijabla naziv="DomainObject.Predmet.OznakaBroj_1">St-1802/2017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LJEPOTE KATJOL j.d.o.o. zastupanog po punomoćniku Marina Pauković</izvorni_sadrzaj>
    <derivirana_varijabla naziv="DomainObject.Predmet.ProtustrankaFormated_1">  SALON LJEPOTE KATJOL j.d.o.o. zastupanog po punomoćniku Marina Pauković</derivirana_varijabla>
  </DomainObject.Predmet.ProtustrankaFormated>
  <DomainObject.Predmet.ProtustrankaFormatedOIB>
    <izvorni_sadrzaj>  SALON LJEPOTE KATJOL j.d.o.o., OIB 80852964312 zastupanog po punomoćniku Marina Pauković</izvorni_sadrzaj>
    <derivirana_varijabla naziv="DomainObject.Predmet.ProtustrankaFormatedOIB_1">  SALON LJEPOTE KATJOL j.d.o.o., OIB 80852964312 zastupanog po punomoćniku Marina Pauković</derivirana_varijabla>
  </DomainObject.Predmet.ProtustrankaFormatedOIB>
  <DomainObject.Predmet.ProtustrankaFormatedWithAdress>
    <izvorni_sadrzaj> SALON LJEPOTE KATJOL j.d.o.o., Božidara Magovca 30, 10000 Zagreb zastupanog po punomoćniku Marina Pauković</izvorni_sadrzaj>
    <derivirana_varijabla naziv="DomainObject.Predmet.ProtustrankaFormatedWithAdress_1"> SALON LJEPOTE KATJOL j.d.o.o., Božidara Magovca 30, 10000 Zagreb zastupanog po punomoćniku Marina Pauković</derivirana_varijabla>
  </DomainObject.Predmet.ProtustrankaFormatedWithAdress>
  <DomainObject.Predmet.ProtustrankaFormatedWithAdressOIB>
    <izvorni_sadrzaj> SALON LJEPOTE KATJOL j.d.o.o., OIB 80852964312, Božidara Magovca 30, 10000 Zagreb zastupanog po punomoćniku Marina Pauković</izvorni_sadrzaj>
    <derivirana_varijabla naziv="DomainObject.Predmet.ProtustrankaFormatedWithAdressOIB_1"> SALON LJEPOTE KATJOL j.d.o.o., OIB 80852964312, Božidara Magovca 30, 10000 Zagreb zastupanog po punomoćniku Marina Pauković</derivirana_varijabla>
  </DomainObject.Predmet.ProtustrankaFormatedWithAdressOIB>
  <DomainObject.Predmet.ProtustrankaWithAdress>
    <izvorni_sadrzaj>SALON LJEPOTE KATJOL j.d.o.o. Božidara Magovca 30, 10000 Zagreb</izvorni_sadrzaj>
    <derivirana_varijabla naziv="DomainObject.Predmet.ProtustrankaWithAdress_1">SALON LJEPOTE KATJOL j.d.o.o. Božidara Magovca 30, 10000 Zagreb</derivirana_varijabla>
  </DomainObject.Predmet.ProtustrankaWithAdress>
  <DomainObject.Predmet.ProtustrankaWithAdressOIB>
    <izvorni_sadrzaj>SALON LJEPOTE KATJOL j.d.o.o., OIB 80852964312, Božidara Magovca 30, 10000 Zagreb</izvorni_sadrzaj>
    <derivirana_varijabla naziv="DomainObject.Predmet.ProtustrankaWithAdressOIB_1">SALON LJEPOTE KATJOL j.d.o.o., OIB 80852964312, Božidara Magovca 30, 10000 Zagreb</derivirana_varijabla>
  </DomainObject.Predmet.ProtustrankaWithAdressOIB>
  <DomainObject.Predmet.ProtustrankaNazivFormated>
    <izvorni_sadrzaj>SALON LJEPOTE KATJOL j.d.o.o.</izvorni_sadrzaj>
    <derivirana_varijabla naziv="DomainObject.Predmet.ProtustrankaNazivFormated_1">SALON LJEPOTE KATJOL j.d.o.o.</derivirana_varijabla>
  </DomainObject.Predmet.ProtustrankaNazivFormated>
  <DomainObject.Predmet.ProtustrankaNazivFormatedOIB>
    <izvorni_sadrzaj>SALON LJEPOTE KATJOL j.d.o.o., OIB 80852964312</izvorni_sadrzaj>
    <derivirana_varijabla naziv="DomainObject.Predmet.ProtustrankaNazivFormatedOIB_1">SALON LJEPOTE KATJOL j.d.o.o., OIB 80852964312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LJEPOTE KATJOL j.d.o.o. zastupanog po punomoćniku Marina Pauković</item>
    </izvorni_sadrzaj>
    <derivirana_varijabla naziv="DomainObject.Predmet.ProtuStrankaListFormated_1">
      <item>SALON LJEPOTE KATJOL j.d.o.o. zastupanog po punomoćniku Marina Pauković</item>
    </derivirana_varijabla>
  </DomainObject.Predmet.ProtuStrankaListFormated>
  <DomainObject.Predmet.ProtuStrankaListFormatedOIB>
    <izvorni_sadrzaj>
      <item>SALON LJEPOTE KATJOL j.d.o.o., OIB 80852964312 zastupanog po punomoćniku Marina Pauković</item>
    </izvorni_sadrzaj>
    <derivirana_varijabla naziv="DomainObject.Predmet.ProtuStrankaListFormatedOIB_1">
      <item>SALON LJEPOTE KATJOL j.d.o.o., OIB 80852964312 zastupanog po punomoćniku Marina Pauković</item>
    </derivirana_varijabla>
  </DomainObject.Predmet.ProtuStrankaListFormatedOIB>
  <DomainObject.Predmet.ProtuStrankaListFormatedWithAdress>
    <izvorni_sadrzaj>
      <item>SALON LJEPOTE KATJOL j.d.o.o., Božidara Magovca 30, 10000 Zagreb zastupanog po punomoćniku Marina Pauković</item>
    </izvorni_sadrzaj>
    <derivirana_varijabla naziv="DomainObject.Predmet.ProtuStrankaListFormatedWithAdress_1">
      <item>SALON LJEPOTE KATJOL j.d.o.o., Božidara Magovca 30, 10000 Zagreb zastupanog po punomoćniku Marina Pauković</item>
    </derivirana_varijabla>
  </DomainObject.Predmet.ProtuStrankaListFormatedWithAdress>
  <DomainObject.Predmet.ProtuStrankaListFormatedWithAdressOIB>
    <izvorni_sadrzaj>
      <item>SALON LJEPOTE KATJOL j.d.o.o., OIB 80852964312, Božidara Magovca 30, 10000 Zagreb zastupanog po punomoćniku Marina Pauković</item>
    </izvorni_sadrzaj>
    <derivirana_varijabla naziv="DomainObject.Predmet.ProtuStrankaListFormatedWithAdressOIB_1">
      <item>SALON LJEPOTE KATJOL j.d.o.o., OIB 80852964312, Božidara Magovca 30, 10000 Zagreb zastupanog po punomoćniku Marina Pauković</item>
    </derivirana_varijabla>
  </DomainObject.Predmet.ProtuStrankaListFormatedWithAdressOIB>
  <DomainObject.Predmet.ProtuStrankaListNazivFormated>
    <izvorni_sadrzaj>
      <item>SALON LJEPOTE KATJOL j.d.o.o.</item>
    </izvorni_sadrzaj>
    <derivirana_varijabla naziv="DomainObject.Predmet.ProtuStrankaListNazivFormated_1">
      <item>SALON LJEPOTE KATJOL j.d.o.o.</item>
    </derivirana_varijabla>
  </DomainObject.Predmet.ProtuStrankaListNazivFormated>
  <DomainObject.Predmet.ProtuStrankaListNazivFormatedOIB>
    <izvorni_sadrzaj>
      <item>SALON LJEPOTE KATJOL j.d.o.o., OIB 80852964312</item>
    </izvorni_sadrzaj>
    <derivirana_varijabla naziv="DomainObject.Predmet.ProtuStrankaListNazivFormatedOIB_1">
      <item>SALON LJEPOTE KATJOL j.d.o.o., OIB 80852964312</item>
    </derivirana_varijabla>
  </DomainObject.Predmet.ProtuStrankaListNazivFormatedOIB>
  <DomainObject.Predmet.OstaliListFormated>
    <izvorni_sadrzaj>
      <item>Marina Pauković punomoćnik sudionika u postupku SALON LJEPOTE KATJOL j.d.o.o.</item>
    </izvorni_sadrzaj>
    <derivirana_varijabla naziv="DomainObject.Predmet.OstaliListFormated_1">
      <item>Marina Pauković punomoćnik sudionika u postupku SALON LJEPOTE KATJOL j.d.o.o.</item>
    </derivirana_varijabla>
  </DomainObject.Predmet.OstaliListFormated>
  <DomainObject.Predmet.OstaliListFormatedOIB>
    <izvorni_sadrzaj>
      <item>Marina Pauković, OIB 38935227696 punomoćnik sudionika u postupku SALON LJEPOTE KATJOL j.d.o.o.</item>
    </izvorni_sadrzaj>
    <derivirana_varijabla naziv="DomainObject.Predmet.OstaliListFormatedOIB_1">
      <item>Marina Pauković, OIB 38935227696 punomoćnik sudionika u postupku SALON LJEPOTE KATJOL j.d.o.o.</item>
    </derivirana_varijabla>
  </DomainObject.Predmet.OstaliListFormatedOIB>
  <DomainObject.Predmet.OstaliListFormatedWithAdress>
    <izvorni_sadrzaj>
      <item>Marina Pauković, Trnjanski Nasip 56, 10000 Zagreb punomoćnik sudionika u postupku SALON LJEPOTE KATJOL j.d.o.o.</item>
    </izvorni_sadrzaj>
    <derivirana_varijabla naziv="DomainObject.Predmet.OstaliListFormatedWithAdress_1">
      <item>Marina Pauković, Trnjanski Nasip 56, 10000 Zagreb punomoćnik sudionika u postupku SALON LJEPOTE KATJOL j.d.o.o.</item>
    </derivirana_varijabla>
  </DomainObject.Predmet.OstaliListFormatedWithAdress>
  <DomainObject.Predmet.OstaliListFormatedWithAdressOIB>
    <izvorni_sadrzaj>
      <item>Marina Pauković, OIB 38935227696, Trnjanski Nasip 56, 10000 Zagreb punomoćnik sudionika u postupku SALON LJEPOTE KATJOL j.d.o.o.</item>
    </izvorni_sadrzaj>
    <derivirana_varijabla naziv="DomainObject.Predmet.OstaliListFormatedWithAdressOIB_1">
      <item>Marina Pauković, OIB 38935227696, Trnjanski Nasip 56, 10000 Zagreb punomoćnik sudionika u postupku SALON LJEPOTE KATJOL j.d.o.o.</item>
    </derivirana_varijabla>
  </DomainObject.Predmet.OstaliListFormatedWithAdressOIB>
  <DomainObject.Predmet.OstaliListNazivFormated>
    <izvorni_sadrzaj>
      <item>Marina Pauković</item>
    </izvorni_sadrzaj>
    <derivirana_varijabla naziv="DomainObject.Predmet.OstaliListNazivFormated_1">
      <item>Marina Pauković</item>
    </derivirana_varijabla>
  </DomainObject.Predmet.OstaliListNazivFormated>
  <DomainObject.Predmet.OstaliListNazivFormatedOIB>
    <izvorni_sadrzaj>
      <item>Marina Pauković, OIB 38935227696</item>
    </izvorni_sadrzaj>
    <derivirana_varijabla naziv="DomainObject.Predmet.OstaliListNazivFormatedOIB_1">
      <item>Marina Pauković, OIB 38935227696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LJEPOTE KATJOL j.d.o.o.</izvorni_sadrzaj>
    <derivirana_varijabla naziv="DomainObject.Predmet.ProtustrankaIDrugi_1">SALON LJEPOTE KATJOL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LJEPOTE KATJOL j.d.o.o., OIB 80852964312, Božidara Magovca 30, 10000 Zagreb</izvorni_sadrzaj>
    <derivirana_varijabla naziv="DomainObject.Predmet.ProtustrankaIDrugiAdressOIB_1">SALON LJEPOTE KATJOL j.d.o.o., OIB 80852964312,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LJEPOTE KATJOL j.d.o.o.</item>
      <item>FINA Regionalni centar Zagreb</item>
      <item>Marina Pauković</item>
    </izvorni_sadrzaj>
    <derivirana_varijabla naziv="DomainObject.Predmet.SudioniciListNaziv_1">
      <item>SALON LJEPOTE KATJOL j.d.o.o.</item>
      <item>FINA Regionalni centar Zagreb</item>
      <item>Marina Pauković</item>
    </derivirana_varijabla>
  </DomainObject.Predmet.SudioniciListNaziv>
  <DomainObject.Predmet.SudioniciListAdressOIB>
    <izvorni_sadrzaj>
      <item>SALON LJEPOTE KATJOL j.d.o.o., OIB 80852964312, Božidara Magovca 30,10000 Zagreb</item>
      <item>FINA Regionalni centar Zagreb, OIB 85821130368, Trg svibanjskih žrtava 1995. 1,10000 Zagreb</item>
      <item>Marina Pauković, OIB 38935227696, Trnjanski Nasip 56,10000 Zagreb</item>
    </izvorni_sadrzaj>
    <derivirana_varijabla naziv="DomainObject.Predmet.SudioniciListAdressOIB_1">
      <item>SALON LJEPOTE KATJOL j.d.o.o., OIB 80852964312, Božidara Magovca 30,10000 Zagreb</item>
      <item>FINA Regionalni centar Zagreb, OIB 85821130368, Trg svibanjskih žrtava 1995. 1,10000 Zagreb</item>
      <item>Marina Pauković, OIB 38935227696, Trnjanski Nasip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80852964312</item>
      <item>, OIB 85821130368</item>
      <item>, OIB 38935227696</item>
    </izvorni_sadrzaj>
    <derivirana_varijabla naziv="DomainObject.Predmet.SudioniciListNazivOIB_1">
      <item>, OIB 80852964312</item>
      <item>, OIB 85821130368</item>
      <item>, OIB 38935227696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21C66-C16C-4624-B7FE-5FDB1E20B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878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2018-05-15T07:54:00Z</dcterms:created>
  <dc:creator>stecaj</dc:creator>
  <cp:lastModifiedBy>Gordana Grčić</cp:lastModifiedBy>
  <cp:lastPrinted>2018-05-15T07:54:00Z</cp:lastPrinted>
  <dcterms:modified xmlns:xsi="http://www.w3.org/2001/XMLSchema-instance" xsi:type="dcterms:W3CDTF">2018-05-15T07:55:00Z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(ZAKLJUČAK-FINA-i-ST-1802-17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