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d99c" w14:paraId="5aed99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5373E0">
        <w:t>8316</w:t>
      </w:r>
      <w:r w:rsidR="0077391F">
        <w:t>/201</w:t>
      </w:r>
      <w:r w:rsidR="00B8289D">
        <w:t>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5373E0">
        <w:t>8316</w:t>
      </w:r>
      <w:r w:rsidR="0077391F">
        <w:t>/</w:t>
      </w:r>
      <w:r w:rsidR="002E5D34">
        <w:t>201</w:t>
      </w:r>
      <w:r w:rsidR="00B8289D">
        <w:t>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</w:t>
      </w:r>
      <w:r w:rsidR="005A0F7B">
        <w:t>2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5D52CE" w:rsidR="005D52CE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B8289D" w:rsidRPr="00B8289D">
        <w:t xml:space="preserve"> </w:t>
      </w:r>
      <w:r w:rsidR="005373E0">
        <w:t xml:space="preserve">MAXIGRAD </w:t>
      </w:r>
      <w:r w:rsidR="005373E0" w:rsidRPr="009E4DA6">
        <w:t xml:space="preserve">d.o.o., OIB: </w:t>
      </w:r>
      <w:r w:rsidR="005373E0">
        <w:t>73565681258</w:t>
      </w:r>
      <w:r w:rsidR="005373E0" w:rsidRPr="009E4DA6">
        <w:t>,</w:t>
      </w:r>
      <w:r w:rsidR="005373E0">
        <w:t xml:space="preserve"> Zagreb, </w:t>
      </w:r>
      <w:proofErr w:type="spellStart"/>
      <w:r w:rsidR="005373E0">
        <w:t>Livadićeva</w:t>
      </w:r>
      <w:proofErr w:type="spellEnd"/>
      <w:r w:rsidR="005373E0">
        <w:t xml:space="preserve"> 4</w:t>
      </w:r>
      <w:r w:rsidR="009503BA">
        <w:t>.</w:t>
      </w:r>
    </w:p>
    <w:p w:rsidRDefault="009503BA" w:rsidP="009503BA" w:rsidR="009503BA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5373E0">
        <w:t>14.535,80</w:t>
      </w:r>
      <w:r w:rsidR="00C320AC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</w:t>
      </w:r>
      <w:r w:rsidR="005A0F7B">
        <w:t>2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B23" w:rsidR="00AE6B23">
      <w:r>
        <w:separator/>
      </w:r>
    </w:p>
  </w:endnote>
  <w:endnote w:id="0" w:type="continuationSeparator">
    <w:p w:rsidRDefault="00AE6B23" w:rsidR="00AE6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B23" w:rsidR="00AE6B23">
      <w:r>
        <w:separator/>
      </w:r>
    </w:p>
  </w:footnote>
  <w:footnote w:id="0" w:type="continuationSeparator">
    <w:p w:rsidRDefault="00AE6B23" w:rsidR="00AE6B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153"/>
    <w:rsid w:val="00077FF3"/>
    <w:rsid w:val="000C1906"/>
    <w:rsid w:val="000F4437"/>
    <w:rsid w:val="0011143D"/>
    <w:rsid w:val="00114EAD"/>
    <w:rsid w:val="00125C2B"/>
    <w:rsid w:val="00165E1C"/>
    <w:rsid w:val="001767B0"/>
    <w:rsid w:val="00185571"/>
    <w:rsid w:val="00192CB2"/>
    <w:rsid w:val="001E50FB"/>
    <w:rsid w:val="001F288F"/>
    <w:rsid w:val="001F6933"/>
    <w:rsid w:val="0021753F"/>
    <w:rsid w:val="00230A63"/>
    <w:rsid w:val="00263D6D"/>
    <w:rsid w:val="00264D19"/>
    <w:rsid w:val="0027342C"/>
    <w:rsid w:val="00297E94"/>
    <w:rsid w:val="002E041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3B25"/>
    <w:rsid w:val="004C60D5"/>
    <w:rsid w:val="004F3962"/>
    <w:rsid w:val="00502FAA"/>
    <w:rsid w:val="0053446F"/>
    <w:rsid w:val="005373E0"/>
    <w:rsid w:val="0054333F"/>
    <w:rsid w:val="00554861"/>
    <w:rsid w:val="00572798"/>
    <w:rsid w:val="00590AEF"/>
    <w:rsid w:val="00591994"/>
    <w:rsid w:val="005A0039"/>
    <w:rsid w:val="005A0F7B"/>
    <w:rsid w:val="005D476D"/>
    <w:rsid w:val="005D52CE"/>
    <w:rsid w:val="005E4AB8"/>
    <w:rsid w:val="005F0073"/>
    <w:rsid w:val="005F3450"/>
    <w:rsid w:val="005F4627"/>
    <w:rsid w:val="00627F6A"/>
    <w:rsid w:val="0063064C"/>
    <w:rsid w:val="0064402E"/>
    <w:rsid w:val="00657B8E"/>
    <w:rsid w:val="00681D5B"/>
    <w:rsid w:val="00701B7A"/>
    <w:rsid w:val="0077391F"/>
    <w:rsid w:val="00785CAE"/>
    <w:rsid w:val="00790E8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8E699E"/>
    <w:rsid w:val="00916311"/>
    <w:rsid w:val="00920CA0"/>
    <w:rsid w:val="009419D8"/>
    <w:rsid w:val="009503BA"/>
    <w:rsid w:val="00990534"/>
    <w:rsid w:val="00992675"/>
    <w:rsid w:val="00A43A13"/>
    <w:rsid w:val="00A71431"/>
    <w:rsid w:val="00A7268E"/>
    <w:rsid w:val="00AC4528"/>
    <w:rsid w:val="00AD027A"/>
    <w:rsid w:val="00AD4CC8"/>
    <w:rsid w:val="00AE4E9F"/>
    <w:rsid w:val="00AE6B23"/>
    <w:rsid w:val="00AF5E01"/>
    <w:rsid w:val="00B32231"/>
    <w:rsid w:val="00B35C4D"/>
    <w:rsid w:val="00B53AE6"/>
    <w:rsid w:val="00B61808"/>
    <w:rsid w:val="00B8289D"/>
    <w:rsid w:val="00B82F18"/>
    <w:rsid w:val="00BC0D15"/>
    <w:rsid w:val="00BF4BD3"/>
    <w:rsid w:val="00C320AC"/>
    <w:rsid w:val="00C44D71"/>
    <w:rsid w:val="00C836B9"/>
    <w:rsid w:val="00C958E9"/>
    <w:rsid w:val="00CC2C03"/>
    <w:rsid w:val="00CE7362"/>
    <w:rsid w:val="00D01B78"/>
    <w:rsid w:val="00D177FC"/>
    <w:rsid w:val="00D33F5D"/>
    <w:rsid w:val="00D5313F"/>
    <w:rsid w:val="00D66226"/>
    <w:rsid w:val="00D85411"/>
    <w:rsid w:val="00D92B81"/>
    <w:rsid w:val="00E0602A"/>
    <w:rsid w:val="00E73688"/>
    <w:rsid w:val="00EC3302"/>
    <w:rsid w:val="00ED6AA8"/>
    <w:rsid w:val="00EF4655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2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2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8316</izvorni_sadrzaj>
    <derivirana_varijabla naziv="DomainObject.Predmet.Broj_1">8316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St-8316/2015</izvorni_sadrzaj>
    <derivirana_varijabla naziv="DomainObject.Predmet.OznakaBroj_1">St-8316/2015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MAXIGRAD d.o.o. zastupanog po punomoćniku Vlado Čubrilo</izvorni_sadrzaj>
    <derivirana_varijabla naziv="DomainObject.Predmet.ProtustrankaFormated_1">  MAXIGRAD d.o.o. zastupanog po punomoćniku Vlado Čubrilo</derivirana_varijabla>
  </DomainObject.Predmet.ProtustrankaFormated>
  <DomainObject.Predmet.ProtustrankaFormatedOIB>
    <izvorni_sadrzaj>  MAXIGRAD d.o.o., OIB 73565681258 zastupanog po punomoćniku Vlado Čubrilo</izvorni_sadrzaj>
    <derivirana_varijabla naziv="DomainObject.Predmet.ProtustrankaFormatedOIB_1">  MAXIGRAD d.o.o., OIB 73565681258 zastupanog po punomoćniku Vlado Čubrilo</derivirana_varijabla>
  </DomainObject.Predmet.ProtustrankaFormatedOIB>
  <DomainObject.Predmet.ProtustrankaFormatedWithAdress>
    <izvorni_sadrzaj> MAXIGRAD d.o.o., Livadićeva 4, 10000 Zagreb zastupanog po punomoćniku Vlado Čubrilo</izvorni_sadrzaj>
    <derivirana_varijabla naziv="DomainObject.Predmet.ProtustrankaFormatedWithAdress_1"> MAXIGRAD d.o.o., Livadićeva 4, 10000 Zagreb zastupanog po punomoćniku Vlado Čubrilo</derivirana_varijabla>
  </DomainObject.Predmet.ProtustrankaFormatedWithAdress>
  <DomainObject.Predmet.ProtustrankaFormatedWithAdressOIB>
    <izvorni_sadrzaj> MAXIGRAD d.o.o., OIB 73565681258, Livadićeva 4, 10000 Zagreb zastupanog po punomoćniku Vlado Čubrilo</izvorni_sadrzaj>
    <derivirana_varijabla naziv="DomainObject.Predmet.ProtustrankaFormatedWithAdressOIB_1"> MAXIGRAD d.o.o., OIB 73565681258, Livadićeva 4, 10000 Zagreb zastupanog po punomoćniku Vlado Čubrilo</derivirana_varijabla>
  </DomainObject.Predmet.ProtustrankaFormatedWithAdressOIB>
  <DomainObject.Predmet.ProtustrankaWithAdress>
    <izvorni_sadrzaj>MAXIGRAD d.o.o. Livadićeva 4, 10000 Zagreb</izvorni_sadrzaj>
    <derivirana_varijabla naziv="DomainObject.Predmet.ProtustrankaWithAdress_1">MAXIGRAD d.o.o. Livadićeva 4, 10000 Zagreb</derivirana_varijabla>
  </DomainObject.Predmet.ProtustrankaWithAdress>
  <DomainObject.Predmet.ProtustrankaWithAdressOIB>
    <izvorni_sadrzaj>MAXIGRAD d.o.o., OIB 73565681258, Livadićeva 4, 10000 Zagreb</izvorni_sadrzaj>
    <derivirana_varijabla naziv="DomainObject.Predmet.ProtustrankaWithAdressOIB_1">MAXIGRAD d.o.o., OIB 73565681258, Livadićeva 4, 10000 Zagreb</derivirana_varijabla>
  </DomainObject.Predmet.ProtustrankaWithAdressOIB>
  <DomainObject.Predmet.ProtustrankaNazivFormated>
    <izvorni_sadrzaj>MAXIGRAD d.o.o.</izvorni_sadrzaj>
    <derivirana_varijabla naziv="DomainObject.Predmet.ProtustrankaNazivFormated_1">MAXIGRAD d.o.o.</derivirana_varijabla>
  </DomainObject.Predmet.ProtustrankaNazivFormated>
  <DomainObject.Predmet.ProtustrankaNazivFormatedOIB>
    <izvorni_sadrzaj>MAXIGRAD d.o.o., OIB 73565681258</izvorni_sadrzaj>
    <derivirana_varijabla naziv="DomainObject.Predmet.ProtustrankaNazivFormatedOIB_1">MAXIGRAD d.o.o., OIB 73565681258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MAXIGRAD d.o.o. zastupanog po punomoćniku Vlado Čubrilo</item>
    </izvorni_sadrzaj>
    <derivirana_varijabla naziv="DomainObject.Predmet.ProtuStrankaListFormated_1">
      <item>MAXIGRAD d.o.o. zastupanog po punomoćniku Vlado Čubrilo</item>
    </derivirana_varijabla>
  </DomainObject.Predmet.ProtuStrankaListFormated>
  <DomainObject.Predmet.ProtuStrankaListFormatedOIB>
    <izvorni_sadrzaj>
      <item>MAXIGRAD d.o.o., OIB 73565681258 zastupanog po punomoćniku Vlado Čubrilo</item>
    </izvorni_sadrzaj>
    <derivirana_varijabla naziv="DomainObject.Predmet.ProtuStrankaListFormatedOIB_1">
      <item>MAXIGRAD d.o.o., OIB 73565681258 zastupanog po punomoćniku Vlado Čubrilo</item>
    </derivirana_varijabla>
  </DomainObject.Predmet.ProtuStrankaListFormatedOIB>
  <DomainObject.Predmet.ProtuStrankaListFormatedWithAdress>
    <izvorni_sadrzaj>
      <item>MAXIGRAD d.o.o., Livadićeva 4, 10000 Zagreb zastupanog po punomoćniku Vlado Čubrilo</item>
    </izvorni_sadrzaj>
    <derivirana_varijabla naziv="DomainObject.Predmet.ProtuStrankaListFormatedWithAdress_1">
      <item>MAXIGRAD d.o.o., Livadićeva 4, 10000 Zagreb zastupanog po punomoćniku Vlado Čubrilo</item>
    </derivirana_varijabla>
  </DomainObject.Predmet.ProtuStrankaListFormatedWithAdress>
  <DomainObject.Predmet.ProtuStrankaListFormatedWithAdressOIB>
    <izvorni_sadrzaj>
      <item>MAXIGRAD d.o.o., OIB 73565681258, Livadićeva 4, 10000 Zagreb zastupanog po punomoćniku Vlado Čubrilo</item>
    </izvorni_sadrzaj>
    <derivirana_varijabla naziv="DomainObject.Predmet.ProtuStrankaListFormatedWithAdressOIB_1">
      <item>MAXIGRAD d.o.o., OIB 73565681258, Livadićeva 4, 10000 Zagreb zastupanog po punomoćniku Vlado Čubrilo</item>
    </derivirana_varijabla>
  </DomainObject.Predmet.ProtuStrankaListFormatedWithAdressOIB>
  <DomainObject.Predmet.ProtuStrankaListNazivFormated>
    <izvorni_sadrzaj>
      <item>MAXIGRAD d.o.o.</item>
    </izvorni_sadrzaj>
    <derivirana_varijabla naziv="DomainObject.Predmet.ProtuStrankaListNazivFormated_1">
      <item>MAXIGRAD d.o.o.</item>
    </derivirana_varijabla>
  </DomainObject.Predmet.ProtuStrankaListNazivFormated>
  <DomainObject.Predmet.ProtuStrankaListNazivFormatedOIB>
    <izvorni_sadrzaj>
      <item>MAXIGRAD d.o.o., OIB 73565681258</item>
    </izvorni_sadrzaj>
    <derivirana_varijabla naziv="DomainObject.Predmet.ProtuStrankaListNazivFormatedOIB_1">
      <item>MAXIGRAD d.o.o., OIB 73565681258</item>
    </derivirana_varijabla>
  </DomainObject.Predmet.ProtuStrankaListNazivFormatedOIB>
  <DomainObject.Predmet.OstaliListFormated>
    <izvorni_sadrzaj>
      <item>Vlado Čubrilo punomoćnik sudionika u postupku MAXIGRAD d.o.o.</item>
    </izvorni_sadrzaj>
    <derivirana_varijabla naziv="DomainObject.Predmet.OstaliListFormated_1">
      <item>Vlado Čubrilo punomoćnik sudionika u postupku MAXIGRAD d.o.o.</item>
    </derivirana_varijabla>
  </DomainObject.Predmet.OstaliListFormated>
  <DomainObject.Predmet.OstaliListFormatedOIB>
    <izvorni_sadrzaj>
      <item>Vlado Čubrilo, OIB 13442760854 punomoćnik sudionika u postupku MAXIGRAD d.o.o.</item>
    </izvorni_sadrzaj>
    <derivirana_varijabla naziv="DomainObject.Predmet.OstaliListFormatedOIB_1">
      <item>Vlado Čubrilo, OIB 13442760854 punomoćnik sudionika u postupku MAXIGRAD d.o.o.</item>
    </derivirana_varijabla>
  </DomainObject.Predmet.OstaliListFormatedOIB>
  <DomainObject.Predmet.OstaliListFormatedWithAdress>
    <izvorni_sadrzaj>
      <item>Vlado Čubrilo, Livadićeva 4, 10000 Zagreb punomoćnik sudionika u postupku MAXIGRAD d.o.o.</item>
    </izvorni_sadrzaj>
    <derivirana_varijabla naziv="DomainObject.Predmet.OstaliListFormatedWithAdress_1">
      <item>Vlado Čubrilo, Livadićeva 4, 10000 Zagreb punomoćnik sudionika u postupku MAXIGRAD d.o.o.</item>
    </derivirana_varijabla>
  </DomainObject.Predmet.OstaliListFormatedWithAdress>
  <DomainObject.Predmet.OstaliListFormatedWithAdressOIB>
    <izvorni_sadrzaj>
      <item>Vlado Čubrilo, OIB 13442760854, Livadićeva 4, 10000 Zagreb punomoćnik sudionika u postupku MAXIGRAD d.o.o.</item>
    </izvorni_sadrzaj>
    <derivirana_varijabla naziv="DomainObject.Predmet.OstaliListFormatedWithAdressOIB_1">
      <item>Vlado Čubrilo, OIB 13442760854, Livadićeva 4, 10000 Zagreb punomoćnik sudionika u postupku MAXIGRAD d.o.o.</item>
    </derivirana_varijabla>
  </DomainObject.Predmet.OstaliListFormatedWithAdressOIB>
  <DomainObject.Predmet.OstaliListNazivFormated>
    <izvorni_sadrzaj>
      <item>Vlado Čubrilo</item>
    </izvorni_sadrzaj>
    <derivirana_varijabla naziv="DomainObject.Predmet.OstaliListNazivFormated_1">
      <item>Vlado Čubrilo</item>
    </derivirana_varijabla>
  </DomainObject.Predmet.OstaliListNazivFormated>
  <DomainObject.Predmet.OstaliListNazivFormatedOIB>
    <izvorni_sadrzaj>
      <item>Vlado Čubrilo, OIB 13442760854</item>
    </izvorni_sadrzaj>
    <derivirana_varijabla naziv="DomainObject.Predmet.OstaliListNazivFormatedOIB_1">
      <item>Vlado Čubrilo, OIB 13442760854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MAXIGRAD d.o.o.</izvorni_sadrzaj>
    <derivirana_varijabla naziv="DomainObject.Predmet.ProtustrankaIDrugi_1">MAXIGRAD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MAXIGRAD d.o.o., OIB 73565681258, Livadićeva 4, 10000 Zagreb</izvorni_sadrzaj>
    <derivirana_varijabla naziv="DomainObject.Predmet.ProtustrankaIDrugiAdressOIB_1">MAXIGRAD d.o.o., OIB 73565681258, Livadićeva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MAXIGRAD d.o.o.</item>
      <item>FINA Regionalni centar Zagreb</item>
      <item>Vlado Čubrilo</item>
    </izvorni_sadrzaj>
    <derivirana_varijabla naziv="DomainObject.Predmet.SudioniciListNaziv_1">
      <item>MAXIGRAD d.o.o.</item>
      <item>FINA Regionalni centar Zagreb</item>
      <item>Vlado Čubrilo</item>
    </derivirana_varijabla>
  </DomainObject.Predmet.SudioniciListNaziv>
  <DomainObject.Predmet.SudioniciListAdressOIB>
    <izvorni_sadrzaj>
      <item>MAXIGRAD d.o.o., OIB 73565681258, Livadićeva 4,10000 Zagreb</item>
      <item>FINA Regionalni centar Zagreb, OIB 85821130368, Trg svibanjskih žrtava 1995. 1,10000 Zagreb</item>
      <item>Vlado Čubrilo, OIB 13442760854, Livadićeva 4,10000 Zagreb</item>
    </izvorni_sadrzaj>
    <derivirana_varijabla naziv="DomainObject.Predmet.SudioniciListAdressOIB_1">
      <item>MAXIGRAD d.o.o., OIB 73565681258, Livadićeva 4,10000 Zagreb</item>
      <item>FINA Regionalni centar Zagreb, OIB 85821130368, Trg svibanjskih žrtava 1995. 1,10000 Zagreb</item>
      <item>Vlado Čubrilo, OIB 13442760854, Livadićeva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73565681258</item>
      <item>, OIB 85821130368</item>
      <item>, OIB 13442760854</item>
    </izvorni_sadrzaj>
    <derivirana_varijabla naziv="DomainObject.Predmet.SudioniciListNazivOIB_1">
      <item>, OIB 73565681258</item>
      <item>, OIB 85821130368</item>
      <item>, OIB 13442760854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1276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2016-01-19T09:12:00Z</dcterms:created>
  <dc:creator>ilukac</dc:creator>
  <cp:lastModifiedBy>dvorana100</cp:lastModifiedBy>
  <cp:lastPrinted>2016-01-11T14:16:00Z</cp:lastPrinted>
  <dcterms:modified xmlns:xsi="http://www.w3.org/2001/XMLSchema-instance" xsi:type="dcterms:W3CDTF">2016-02-09T12:41:00Z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