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6a8e7" w14:paraId="6f6a8e7" w:rsidRDefault="00F8548D" w:rsidP="00F8548D" w:rsidR="00F8548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548D" w:rsidP="00F8548D" w:rsidR="00F8548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8548D" w:rsidP="00F8548D" w:rsidR="00F8548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8548D" w:rsidP="00F8548D" w:rsidR="00F8548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8548D" w:rsidP="00F8548D" w:rsidR="00F8548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8548D" w:rsidP="00F8548D" w:rsidR="00F8548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8548D" w:rsidP="00F8548D" w:rsidR="00F8548D" w:rsidRPr="005D578C">
      <w:pPr>
        <w:jc w:val="center"/>
        <w:rPr>
          <w:rFonts w:cs="Times New Roman" w:eastAsia="Times New Roman"/>
          <w:szCs w:val="24"/>
        </w:rPr>
      </w:pPr>
    </w:p>
    <w:p w:rsidRDefault="00F8548D" w:rsidP="00F8548D" w:rsidR="00F8548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8548D" w:rsidP="00F8548D" w:rsidR="00F8548D" w:rsidRPr="005D578C">
      <w:pPr>
        <w:rPr>
          <w:rFonts w:cs="Times New Roman" w:eastAsia="Times New Roman"/>
          <w:szCs w:val="24"/>
        </w:rPr>
      </w:pPr>
    </w:p>
    <w:p w:rsidRDefault="00F8548D" w:rsidP="00F8548D" w:rsidR="00F8548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ING MAR d. o. o. Banjole (Općina Medulin), Dračice 29, OIB 21165195993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040042839,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3C1109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ožujka 2016.</w:t>
      </w:r>
    </w:p>
    <w:p w:rsidRDefault="00F8548D" w:rsidP="00F8548D" w:rsidR="00F8548D" w:rsidRPr="005D578C">
      <w:pPr>
        <w:rPr>
          <w:rFonts w:cs="Times New Roman" w:eastAsia="Times New Roman"/>
          <w:szCs w:val="24"/>
        </w:rPr>
      </w:pPr>
    </w:p>
    <w:p w:rsidRDefault="00F8548D" w:rsidP="00F8548D" w:rsidR="00F8548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8548D" w:rsidP="00F8548D" w:rsidR="00F8548D" w:rsidRPr="005D578C">
      <w:pPr>
        <w:rPr>
          <w:rFonts w:cs="Times New Roman" w:eastAsia="Times New Roman"/>
          <w:szCs w:val="24"/>
        </w:rPr>
      </w:pPr>
    </w:p>
    <w:p w:rsidRDefault="00F8548D" w:rsidP="00F8548D" w:rsidR="00F8548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ING MAR d. o. o. Banjole (Općina Medulin), Dračice 29, OIB 21165195993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040042839,</w:t>
      </w:r>
      <w:r w:rsidRPr="005D578C">
        <w:rPr>
          <w:rFonts w:cs="Times New Roman" w:eastAsia="Times New Roman"/>
          <w:szCs w:val="24"/>
        </w:rPr>
        <w:t xml:space="preserve"> s danom </w:t>
      </w:r>
      <w:r w:rsidR="003C1109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F8548D" w:rsidP="00F8548D" w:rsidR="00F8548D" w:rsidRPr="005D578C">
      <w:pPr>
        <w:rPr>
          <w:rFonts w:cs="Times New Roman" w:eastAsia="Times New Roman"/>
          <w:szCs w:val="24"/>
        </w:rPr>
      </w:pPr>
    </w:p>
    <w:p w:rsidRDefault="00F8548D" w:rsidP="00F8548D" w:rsidR="00F8548D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F8548D" w:rsidP="00F8548D" w:rsidR="00F8548D">
      <w:pPr>
        <w:rPr>
          <w:rFonts w:cs="Times New Roman" w:eastAsia="Times New Roman"/>
          <w:szCs w:val="20"/>
        </w:rPr>
      </w:pPr>
    </w:p>
    <w:p w:rsidRDefault="00F8548D" w:rsidP="00F8548D" w:rsidR="00F8548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ING MAR d. o. o. Banjole (Općina Medulin), Dračice 29, OIB 21165195993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040042839.</w:t>
      </w:r>
    </w:p>
    <w:p w:rsidRDefault="00F8548D" w:rsidP="00F8548D" w:rsidR="00F8548D">
      <w:pPr>
        <w:ind w:firstLine="709"/>
        <w:rPr>
          <w:rFonts w:cs="Times New Roman" w:eastAsia="Times New Roman"/>
          <w:szCs w:val="24"/>
        </w:rPr>
      </w:pPr>
    </w:p>
    <w:p w:rsidRDefault="00F8548D" w:rsidP="00F8548D" w:rsidR="00F8548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ING MAR d. o. o. Banjole (Općina Medulin), Dračice 29, OIB 21165195993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040042839.</w:t>
      </w:r>
    </w:p>
    <w:p w:rsidRDefault="00F8548D" w:rsidP="00F8548D" w:rsidR="00F8548D" w:rsidRPr="005D578C">
      <w:pPr>
        <w:rPr>
          <w:rFonts w:cs="Times New Roman" w:eastAsia="Times New Roman"/>
          <w:szCs w:val="24"/>
        </w:rPr>
      </w:pPr>
    </w:p>
    <w:p w:rsidRDefault="00F6205C" w:rsidP="00F8548D" w:rsidR="00F6205C">
      <w:pPr>
        <w:jc w:val="center"/>
        <w:rPr>
          <w:rFonts w:eastAsiaTheme="minorHAnsi"/>
          <w:lang w:eastAsia="en-US"/>
        </w:rPr>
      </w:pPr>
    </w:p>
    <w:p w:rsidRDefault="00F8548D" w:rsidP="00F8548D" w:rsidR="00F8548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8548D" w:rsidP="00F8548D" w:rsidR="00F8548D">
      <w:pPr>
        <w:ind w:firstLine="708"/>
        <w:rPr>
          <w:rFonts w:cs="Times New Roman" w:eastAsia="Times New Roman"/>
          <w:szCs w:val="24"/>
        </w:rPr>
      </w:pPr>
    </w:p>
    <w:p w:rsidRDefault="00F8548D" w:rsidP="00F8548D" w:rsidR="00F8548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 w:rsidR="00F6205C"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ING MAR d. o. o. Banjole (Općina Medulin).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St-889/2015-3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F8548D" w:rsidP="00F8548D" w:rsidR="00F8548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F8548D" w:rsidP="00F8548D" w:rsidR="00F8548D" w:rsidRPr="005D578C">
      <w:pPr>
        <w:rPr>
          <w:rFonts w:cs="Times New Roman" w:eastAsia="Times New Roman"/>
          <w:szCs w:val="24"/>
        </w:rPr>
      </w:pPr>
    </w:p>
    <w:p w:rsidRDefault="00F8548D" w:rsidP="00F8548D" w:rsidR="00F8548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3C1109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8548D" w:rsidP="00F8548D" w:rsidR="00F8548D">
      <w:pPr>
        <w:rPr>
          <w:rFonts w:cs="Times New Roman" w:eastAsia="Times New Roman"/>
          <w:szCs w:val="24"/>
        </w:rPr>
      </w:pPr>
    </w:p>
    <w:p w:rsidRDefault="00F8548D" w:rsidP="00F8548D" w:rsidR="00F8548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F8548D" w:rsidP="00F8548D" w:rsidR="00F8548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644BE8">
        <w:rPr>
          <w:rFonts w:cs="Times New Roman" w:eastAsia="Times New Roman"/>
          <w:szCs w:val="24"/>
        </w:rPr>
        <w:t>, v.r.</w:t>
      </w:r>
    </w:p>
    <w:p w:rsidRDefault="00F8548D" w:rsidP="00F8548D" w:rsidR="00F8548D">
      <w:pPr>
        <w:jc w:val="left"/>
        <w:rPr>
          <w:rFonts w:cs="Times New Roman" w:eastAsia="Times New Roman"/>
          <w:szCs w:val="24"/>
        </w:rPr>
      </w:pPr>
    </w:p>
    <w:p w:rsidRDefault="00F8548D" w:rsidP="00F8548D" w:rsidR="00F8548D" w:rsidRPr="005D578C">
      <w:pPr>
        <w:jc w:val="left"/>
        <w:rPr>
          <w:rFonts w:cs="Times New Roman" w:eastAsia="Times New Roman"/>
          <w:szCs w:val="24"/>
        </w:rPr>
      </w:pPr>
    </w:p>
    <w:p w:rsidRDefault="00F8548D" w:rsidP="00F8548D" w:rsidR="00F8548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F8548D" w:rsidP="00F8548D" w:rsidR="00F8548D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F8548D" w:rsidP="00F8548D" w:rsidR="00F8548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F8548D" w:rsidP="00F8548D" w:rsidR="00F8548D">
      <w:pPr>
        <w:rPr>
          <w:rFonts w:cs="Times New Roman" w:eastAsia="Times New Roman"/>
          <w:szCs w:val="24"/>
        </w:rPr>
      </w:pPr>
    </w:p>
    <w:p w:rsidRDefault="00F8548D" w:rsidP="00F8548D" w:rsidR="00F8548D" w:rsidRPr="005D578C">
      <w:pPr>
        <w:rPr>
          <w:rFonts w:cs="Times New Roman" w:eastAsia="Times New Roman"/>
          <w:szCs w:val="24"/>
        </w:rPr>
      </w:pPr>
    </w:p>
    <w:p w:rsidRDefault="00F8548D" w:rsidP="00F8548D" w:rsidR="00F8548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8548D" w:rsidP="00F8548D" w:rsidR="00F8548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F8548D" w:rsidP="00F8548D" w:rsidR="00F8548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ING MAR d. o. o. Banjole (Općina Medulin), Dračice 29,</w:t>
      </w:r>
    </w:p>
    <w:p w:rsidRDefault="00F8548D" w:rsidP="00F8548D" w:rsidR="00F8548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Edi Černeka, Banjole, Dračice 29, </w:t>
      </w:r>
    </w:p>
    <w:p w:rsidRDefault="00F8548D" w:rsidP="00F8548D" w:rsidR="00F8548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F8548D" w:rsidP="00F8548D" w:rsidR="00F8548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F8548D" w:rsidP="00F8548D" w:rsidR="00F8548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F8548D" w:rsidP="00F8548D" w:rsidR="00F8548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F8548D" w:rsidP="00F8548D" w:rsidR="00F8548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F8548D" w:rsidP="00F8548D" w:rsidR="00F8548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F8548D" w:rsidP="00F8548D" w:rsidR="00F8548D"/>
    <w:p w:rsidRDefault="00F8548D" w:rsidP="00F8548D" w:rsidR="00F8548D"/>
    <w:p w:rsidRDefault="00F8548D" w:rsidP="00F8548D" w:rsidR="00F8548D"/>
    <w:p w:rsidRDefault="00F8548D" w:rsidP="00F8548D" w:rsidR="00F8548D"/>
    <w:p w:rsidRDefault="00644BE8" w:rsidR="00387208"/>
    <w:sectPr w:rsidSect="00A75449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548D" w:rsidP="00F8548D" w:rsidR="00F8548D">
      <w:r>
        <w:separator/>
      </w:r>
    </w:p>
  </w:endnote>
  <w:endnote w:id="0" w:type="continuationSeparator">
    <w:p w:rsidRDefault="00F8548D" w:rsidP="00F8548D" w:rsidR="00F854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548D" w:rsidP="00F8548D" w:rsidR="00F8548D">
      <w:r>
        <w:separator/>
      </w:r>
    </w:p>
  </w:footnote>
  <w:footnote w:id="0" w:type="continuationSeparator">
    <w:p w:rsidRDefault="00F8548D" w:rsidP="00F8548D" w:rsidR="00F854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48D" w:rsidP="00A75449" w:rsidR="00A7544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44BE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St-889/2015-5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48D" w:rsidP="00A75449" w:rsidR="00A75449" w:rsidRPr="00A074C3">
    <w:pPr>
      <w:pStyle w:val="Zaglavlje"/>
      <w:jc w:val="right"/>
      <w:rPr>
        <w:szCs w:val="24"/>
      </w:rPr>
    </w:pPr>
    <w:r>
      <w:rPr>
        <w:szCs w:val="24"/>
      </w:rPr>
      <w:t>9 St-889/2015-5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1A72"/>
    <w:rsid w:val="003C1109"/>
    <w:rsid w:val="00591A72"/>
    <w:rsid w:val="00644BE8"/>
    <w:rsid w:val="0075528E"/>
    <w:rsid w:val="0079403F"/>
    <w:rsid w:val="00F6205C"/>
    <w:rsid w:val="00F85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548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8548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8548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54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548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8548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8548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4B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4BE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44BE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44BE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44BE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548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8548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8548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54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548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8548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8548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4B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4BE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44BE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44BE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44BE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</izvorni_sadrzaj>
    <derivirana_varijabla naziv="DomainObject.Predmet.Broj_1">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St-889/2015</izvorni_sadrzaj>
    <derivirana_varijabla naziv="DomainObject.Predmet.OznakaBroj_1">St-889/2015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ING MAR d.o.o. BANJOLE</izvorni_sadrzaj>
    <derivirana_varijabla naziv="DomainObject.Predmet.ProtustrankaFormated_1">  ING MAR d.o.o. BANJOLE</derivirana_varijabla>
  </DomainObject.Predmet.ProtustrankaFormated>
  <DomainObject.Predmet.ProtustrankaFormatedOIB>
    <izvorni_sadrzaj>  ING MAR d.o.o. BANJOLE, OIB 21165195993</izvorni_sadrzaj>
    <derivirana_varijabla naziv="DomainObject.Predmet.ProtustrankaFormatedOIB_1">  ING MAR d.o.o. BANJOLE, OIB 21165195993</derivirana_varijabla>
  </DomainObject.Predmet.ProtustrankaFormatedOIB>
  <DomainObject.Predmet.ProtustrankaFormatedWithAdress>
    <izvorni_sadrzaj> ING MAR d.o.o. BANJOLE, Dračice 29, 52100 Banjole</izvorni_sadrzaj>
    <derivirana_varijabla naziv="DomainObject.Predmet.ProtustrankaFormatedWithAdress_1"> ING MAR d.o.o. BANJOLE, Dračice 29, 52100 Banjole</derivirana_varijabla>
  </DomainObject.Predmet.ProtustrankaFormatedWithAdress>
  <DomainObject.Predmet.ProtustrankaFormatedWithAdressOIB>
    <izvorni_sadrzaj> ING MAR d.o.o. BANJOLE, OIB 21165195993, Dračice 29, 52100 Banjole</izvorni_sadrzaj>
    <derivirana_varijabla naziv="DomainObject.Predmet.ProtustrankaFormatedWithAdressOIB_1"> ING MAR d.o.o. BANJOLE, OIB 21165195993, Dračice 29, 52100 Banjole</derivirana_varijabla>
  </DomainObject.Predmet.ProtustrankaFormatedWithAdressOIB>
  <DomainObject.Predmet.ProtustrankaWithAdress>
    <izvorni_sadrzaj>ING MAR d.o.o. BANJOLE Dračice 29, 52100 Banjole</izvorni_sadrzaj>
    <derivirana_varijabla naziv="DomainObject.Predmet.ProtustrankaWithAdress_1">ING MAR d.o.o. BANJOLE Dračice 29, 52100 Banjole</derivirana_varijabla>
  </DomainObject.Predmet.ProtustrankaWithAdress>
  <DomainObject.Predmet.ProtustrankaWithAdressOIB>
    <izvorni_sadrzaj>ING MAR d.o.o. BANJOLE, OIB 21165195993, Dračice 29, 52100 Banjole</izvorni_sadrzaj>
    <derivirana_varijabla naziv="DomainObject.Predmet.ProtustrankaWithAdressOIB_1">ING MAR d.o.o. BANJOLE, OIB 21165195993, Dračice 29, 52100 Banjole</derivirana_varijabla>
  </DomainObject.Predmet.ProtustrankaWithAdressOIB>
  <DomainObject.Predmet.ProtustrankaNazivFormated>
    <izvorni_sadrzaj>ING MAR d.o.o. BANJOLE</izvorni_sadrzaj>
    <derivirana_varijabla naziv="DomainObject.Predmet.ProtustrankaNazivFormated_1">ING MAR d.o.o. BANJOLE</derivirana_varijabla>
  </DomainObject.Predmet.ProtustrankaNazivFormated>
  <DomainObject.Predmet.ProtustrankaNazivFormatedOIB>
    <izvorni_sadrzaj>ING MAR d.o.o. BANJOLE, OIB 21165195993</izvorni_sadrzaj>
    <derivirana_varijabla naziv="DomainObject.Predmet.ProtustrankaNazivFormatedOIB_1">ING MAR d.o.o. BANJOLE, OIB 21165195993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160.00</izvorni_sadrzaj>
    <derivirana_varijabla naziv="DomainObject.Predmet.TrenutnaVrijednost_1">160.00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ING MAR d.o.o. BANJOLE</item>
    </izvorni_sadrzaj>
    <derivirana_varijabla naziv="DomainObject.Predmet.ProtuStrankaListFormated_1">
      <item>ING MAR d.o.o. BANJOLE</item>
    </derivirana_varijabla>
  </DomainObject.Predmet.ProtuStrankaListFormated>
  <DomainObject.Predmet.ProtuStrankaListFormatedOIB>
    <izvorni_sadrzaj>
      <item>ING MAR d.o.o. BANJOLE, OIB 21165195993</item>
    </izvorni_sadrzaj>
    <derivirana_varijabla naziv="DomainObject.Predmet.ProtuStrankaListFormatedOIB_1">
      <item>ING MAR d.o.o. BANJOLE, OIB 21165195993</item>
    </derivirana_varijabla>
  </DomainObject.Predmet.ProtuStrankaListFormatedOIB>
  <DomainObject.Predmet.ProtuStrankaListFormatedWithAdress>
    <izvorni_sadrzaj>
      <item>ING MAR d.o.o. BANJOLE, Dračice 29, 52100 Banjole</item>
    </izvorni_sadrzaj>
    <derivirana_varijabla naziv="DomainObject.Predmet.ProtuStrankaListFormatedWithAdress_1">
      <item>ING MAR d.o.o. BANJOLE, Dračice 29, 52100 Banjole</item>
    </derivirana_varijabla>
  </DomainObject.Predmet.ProtuStrankaListFormatedWithAdress>
  <DomainObject.Predmet.ProtuStrankaListFormatedWithAdressOIB>
    <izvorni_sadrzaj>
      <item>ING MAR d.o.o. BANJOLE, OIB 21165195993, Dračice 29, 52100 Banjole</item>
    </izvorni_sadrzaj>
    <derivirana_varijabla naziv="DomainObject.Predmet.ProtuStrankaListFormatedWithAdressOIB_1">
      <item>ING MAR d.o.o. BANJOLE, OIB 21165195993, Dračice 29, 52100 Banjole</item>
    </derivirana_varijabla>
  </DomainObject.Predmet.ProtuStrankaListFormatedWithAdressOIB>
  <DomainObject.Predmet.ProtuStrankaListNazivFormated>
    <izvorni_sadrzaj>
      <item>ING MAR d.o.o. BANJOLE</item>
    </izvorni_sadrzaj>
    <derivirana_varijabla naziv="DomainObject.Predmet.ProtuStrankaListNazivFormated_1">
      <item>ING MAR d.o.o. BANJOLE</item>
    </derivirana_varijabla>
  </DomainObject.Predmet.ProtuStrankaListNazivFormated>
  <DomainObject.Predmet.ProtuStrankaListNazivFormatedOIB>
    <izvorni_sadrzaj>
      <item>ING MAR d.o.o. BANJOLE, OIB 21165195993</item>
    </izvorni_sadrzaj>
    <derivirana_varijabla naziv="DomainObject.Predmet.ProtuStrankaListNazivFormatedOIB_1">
      <item>ING MAR d.o.o. BANJOLE, OIB 21165195993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ING MAR d.o.o. BANJOLE</izvorni_sadrzaj>
    <derivirana_varijabla naziv="DomainObject.Predmet.ProtustrankaIDrugi_1">ING MAR d.o.o. BANJOLE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ING MAR d.o.o. BANJOLE, OIB 21165195993, Dračice 29, 52100 Banjole</izvorni_sadrzaj>
    <derivirana_varijabla naziv="DomainObject.Predmet.ProtustrankaIDrugiAdressOIB_1">ING MAR d.o.o. BANJOLE, OIB 21165195993, Dračice 29, 52100 Banjole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ING MAR d.o.o. BANJOLE</item>
    </izvorni_sadrzaj>
    <derivirana_varijabla naziv="DomainObject.Predmet.SudioniciListNaziv_1">
      <item>FINANCIJSKA AGENCIJA, RC RIJEKA, PODRUŽNICA PULA, PULA</item>
      <item>ING MAR d.o.o. BANJOLE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ING MAR d.o.o. BANJOLE, OIB 21165195993, Dračice 29,52100 Banjole</item>
    </izvorni_sadrzaj>
    <derivirana_varijabla naziv="DomainObject.Predmet.SudioniciListAdressOIB_1">
      <item>FINANCIJSKA AGENCIJA, RC RIJEKA, PODRUŽNICA PULA, PULA, OIB 85821130368, Ulica grada Vukovara 70,Zagreb</item>
      <item>ING MAR d.o.o. BANJOLE, OIB 21165195993, Dračice 29,52100 Banjole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21165195993</item>
    </izvorni_sadrzaj>
    <derivirana_varijabla naziv="DomainObject.Predmet.SudioniciListNazivOIB_1">
      <item>, OIB 85821130368</item>
      <item>, OIB 21165195993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585</properties:Words>
  <properties:Characters>3110</properties:Characters>
  <properties:Lines>81</properties:Lines>
  <properties:Paragraphs>30</properties:Paragraphs>
  <properties:TotalTime>4</properties:TotalTime>
  <properties:ScaleCrop>false</properties:ScaleCrop>
  <properties:LinksUpToDate>false</properties:LinksUpToDate>
  <properties:CharactersWithSpaces>3718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2016-03-14T12:38:00Z</dcterms:created>
  <dc:creator>Mihaela Kaligari</dc:creator>
  <dc:description/>
  <cp:keywords/>
  <cp:lastModifiedBy>Ana Jeromela</cp:lastModifiedBy>
  <cp:lastPrinted>2016-03-30T06:50:00Z</cp:lastPrinted>
  <dcterms:modified xmlns:xsi="http://www.w3.org/2001/XMLSchema-instance" xsi:type="dcterms:W3CDTF">2016-03-30T06:50:00Z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