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e3c27" w14:paraId="f0e3c27" w:rsidRDefault="00D61F89" w:rsidP="00D61F89" w:rsidR="00D61F89">
      <w:pPr>
        <w:ind w:left="708"/>
        <w:jc w:val="both"/>
        <w15:collapsed w:val="false"/>
      </w:pPr>
      <w:bookmarkStart w:name="_GoBack" w:id="0"/>
      <w:bookmarkEnd w:id="0"/>
      <w:r>
        <w:rPr>
          <w:noProof/>
        </w:rPr>
        <w:drawing>
          <wp:inline distR="0" distL="0" distB="0" distT="0">
            <wp:extent cy="908050" cx="679450"/>
            <wp:effectExtent b="6350" r="6350" t="0" l="0"/>
            <wp:docPr descr="Opis: grb rh" name="Slika 1" id="1"/>
            <wp:cNvGraphicFramePr>
              <a:graphicFrameLocks noChangeAspect="true"/>
            </wp:cNvGraphicFramePr>
            <a:graphic>
              <a:graphicData uri="http://schemas.openxmlformats.org/drawingml/2006/picture">
                <pic:pic>
                  <pic:nvPicPr>
                    <pic:cNvPr descr="Opis: grb rh" name="Slika 1" id="0"/>
                    <pic:cNvPicPr>
                      <a:picLocks noChangeArrowheads="true" noChangeAspect="true"/>
                    </pic:cNvPicPr>
                  </pic:nvPicPr>
                  <pic:blipFill>
                    <a:blip r:link="rId8"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8050" cx="679450"/>
                    </a:xfrm>
                    <a:prstGeom prst="rect">
                      <a:avLst/>
                    </a:prstGeom>
                    <a:noFill/>
                    <a:ln>
                      <a:noFill/>
                    </a:ln>
                  </pic:spPr>
                </pic:pic>
              </a:graphicData>
            </a:graphic>
          </wp:inline>
        </w:drawing>
      </w:r>
    </w:p>
    <w:p w:rsidRDefault="00D61F89" w:rsidP="00D61F89" w:rsidR="00D61F89">
      <w:pPr>
        <w:jc w:val="both"/>
      </w:pPr>
      <w:r>
        <w:t xml:space="preserve">  </w:t>
      </w:r>
    </w:p>
    <w:p w:rsidRDefault="00D61F89" w:rsidP="00D61F89" w:rsidR="00D61F89">
      <w:r>
        <w:t>REPUBLIKA HRVATSKA</w:t>
      </w:r>
    </w:p>
    <w:p w:rsidRDefault="00D61F89" w:rsidP="00D61F89" w:rsidR="00D61F89">
      <w:r>
        <w:t>TRGOVAČKI SUD U OSIJEKU</w:t>
      </w:r>
    </w:p>
    <w:p w:rsidRDefault="00D61F89" w:rsidP="00D61F89" w:rsidR="00D61F89">
      <w:r>
        <w:t xml:space="preserve">STALNA SLUŽBA U SLAVONSKOM BRODU </w:t>
      </w:r>
    </w:p>
    <w:p w:rsidRDefault="00D61F89" w:rsidP="00D61F89" w:rsidR="00D61F89">
      <w:r>
        <w:t>Trg pobjede 13</w:t>
      </w:r>
    </w:p>
    <w:p w:rsidRDefault="00D61F89" w:rsidP="00D61F89" w:rsidR="00D61F89">
      <w:r>
        <w:t>35000 SLAVONSKI BROD                                               </w:t>
      </w:r>
      <w:r w:rsidR="00CE7781">
        <w:t xml:space="preserve">                         </w:t>
      </w:r>
      <w:r w:rsidR="00CE7781" w:rsidRPr="00CE7781">
        <w:rPr>
          <w:b/>
        </w:rPr>
        <w:t>1</w:t>
      </w:r>
      <w:r w:rsidRPr="00CE7781">
        <w:rPr>
          <w:b/>
        </w:rPr>
        <w:t>/St-</w:t>
      </w:r>
      <w:r w:rsidR="00E17B60">
        <w:rPr>
          <w:b/>
        </w:rPr>
        <w:t>2231/2016-47</w:t>
      </w:r>
    </w:p>
    <w:p w:rsidRDefault="00D61F89" w:rsidP="00D61F89" w:rsidR="00D61F89"/>
    <w:p w:rsidRDefault="00D61F89" w:rsidP="00D61F89" w:rsidR="00D61F89">
      <w:pPr>
        <w:jc w:val="center"/>
        <w:rPr>
          <w:b/>
          <w:bCs/>
        </w:rPr>
      </w:pPr>
      <w:r>
        <w:rPr>
          <w:b/>
          <w:bCs/>
        </w:rPr>
        <w:t>   R E P U B L I K A   H R V A T S K A</w:t>
      </w:r>
    </w:p>
    <w:p w:rsidRDefault="00D61F89" w:rsidP="00D61F89" w:rsidR="00D61F89">
      <w:pPr>
        <w:jc w:val="center"/>
        <w:rPr>
          <w:b/>
          <w:bCs/>
        </w:rPr>
      </w:pPr>
      <w:r>
        <w:rPr>
          <w:b/>
          <w:bCs/>
        </w:rPr>
        <w:t>R J E Š E N J E   O   D O S U D I</w:t>
      </w:r>
    </w:p>
    <w:p w:rsidRDefault="00D61F89" w:rsidP="00D61F89" w:rsidR="00D61F89">
      <w:pPr>
        <w:jc w:val="center"/>
        <w:rPr>
          <w:b/>
          <w:bCs/>
        </w:rPr>
      </w:pPr>
    </w:p>
    <w:p w:rsidRDefault="00D61F89" w:rsidP="00D61F89" w:rsidR="00D61F89">
      <w:pPr>
        <w:ind w:firstLine="708"/>
        <w:jc w:val="both"/>
      </w:pPr>
      <w:r>
        <w:t xml:space="preserve">TRGOVAČKI SUD U OSIJEKU, STALNA SLUŽBA U SLAVONSKOM BRODU, po stečajnoj sutkinji </w:t>
      </w:r>
      <w:r w:rsidR="008A51BA">
        <w:t>Vesni Vukelić</w:t>
      </w:r>
      <w:r>
        <w:t xml:space="preserve">, u postupku stečaja nad dužnikom </w:t>
      </w:r>
      <w:r w:rsidR="00E17B60">
        <w:rPr>
          <w:color w:val="000000"/>
        </w:rPr>
        <w:t>VENJE d.o.o. u stečaju Gradište, Gradište 73a, OIB 85764587113</w:t>
      </w:r>
      <w:r>
        <w:rPr>
          <w:color w:val="000000"/>
        </w:rPr>
        <w:t xml:space="preserve">, </w:t>
      </w:r>
      <w:r w:rsidR="00CE7781">
        <w:rPr>
          <w:color w:val="000000"/>
        </w:rPr>
        <w:t>dana</w:t>
      </w:r>
      <w:r>
        <w:t xml:space="preserve"> </w:t>
      </w:r>
      <w:r w:rsidR="00CE7781">
        <w:t>2</w:t>
      </w:r>
      <w:r w:rsidR="00437DC6">
        <w:t>5</w:t>
      </w:r>
      <w:r w:rsidR="00CE7781">
        <w:t>.travnja</w:t>
      </w:r>
      <w:r>
        <w:t xml:space="preserve"> 2018.</w:t>
      </w:r>
      <w:r w:rsidR="00CE7781">
        <w:t>g.</w:t>
      </w:r>
    </w:p>
    <w:p w:rsidRDefault="00D61F89" w:rsidP="00D61F89" w:rsidR="00D61F89">
      <w:pPr>
        <w:ind w:firstLine="708"/>
        <w:jc w:val="both"/>
      </w:pPr>
    </w:p>
    <w:p w:rsidRDefault="009358BB" w:rsidP="00D61F89" w:rsidR="009358BB">
      <w:pPr>
        <w:ind w:firstLine="708"/>
        <w:jc w:val="both"/>
      </w:pPr>
    </w:p>
    <w:p w:rsidRDefault="00D61F89" w:rsidP="00D61F89" w:rsidR="00D61F89">
      <w:pPr>
        <w:jc w:val="center"/>
      </w:pPr>
      <w:r>
        <w:t>r i j e š i o    j e</w:t>
      </w:r>
    </w:p>
    <w:p w:rsidRDefault="009358BB" w:rsidP="00D61F89" w:rsidR="009358BB">
      <w:pPr>
        <w:jc w:val="center"/>
      </w:pPr>
    </w:p>
    <w:p w:rsidRDefault="00D61F89" w:rsidP="00D61F89" w:rsidR="00D61F89">
      <w:pPr>
        <w:jc w:val="both"/>
      </w:pPr>
    </w:p>
    <w:p w:rsidRDefault="00D61F89" w:rsidP="00D61F89" w:rsidR="00D61F89">
      <w:pPr>
        <w:numPr>
          <w:ilvl w:val="0"/>
          <w:numId w:val="3"/>
        </w:numPr>
        <w:jc w:val="both"/>
        <w:rPr>
          <w:b/>
          <w:bCs/>
        </w:rPr>
      </w:pPr>
      <w:r>
        <w:t xml:space="preserve">Ponuditelju </w:t>
      </w:r>
      <w:r w:rsidR="00E17B60">
        <w:rPr>
          <w:b/>
          <w:bCs/>
        </w:rPr>
        <w:t xml:space="preserve">MRAMOR COMERCE d.o.o. </w:t>
      </w:r>
      <w:proofErr w:type="spellStart"/>
      <w:r w:rsidR="00E17B60">
        <w:rPr>
          <w:b/>
          <w:bCs/>
        </w:rPr>
        <w:t>Mučići</w:t>
      </w:r>
      <w:proofErr w:type="spellEnd"/>
      <w:r w:rsidR="00E17B60">
        <w:rPr>
          <w:b/>
          <w:bCs/>
        </w:rPr>
        <w:t xml:space="preserve"> 31b, </w:t>
      </w:r>
      <w:proofErr w:type="spellStart"/>
      <w:r w:rsidR="00E17B60">
        <w:rPr>
          <w:b/>
          <w:bCs/>
        </w:rPr>
        <w:t>Jurdani</w:t>
      </w:r>
      <w:proofErr w:type="spellEnd"/>
      <w:r w:rsidR="00E17B60">
        <w:rPr>
          <w:b/>
          <w:bCs/>
        </w:rPr>
        <w:t>, OIB 07639169064</w:t>
      </w:r>
      <w:r w:rsidR="009358BB">
        <w:t xml:space="preserve">, </w:t>
      </w:r>
      <w:r w:rsidR="008A51BA">
        <w:t>dosuđuju</w:t>
      </w:r>
      <w:r>
        <w:t xml:space="preserve"> se </w:t>
      </w:r>
      <w:r w:rsidR="008A51BA">
        <w:t>nekretnine vlasništva</w:t>
      </w:r>
      <w:r>
        <w:t xml:space="preserve"> stečajnog dužnika </w:t>
      </w:r>
      <w:r w:rsidR="00E17B60">
        <w:rPr>
          <w:color w:val="000000"/>
        </w:rPr>
        <w:t>VENJE d.o.o. u stečaju Gradište, Gradište 73a, OIB 85764587113</w:t>
      </w:r>
      <w:r w:rsidR="0048606D">
        <w:rPr>
          <w:color w:val="000000"/>
        </w:rPr>
        <w:t>,</w:t>
      </w:r>
      <w:r w:rsidR="008A51BA">
        <w:rPr>
          <w:color w:val="000000"/>
        </w:rPr>
        <w:t xml:space="preserve"> </w:t>
      </w:r>
      <w:r w:rsidR="00700726">
        <w:t>i to</w:t>
      </w:r>
      <w:r>
        <w:t xml:space="preserve">: </w:t>
      </w:r>
    </w:p>
    <w:p w:rsidRDefault="00D61F89" w:rsidP="009358BB" w:rsidR="00D61F89">
      <w:pPr>
        <w:spacing w:afterAutospacing="true" w:after="100" w:beforeAutospacing="true" w:before="100"/>
        <w:ind w:firstLine="567"/>
        <w:jc w:val="both"/>
        <w:rPr>
          <w:b/>
          <w:bCs/>
          <w:color w:val="000000"/>
        </w:rPr>
      </w:pPr>
      <w:r>
        <w:rPr>
          <w:b/>
          <w:bCs/>
          <w:color w:val="000000"/>
        </w:rPr>
        <w:t xml:space="preserve">- </w:t>
      </w:r>
      <w:r w:rsidR="00700726">
        <w:rPr>
          <w:b/>
          <w:bCs/>
          <w:color w:val="000000"/>
        </w:rPr>
        <w:t xml:space="preserve">označene sa kč.br. 509/1, upisane u zk.ul.562 k.o. Gradište, u naravi izgrađeno zemljište površine 30 m2, izgrađeno zemljište površine 13 m2, izgrađeno zemljište površine 252 m2, dvorište površine 2436 m2, oranica površine 1960 m2, vinograd površine 6951 m2, vinograd površine 5721 m2, sve zajedno </w:t>
      </w:r>
      <w:proofErr w:type="spellStart"/>
      <w:r w:rsidR="00700726">
        <w:rPr>
          <w:b/>
          <w:bCs/>
          <w:color w:val="000000"/>
        </w:rPr>
        <w:t>Krndija</w:t>
      </w:r>
      <w:proofErr w:type="spellEnd"/>
      <w:r w:rsidR="00700726">
        <w:rPr>
          <w:b/>
          <w:bCs/>
          <w:color w:val="000000"/>
        </w:rPr>
        <w:t xml:space="preserve"> ukupne površine 17363 m2</w:t>
      </w:r>
    </w:p>
    <w:p w:rsidRDefault="00DB5542" w:rsidP="009358BB" w:rsidR="00DB5542">
      <w:pPr>
        <w:spacing w:afterAutospacing="true" w:after="100" w:beforeAutospacing="true" w:before="100"/>
        <w:ind w:firstLine="567"/>
        <w:jc w:val="both"/>
        <w:rPr>
          <w:b/>
          <w:bCs/>
          <w:color w:val="000000"/>
        </w:rPr>
      </w:pPr>
      <w:r>
        <w:rPr>
          <w:b/>
          <w:bCs/>
          <w:color w:val="000000"/>
        </w:rPr>
        <w:t>za iznos od 346.000,00 kn.</w:t>
      </w:r>
    </w:p>
    <w:p w:rsidRDefault="00521E78" w:rsidP="00521E78" w:rsidR="00521E78">
      <w:pPr>
        <w:pStyle w:val="Odlomakpopisa"/>
        <w:numPr>
          <w:ilvl w:val="0"/>
          <w:numId w:val="3"/>
        </w:numPr>
        <w:jc w:val="both"/>
      </w:pPr>
      <w:r>
        <w:t xml:space="preserve">Ponuditelj-kupac </w:t>
      </w:r>
      <w:r w:rsidR="00DB4519">
        <w:rPr>
          <w:b/>
          <w:bCs/>
        </w:rPr>
        <w:t xml:space="preserve">MRAMOR COMERCE d.o.o. </w:t>
      </w:r>
      <w:proofErr w:type="spellStart"/>
      <w:r w:rsidR="00DB4519">
        <w:rPr>
          <w:b/>
          <w:bCs/>
        </w:rPr>
        <w:t>Mučići</w:t>
      </w:r>
      <w:proofErr w:type="spellEnd"/>
      <w:r w:rsidR="00DB4519">
        <w:rPr>
          <w:b/>
          <w:bCs/>
        </w:rPr>
        <w:t xml:space="preserve"> 31b, </w:t>
      </w:r>
      <w:proofErr w:type="spellStart"/>
      <w:r w:rsidR="00DB4519">
        <w:rPr>
          <w:b/>
          <w:bCs/>
        </w:rPr>
        <w:t>Jurdani</w:t>
      </w:r>
      <w:proofErr w:type="spellEnd"/>
      <w:r w:rsidR="00DB4519">
        <w:rPr>
          <w:b/>
          <w:bCs/>
        </w:rPr>
        <w:t>, OIB 07639169064</w:t>
      </w:r>
      <w:r w:rsidR="00DB4519">
        <w:t>,</w:t>
      </w:r>
      <w:r>
        <w:t xml:space="preserve"> dužan je uplatiti </w:t>
      </w:r>
      <w:proofErr w:type="spellStart"/>
      <w:r>
        <w:t>kupovninu</w:t>
      </w:r>
      <w:proofErr w:type="spellEnd"/>
      <w:r>
        <w:t xml:space="preserve"> u iznosu od </w:t>
      </w:r>
      <w:r w:rsidR="00DB4519">
        <w:rPr>
          <w:b/>
        </w:rPr>
        <w:t>346.000</w:t>
      </w:r>
      <w:r>
        <w:rPr>
          <w:b/>
        </w:rPr>
        <w:t>,00</w:t>
      </w:r>
      <w:r w:rsidRPr="00521E78">
        <w:rPr>
          <w:b/>
        </w:rPr>
        <w:t xml:space="preserve"> kn</w:t>
      </w:r>
      <w:r>
        <w:t>, umanjeno za uplaćenu jamčevinu, u roku od 30 dana, računajući od dana završetka elektroničke javne dražbe (</w:t>
      </w:r>
      <w:r w:rsidR="001347DD">
        <w:t>11</w:t>
      </w:r>
      <w:r>
        <w:t>.04.2018.g.)</w:t>
      </w:r>
    </w:p>
    <w:p w:rsidRDefault="00521E78" w:rsidP="00521E78" w:rsidR="00521E78">
      <w:pPr>
        <w:jc w:val="both"/>
      </w:pPr>
    </w:p>
    <w:p w:rsidRDefault="001347DD" w:rsidP="00521E78" w:rsidR="00D61F89">
      <w:pPr>
        <w:ind w:left="567"/>
        <w:jc w:val="both"/>
      </w:pPr>
      <w:r w:rsidRPr="00437DC6">
        <w:rPr>
          <w:b/>
        </w:rPr>
        <w:t>III</w:t>
      </w:r>
      <w:r>
        <w:t xml:space="preserve">- </w:t>
      </w:r>
      <w:proofErr w:type="spellStart"/>
      <w:r>
        <w:t>Kupovnina</w:t>
      </w:r>
      <w:proofErr w:type="spellEnd"/>
      <w:r>
        <w:t xml:space="preserve"> se uplaćuje</w:t>
      </w:r>
      <w:r w:rsidR="00D61F89">
        <w:t xml:space="preserve">  na račun za uplatu </w:t>
      </w:r>
      <w:proofErr w:type="spellStart"/>
      <w:r w:rsidR="00D61F89">
        <w:t>kupovnine</w:t>
      </w:r>
      <w:proofErr w:type="spellEnd"/>
      <w:r w:rsidR="00D61F89">
        <w:t xml:space="preserve"> </w:t>
      </w:r>
      <w:r>
        <w:t>FINE</w:t>
      </w:r>
      <w:r w:rsidR="00D61F89">
        <w:t xml:space="preserve">, račun IBAN: HR1123900011300028787, model: HR11, pod "poziv na broj" (PNB) kao podatak prvi (P1) treba upisati broj </w:t>
      </w:r>
      <w:r w:rsidR="00D26CA5">
        <w:t>67300</w:t>
      </w:r>
      <w:r w:rsidR="00D61F89">
        <w:t xml:space="preserve">, a kao podatak drugi (P2*) broj koji je sadržan u tablici pod rednim brojem VII (lista ponuditelja sa zadnjom najvišom valjanom ponudom u nadmetanju), u ovom slučaju broj </w:t>
      </w:r>
      <w:r w:rsidR="00994038">
        <w:t>27065</w:t>
      </w:r>
      <w:r w:rsidR="00D61F89">
        <w:t xml:space="preserve">. </w:t>
      </w:r>
    </w:p>
    <w:p w:rsidRDefault="00D26CA5" w:rsidP="00521E78" w:rsidR="00D26CA5">
      <w:pPr>
        <w:ind w:left="567"/>
        <w:jc w:val="both"/>
      </w:pPr>
    </w:p>
    <w:p w:rsidRDefault="00D26CA5" w:rsidP="00D26CA5" w:rsidR="00D26CA5">
      <w:pPr>
        <w:pStyle w:val="Odlomakpopisa"/>
        <w:numPr>
          <w:ilvl w:val="0"/>
          <w:numId w:val="4"/>
        </w:numPr>
        <w:jc w:val="both"/>
      </w:pPr>
      <w:r>
        <w:t xml:space="preserve">Prilikom uplate </w:t>
      </w:r>
      <w:proofErr w:type="spellStart"/>
      <w:r>
        <w:t>kupovnine</w:t>
      </w:r>
      <w:proofErr w:type="spellEnd"/>
      <w:r>
        <w:t xml:space="preserve"> na račun Agencije potrebno je da uplatitelj u polje 71A na SWIFT-u ili na obrascu naloga za plaćanje u polje "Opcija troška" naznači opciju "OUR".</w:t>
      </w:r>
    </w:p>
    <w:p w:rsidRDefault="00D26CA5" w:rsidP="00D26CA5" w:rsidR="00D26CA5">
      <w:pPr>
        <w:ind w:left="1080"/>
        <w:jc w:val="both"/>
      </w:pPr>
    </w:p>
    <w:p w:rsidRDefault="00D26CA5" w:rsidP="00521E78" w:rsidR="00D26CA5">
      <w:pPr>
        <w:ind w:left="567"/>
        <w:jc w:val="both"/>
      </w:pPr>
    </w:p>
    <w:p w:rsidRDefault="00437DC6" w:rsidP="00437DC6" w:rsidR="00437DC6">
      <w:pPr>
        <w:ind w:left="567"/>
        <w:jc w:val="center"/>
        <w:rPr>
          <w:b/>
        </w:rPr>
      </w:pPr>
    </w:p>
    <w:p w:rsidRDefault="00D26CA5" w:rsidP="00437DC6" w:rsidR="00D26CA5">
      <w:pPr>
        <w:ind w:left="567"/>
        <w:jc w:val="center"/>
        <w:rPr>
          <w:b/>
        </w:rPr>
      </w:pPr>
    </w:p>
    <w:p w:rsidRDefault="00647270" w:rsidP="00437DC6" w:rsidR="00647270">
      <w:pPr>
        <w:ind w:left="567"/>
        <w:jc w:val="right"/>
        <w:rPr>
          <w:b/>
        </w:rPr>
      </w:pPr>
      <w:r w:rsidRPr="00CE7781">
        <w:rPr>
          <w:b/>
        </w:rPr>
        <w:t>1/St-</w:t>
      </w:r>
      <w:r>
        <w:rPr>
          <w:b/>
        </w:rPr>
        <w:t>2231/2016-47</w:t>
      </w:r>
    </w:p>
    <w:p w:rsidRDefault="00437DC6" w:rsidP="00437DC6" w:rsidR="00437DC6">
      <w:pPr>
        <w:ind w:left="567"/>
        <w:jc w:val="right"/>
        <w:rPr>
          <w:b/>
        </w:rPr>
      </w:pPr>
    </w:p>
    <w:p w:rsidRDefault="00437DC6" w:rsidP="00437DC6" w:rsidR="00437DC6">
      <w:pPr>
        <w:ind w:left="567"/>
        <w:jc w:val="right"/>
      </w:pPr>
    </w:p>
    <w:p w:rsidRDefault="00226E0A" w:rsidP="00226E0A" w:rsidR="00D61F89">
      <w:pPr>
        <w:ind w:left="567"/>
        <w:jc w:val="both"/>
      </w:pPr>
      <w:r w:rsidRPr="00437DC6">
        <w:rPr>
          <w:b/>
        </w:rPr>
        <w:t>IV</w:t>
      </w:r>
      <w:r>
        <w:t xml:space="preserve">. </w:t>
      </w:r>
      <w:r w:rsidR="00D61F89">
        <w:t>Kupac je dužan platiti poreze, ako ih je dužan platiti  sukla</w:t>
      </w:r>
      <w:r w:rsidR="00AE3CA8">
        <w:t>dno važećim propisima. Cijena ne</w:t>
      </w:r>
      <w:r w:rsidR="00D61F89">
        <w:t xml:space="preserve"> uključuje porez.</w:t>
      </w:r>
    </w:p>
    <w:p w:rsidRDefault="00D61F89" w:rsidP="00D61F89" w:rsidR="00D61F89">
      <w:pPr>
        <w:jc w:val="both"/>
      </w:pPr>
    </w:p>
    <w:p w:rsidRDefault="00226E0A" w:rsidP="009E02D4" w:rsidR="004955F2">
      <w:pPr>
        <w:ind w:left="567"/>
        <w:jc w:val="both"/>
      </w:pPr>
      <w:r w:rsidRPr="00437DC6">
        <w:rPr>
          <w:b/>
        </w:rPr>
        <w:t>V</w:t>
      </w:r>
      <w:r>
        <w:t xml:space="preserve">.  </w:t>
      </w:r>
      <w:r w:rsidR="0068177D">
        <w:t xml:space="preserve"> Ukoliko </w:t>
      </w:r>
      <w:proofErr w:type="spellStart"/>
      <w:r w:rsidR="0068177D">
        <w:t>kupovnina</w:t>
      </w:r>
      <w:proofErr w:type="spellEnd"/>
      <w:r w:rsidR="0068177D">
        <w:t xml:space="preserve"> ne bude uplaćena</w:t>
      </w:r>
      <w:r w:rsidR="009E02D4">
        <w:t xml:space="preserve"> u navedenom roku, kupac gubi pravo na povrat jamčevine</w:t>
      </w:r>
      <w:r w:rsidR="004955F2">
        <w:t xml:space="preserve"> te će </w:t>
      </w:r>
      <w:r w:rsidR="00AD6007">
        <w:t xml:space="preserve">se u tom slučaju </w:t>
      </w:r>
      <w:r w:rsidR="004955F2">
        <w:t xml:space="preserve">donijeti posebno rješenje kojim će </w:t>
      </w:r>
      <w:r w:rsidR="00AD6007">
        <w:t>se ova odluka</w:t>
      </w:r>
      <w:r w:rsidR="004955F2">
        <w:t xml:space="preserve"> o dosudi oglasiti nevažećom.</w:t>
      </w:r>
    </w:p>
    <w:p w:rsidRDefault="004955F2" w:rsidP="009E02D4" w:rsidR="004955F2">
      <w:pPr>
        <w:ind w:left="567"/>
        <w:jc w:val="both"/>
      </w:pPr>
    </w:p>
    <w:p w:rsidRDefault="00234B3F" w:rsidP="00CC0CCD" w:rsidR="008104B8">
      <w:pPr>
        <w:ind w:firstLine="567"/>
        <w:jc w:val="both"/>
      </w:pPr>
      <w:r w:rsidRPr="00437DC6">
        <w:rPr>
          <w:b/>
        </w:rPr>
        <w:t>VI</w:t>
      </w:r>
      <w:r w:rsidR="00226E0A">
        <w:t xml:space="preserve">. </w:t>
      </w:r>
      <w:r w:rsidR="00B324B7">
        <w:t>Nekretnine</w:t>
      </w:r>
      <w:r w:rsidR="008104B8">
        <w:t xml:space="preserve"> iz </w:t>
      </w:r>
      <w:proofErr w:type="spellStart"/>
      <w:r w:rsidR="008104B8">
        <w:t>toč</w:t>
      </w:r>
      <w:proofErr w:type="spellEnd"/>
      <w:r w:rsidR="008104B8">
        <w:t xml:space="preserve">. I, predat će se kupcu </w:t>
      </w:r>
      <w:r w:rsidR="00262342">
        <w:rPr>
          <w:b/>
          <w:bCs/>
        </w:rPr>
        <w:t xml:space="preserve">MRAMOR COMERCE d.o.o. </w:t>
      </w:r>
      <w:proofErr w:type="spellStart"/>
      <w:r w:rsidR="00262342">
        <w:rPr>
          <w:b/>
          <w:bCs/>
        </w:rPr>
        <w:t>Mučići</w:t>
      </w:r>
      <w:proofErr w:type="spellEnd"/>
      <w:r w:rsidR="00262342">
        <w:rPr>
          <w:b/>
          <w:bCs/>
        </w:rPr>
        <w:t xml:space="preserve"> 31b, </w:t>
      </w:r>
      <w:proofErr w:type="spellStart"/>
      <w:r w:rsidR="00262342">
        <w:rPr>
          <w:b/>
          <w:bCs/>
        </w:rPr>
        <w:t>Jurdani</w:t>
      </w:r>
      <w:proofErr w:type="spellEnd"/>
      <w:r w:rsidR="00262342">
        <w:rPr>
          <w:b/>
          <w:bCs/>
        </w:rPr>
        <w:t>, OIB 07639169064</w:t>
      </w:r>
      <w:r w:rsidR="00262342">
        <w:t>,</w:t>
      </w:r>
      <w:r w:rsidR="008104B8">
        <w:t xml:space="preserve"> nakon što ovo rješenje postane pravomoćno i kupac izvrši uplatu </w:t>
      </w:r>
      <w:proofErr w:type="spellStart"/>
      <w:r w:rsidR="008104B8">
        <w:t>kupovnine</w:t>
      </w:r>
      <w:proofErr w:type="spellEnd"/>
      <w:r w:rsidR="008104B8">
        <w:t>, kada će se odrediti i prijenos prava vlasništva u zemljišnim knjigama na njegovo ime.</w:t>
      </w:r>
    </w:p>
    <w:p w:rsidRDefault="008104B8" w:rsidP="008104B8" w:rsidR="00D61F89">
      <w:pPr>
        <w:ind w:left="567"/>
        <w:jc w:val="both"/>
      </w:pPr>
      <w:r>
        <w:t xml:space="preserve"> </w:t>
      </w:r>
    </w:p>
    <w:p w:rsidRDefault="00234B3F" w:rsidP="00437DC6" w:rsidR="00CA2657">
      <w:pPr>
        <w:ind w:firstLine="567"/>
        <w:jc w:val="both"/>
      </w:pPr>
      <w:r w:rsidRPr="00437DC6">
        <w:rPr>
          <w:b/>
        </w:rPr>
        <w:t>VII</w:t>
      </w:r>
      <w:r w:rsidR="00D61F89">
        <w:t xml:space="preserve">. </w:t>
      </w:r>
      <w:r w:rsidR="00CA2657">
        <w:t xml:space="preserve">Po pravomoćnosti ovog rješenja i uplati </w:t>
      </w:r>
      <w:proofErr w:type="spellStart"/>
      <w:r w:rsidR="00CA2657">
        <w:t>kupovnine</w:t>
      </w:r>
      <w:proofErr w:type="spellEnd"/>
      <w:r w:rsidR="00CA2657">
        <w:t xml:space="preserve"> određuje se u zemljišnim knjigama  brisanje svih prava i tereta koji prestaju prodajom i to: </w:t>
      </w:r>
    </w:p>
    <w:p w:rsidRDefault="00456417" w:rsidP="00CA2657" w:rsidR="00456417">
      <w:pPr>
        <w:ind w:left="720"/>
        <w:jc w:val="both"/>
      </w:pPr>
    </w:p>
    <w:p w:rsidRDefault="00456417" w:rsidP="00CA2657" w:rsidR="00CA2657">
      <w:pPr>
        <w:ind w:left="720"/>
        <w:jc w:val="both"/>
        <w:rPr>
          <w:b/>
        </w:rPr>
      </w:pPr>
      <w:r w:rsidRPr="00456417">
        <w:rPr>
          <w:b/>
        </w:rPr>
        <w:t>na listu B:</w:t>
      </w:r>
    </w:p>
    <w:p w:rsidRDefault="003E1EBD" w:rsidP="00CA2657" w:rsidR="003E1EBD" w:rsidRPr="00456417">
      <w:pPr>
        <w:ind w:left="720"/>
        <w:jc w:val="both"/>
        <w:rPr>
          <w:b/>
        </w:rPr>
      </w:pPr>
    </w:p>
    <w:p w:rsidRDefault="00A07A3E" w:rsidP="00CA2657" w:rsidR="00B324B7">
      <w:pPr>
        <w:numPr>
          <w:ilvl w:val="0"/>
          <w:numId w:val="5"/>
        </w:numPr>
        <w:jc w:val="both"/>
      </w:pPr>
      <w:r>
        <w:t xml:space="preserve"> br. Z-6313/2017- zabilježba rješenja o prodaji nekretnina vlasništva stečajnog dužnika temeljem rješenja ovog suda posl.br. St-2231/2016-36 od 24.10.2017.g.</w:t>
      </w:r>
    </w:p>
    <w:p w:rsidRDefault="003E1EBD" w:rsidP="00CA2657" w:rsidR="003E1EBD">
      <w:pPr>
        <w:numPr>
          <w:ilvl w:val="0"/>
          <w:numId w:val="5"/>
        </w:numPr>
        <w:jc w:val="both"/>
      </w:pPr>
    </w:p>
    <w:p w:rsidRDefault="00456417" w:rsidP="00CA2657" w:rsidR="00B324B7">
      <w:pPr>
        <w:numPr>
          <w:ilvl w:val="0"/>
          <w:numId w:val="5"/>
        </w:numPr>
        <w:jc w:val="both"/>
      </w:pPr>
      <w:r>
        <w:t>br. Z-</w:t>
      </w:r>
      <w:r w:rsidR="00A07A3E">
        <w:t>4366/2016</w:t>
      </w:r>
      <w:r>
        <w:t xml:space="preserve"> – zabilježba </w:t>
      </w:r>
      <w:r w:rsidR="00A07A3E">
        <w:t>rješenja ovog suda o otvaranju stečajnog postupka nad dužnikom posl.br. St-2231/2016-10 od 31.10.2016.g.</w:t>
      </w:r>
    </w:p>
    <w:p w:rsidRDefault="00456417" w:rsidP="00456417" w:rsidR="00456417">
      <w:pPr>
        <w:ind w:left="720"/>
        <w:jc w:val="both"/>
      </w:pPr>
    </w:p>
    <w:p w:rsidRDefault="00456417" w:rsidP="00456417" w:rsidR="00456417">
      <w:pPr>
        <w:ind w:left="720"/>
        <w:jc w:val="both"/>
        <w:rPr>
          <w:b/>
        </w:rPr>
      </w:pPr>
      <w:r w:rsidRPr="00456417">
        <w:rPr>
          <w:b/>
        </w:rPr>
        <w:t>na listu C:</w:t>
      </w:r>
    </w:p>
    <w:p w:rsidRDefault="003E1EBD" w:rsidP="00456417" w:rsidR="003E1EBD" w:rsidRPr="00456417">
      <w:pPr>
        <w:ind w:left="720"/>
        <w:jc w:val="both"/>
        <w:rPr>
          <w:b/>
        </w:rPr>
      </w:pPr>
    </w:p>
    <w:p w:rsidRDefault="00456417" w:rsidP="003E1EBD" w:rsidR="00F84220">
      <w:pPr>
        <w:numPr>
          <w:ilvl w:val="0"/>
          <w:numId w:val="5"/>
        </w:numPr>
        <w:jc w:val="both"/>
      </w:pPr>
      <w:r>
        <w:t>br. Z-</w:t>
      </w:r>
      <w:r w:rsidR="00A81EF8">
        <w:t>3739/15 i Z-1924/11</w:t>
      </w:r>
      <w:r>
        <w:t xml:space="preserve"> – uknjižba </w:t>
      </w:r>
      <w:r w:rsidR="00A81EF8">
        <w:t xml:space="preserve">založnog </w:t>
      </w:r>
      <w:r>
        <w:t xml:space="preserve">prava </w:t>
      </w:r>
      <w:r w:rsidR="00F84220">
        <w:t xml:space="preserve">temeljem sporazuma radi osiguranja novčane tražbine zasnivanjem založnog prava od 21.04.2011.g. i ugovora o dugoročnom kreditu od 14.04.2012.g. za iznos od 539.000 eura, uvećano za ugovorene kamate, naknade i troškove </w:t>
      </w:r>
    </w:p>
    <w:p w:rsidRDefault="003E1EBD" w:rsidP="003E1EBD" w:rsidR="003E1EBD">
      <w:pPr>
        <w:ind w:left="720"/>
        <w:jc w:val="both"/>
      </w:pPr>
    </w:p>
    <w:p w:rsidRDefault="00F84220" w:rsidP="00375C0E" w:rsidR="002113F2">
      <w:pPr>
        <w:jc w:val="both"/>
      </w:pPr>
      <w:r>
        <w:t xml:space="preserve">      -    </w:t>
      </w:r>
      <w:r w:rsidR="002113F2">
        <w:t>br. Z-4414/17 – uknjižba, ustupanja založnog prava temeljem ugovora o prodaji potraživanja od 27.03.2017.g. i izjave ovjerene od 31.03.2017.g. za korist:</w:t>
      </w:r>
    </w:p>
    <w:p w:rsidRDefault="00AE7881" w:rsidP="002113F2" w:rsidR="002113F2">
      <w:pPr>
        <w:ind w:left="720"/>
        <w:jc w:val="both"/>
      </w:pPr>
      <w:r>
        <w:t xml:space="preserve"> </w:t>
      </w:r>
      <w:r w:rsidR="002113F2">
        <w:t xml:space="preserve">MRAMOR COMERCE d.o.o., OIB 07639169064, Rijeka, </w:t>
      </w:r>
      <w:proofErr w:type="spellStart"/>
      <w:r w:rsidR="002113F2">
        <w:t>Jurdani</w:t>
      </w:r>
      <w:proofErr w:type="spellEnd"/>
      <w:r w:rsidR="002113F2">
        <w:t xml:space="preserve">, </w:t>
      </w:r>
      <w:proofErr w:type="spellStart"/>
      <w:r w:rsidR="002113F2">
        <w:t>Mučići</w:t>
      </w:r>
      <w:proofErr w:type="spellEnd"/>
      <w:r w:rsidR="002113F2">
        <w:t xml:space="preserve"> 31b</w:t>
      </w:r>
    </w:p>
    <w:p w:rsidRDefault="002113F2" w:rsidP="00375C0E" w:rsidR="00AE7881">
      <w:pPr>
        <w:jc w:val="both"/>
      </w:pPr>
      <w:r>
        <w:t xml:space="preserve"> </w:t>
      </w:r>
    </w:p>
    <w:p w:rsidRDefault="001674B3" w:rsidP="00201DCD" w:rsidR="001674B3">
      <w:pPr>
        <w:jc w:val="both"/>
      </w:pPr>
    </w:p>
    <w:p w:rsidRDefault="00201DCD" w:rsidP="00201DCD" w:rsidR="00201DCD">
      <w:pPr>
        <w:ind w:firstLine="360"/>
        <w:jc w:val="both"/>
      </w:pPr>
      <w:r w:rsidRPr="00437DC6">
        <w:rPr>
          <w:b/>
        </w:rPr>
        <w:t>IX</w:t>
      </w:r>
      <w:r>
        <w:t xml:space="preserve">. Smatrat će se da je ovo rješenje dostavljeno svim osobama kojima se dostavlja zaključak o prodaji te svim sudionicima na dražbi istekom osmog dana od dana objave na mrežnoj stranici e-Oglasna ploča sudova, a te osobe imaju pravo tražiti da im se u sudskoj pisarnici neposredno preda </w:t>
      </w:r>
      <w:proofErr w:type="spellStart"/>
      <w:r>
        <w:t>otpravak</w:t>
      </w:r>
      <w:proofErr w:type="spellEnd"/>
      <w:r>
        <w:t xml:space="preserve"> rješenja.</w:t>
      </w:r>
    </w:p>
    <w:p w:rsidRDefault="00201DCD" w:rsidP="00201DCD" w:rsidR="00201DCD">
      <w:pPr>
        <w:ind w:firstLine="360"/>
        <w:jc w:val="both"/>
      </w:pPr>
    </w:p>
    <w:p w:rsidRDefault="00201DCD" w:rsidP="00A31754" w:rsidR="00D61F89">
      <w:pPr>
        <w:ind w:firstLine="360"/>
        <w:jc w:val="both"/>
      </w:pPr>
      <w:r w:rsidRPr="00437DC6">
        <w:rPr>
          <w:b/>
        </w:rPr>
        <w:t>X</w:t>
      </w:r>
      <w:r w:rsidR="00437DC6">
        <w:t xml:space="preserve">. </w:t>
      </w:r>
      <w:r>
        <w:t>Rješenje će se dostaviti i Financijskoj agenciji radi objave na mrežnim stranicama Agencije.</w:t>
      </w:r>
    </w:p>
    <w:p w:rsidRDefault="001674B3" w:rsidP="00A31754" w:rsidR="001674B3">
      <w:pPr>
        <w:ind w:firstLine="360"/>
        <w:jc w:val="both"/>
      </w:pPr>
    </w:p>
    <w:p w:rsidRDefault="00D61F89" w:rsidP="00D61F89" w:rsidR="00D61F89">
      <w:pPr>
        <w:jc w:val="center"/>
      </w:pPr>
    </w:p>
    <w:p w:rsidRDefault="008B7F82" w:rsidP="00D61F89" w:rsidR="008B7F82">
      <w:pPr>
        <w:jc w:val="center"/>
      </w:pPr>
    </w:p>
    <w:p w:rsidRDefault="008B7F82" w:rsidP="00D61F89" w:rsidR="008B7F82">
      <w:pPr>
        <w:jc w:val="center"/>
      </w:pPr>
    </w:p>
    <w:p w:rsidRDefault="008B7F82" w:rsidP="00D61F89" w:rsidR="008B7F82">
      <w:pPr>
        <w:jc w:val="center"/>
      </w:pPr>
    </w:p>
    <w:p w:rsidRDefault="008B7F82" w:rsidP="00D61F89" w:rsidR="008B7F82">
      <w:pPr>
        <w:jc w:val="center"/>
      </w:pPr>
    </w:p>
    <w:p w:rsidRDefault="008B7F82" w:rsidP="00D61F89" w:rsidR="008B7F82">
      <w:pPr>
        <w:jc w:val="center"/>
      </w:pPr>
    </w:p>
    <w:p w:rsidRDefault="00647270" w:rsidP="00647270" w:rsidR="00647270">
      <w:pPr>
        <w:jc w:val="right"/>
      </w:pPr>
      <w:r w:rsidRPr="00CE7781">
        <w:rPr>
          <w:b/>
        </w:rPr>
        <w:t>1/St-</w:t>
      </w:r>
      <w:r>
        <w:rPr>
          <w:b/>
        </w:rPr>
        <w:t>2231/2016-47</w:t>
      </w:r>
    </w:p>
    <w:p w:rsidRDefault="00647270" w:rsidP="00D61F89" w:rsidR="00647270">
      <w:pPr>
        <w:jc w:val="center"/>
      </w:pPr>
    </w:p>
    <w:p w:rsidRDefault="00D61F89" w:rsidP="00D61F89" w:rsidR="001674B3">
      <w:pPr>
        <w:jc w:val="center"/>
      </w:pPr>
      <w:r>
        <w:t>Obrazloženje</w:t>
      </w:r>
    </w:p>
    <w:p w:rsidRDefault="00A31754" w:rsidP="00D61F89" w:rsidR="00A31754">
      <w:pPr>
        <w:jc w:val="center"/>
      </w:pPr>
    </w:p>
    <w:p w:rsidRDefault="00201DCD" w:rsidP="00D61F89" w:rsidR="00201DCD">
      <w:pPr>
        <w:jc w:val="center"/>
      </w:pPr>
    </w:p>
    <w:p w:rsidRDefault="00201DCD" w:rsidP="00201DCD" w:rsidR="00201DCD">
      <w:pPr>
        <w:ind w:firstLine="708"/>
      </w:pPr>
      <w:r>
        <w:t>Pravomoćnim rješenjem ovog suda posl.br. St-</w:t>
      </w:r>
      <w:r w:rsidR="008B7F82">
        <w:t>2231/2016-36</w:t>
      </w:r>
      <w:r>
        <w:t xml:space="preserve"> od </w:t>
      </w:r>
      <w:r w:rsidR="008B7F82">
        <w:t>24.listopada</w:t>
      </w:r>
      <w:r>
        <w:t xml:space="preserve"> </w:t>
      </w:r>
      <w:r w:rsidR="008B7F82">
        <w:t>2017</w:t>
      </w:r>
      <w:r>
        <w:t>.g. određeno je da će se imovina stečajnog dužni</w:t>
      </w:r>
      <w:r w:rsidR="00986D9F">
        <w:t xml:space="preserve">ka opterećena </w:t>
      </w:r>
      <w:proofErr w:type="spellStart"/>
      <w:r w:rsidR="00986D9F">
        <w:t>razlučnim</w:t>
      </w:r>
      <w:proofErr w:type="spellEnd"/>
      <w:r w:rsidR="00986D9F">
        <w:t xml:space="preserve"> pravima, a koju čine </w:t>
      </w:r>
      <w:r>
        <w:t>nekretnine opisane u točki I ovog rješenja, prodavati u</w:t>
      </w:r>
      <w:r w:rsidR="00231C90">
        <w:t xml:space="preserve"> s</w:t>
      </w:r>
      <w:r>
        <w:t>tečajnom postupku sukladno odredbi čl. 247 Stečajnog zakona (NN br. 71/15, 104/17, dalje SZ) elektroničkom javnom dražbom koju ć</w:t>
      </w:r>
      <w:r w:rsidR="00545DF6">
        <w:t>e provesti Financijska agencija, dok je z</w:t>
      </w:r>
      <w:r w:rsidR="00141344">
        <w:t>aključkom posl.br.St-</w:t>
      </w:r>
      <w:r w:rsidR="00644D34">
        <w:t>2231/2016-42</w:t>
      </w:r>
      <w:r w:rsidR="00141344">
        <w:t xml:space="preserve"> od </w:t>
      </w:r>
      <w:r w:rsidR="00644D34">
        <w:t>14.prosinca</w:t>
      </w:r>
      <w:r w:rsidR="00141344">
        <w:t xml:space="preserve"> 2017.g. utvrđena vrijednost nekretnina u iznosu </w:t>
      </w:r>
      <w:r w:rsidR="00644D34">
        <w:t>460.000</w:t>
      </w:r>
      <w:r w:rsidR="00141344">
        <w:t>,00 kn</w:t>
      </w:r>
      <w:r w:rsidR="00231C90">
        <w:t>.</w:t>
      </w:r>
    </w:p>
    <w:p w:rsidRDefault="00545DF6" w:rsidP="00201DCD" w:rsidR="00545DF6">
      <w:pPr>
        <w:ind w:firstLine="708"/>
      </w:pPr>
    </w:p>
    <w:p w:rsidRDefault="00545DF6" w:rsidP="00201DCD" w:rsidR="00545DF6">
      <w:pPr>
        <w:ind w:firstLine="708"/>
      </w:pPr>
      <w:r>
        <w:t xml:space="preserve">Nakon završetka elektroničke javne dražbe, podneskom zaprimljenim kod ovog suda 16.travnja 2018.g. Financijska agencija dostavila je izvještaj o provedenoj elektroničkoj javnoj dražbi. </w:t>
      </w:r>
    </w:p>
    <w:p w:rsidRDefault="00545DF6" w:rsidP="00201DCD" w:rsidR="00545DF6">
      <w:pPr>
        <w:ind w:firstLine="708"/>
      </w:pPr>
    </w:p>
    <w:p w:rsidRDefault="00545DF6" w:rsidP="00D315E4" w:rsidR="00437DC6">
      <w:pPr>
        <w:ind w:firstLine="708"/>
      </w:pPr>
      <w:r>
        <w:t xml:space="preserve">Iz izvješća </w:t>
      </w:r>
      <w:r w:rsidR="00FA1FB5">
        <w:t xml:space="preserve">i priloženih isprava </w:t>
      </w:r>
      <w:r>
        <w:t xml:space="preserve">proizlazi </w:t>
      </w:r>
      <w:r w:rsidR="00FA1FB5">
        <w:t xml:space="preserve">da </w:t>
      </w:r>
      <w:r w:rsidR="00644D34">
        <w:t xml:space="preserve">je na prvoj elektroničkoj javnoj dražbi stavljena svega 1 ponuda i to ponuditelja Mramor </w:t>
      </w:r>
      <w:proofErr w:type="spellStart"/>
      <w:r w:rsidR="00644D34">
        <w:t>comerce</w:t>
      </w:r>
      <w:proofErr w:type="spellEnd"/>
      <w:r w:rsidR="00644D34">
        <w:t xml:space="preserve"> d.o.o.</w:t>
      </w:r>
      <w:r w:rsidR="00954FF3">
        <w:t xml:space="preserve"> </w:t>
      </w:r>
      <w:r w:rsidR="00DA7B2A">
        <w:t xml:space="preserve">koji je ujedno i </w:t>
      </w:r>
      <w:proofErr w:type="spellStart"/>
      <w:r w:rsidR="00DA7B2A">
        <w:t>razlučni</w:t>
      </w:r>
      <w:proofErr w:type="spellEnd"/>
      <w:r w:rsidR="00DA7B2A">
        <w:t xml:space="preserve"> vjerovnik s uknjiženim pravom zaloga na predmetnim nekretninama, u iznosu 346.000,00 kn te da</w:t>
      </w:r>
      <w:r w:rsidR="00954FF3">
        <w:t xml:space="preserve"> </w:t>
      </w:r>
      <w:r w:rsidR="00644D34">
        <w:t>je</w:t>
      </w:r>
      <w:r w:rsidR="00954FF3">
        <w:t xml:space="preserve"> </w:t>
      </w:r>
      <w:r w:rsidR="00644D34">
        <w:t>ponuditelj u roku izvršio</w:t>
      </w:r>
      <w:r w:rsidR="00954FF3">
        <w:t xml:space="preserve"> uplatu tražene jamčevine.</w:t>
      </w:r>
    </w:p>
    <w:p w:rsidRDefault="00437DC6" w:rsidP="00954FF3" w:rsidR="00437DC6">
      <w:pPr>
        <w:ind w:firstLine="708"/>
      </w:pPr>
    </w:p>
    <w:p w:rsidRDefault="009573E3" w:rsidP="00954FF3" w:rsidR="00201DCD">
      <w:pPr>
        <w:ind w:firstLine="708"/>
      </w:pPr>
      <w:r>
        <w:t>Kako</w:t>
      </w:r>
      <w:r w:rsidR="00954FF3">
        <w:t xml:space="preserve"> je ponuditelj </w:t>
      </w:r>
      <w:r>
        <w:t xml:space="preserve">Mramor </w:t>
      </w:r>
      <w:proofErr w:type="spellStart"/>
      <w:r>
        <w:t>comerce</w:t>
      </w:r>
      <w:proofErr w:type="spellEnd"/>
      <w:r>
        <w:t xml:space="preserve"> d.o.o.</w:t>
      </w:r>
      <w:r w:rsidR="00954FF3">
        <w:t xml:space="preserve"> </w:t>
      </w:r>
      <w:r>
        <w:t>jedini sudjelovao u nadmetanju za predmetne nekretnine s ponudom u iznosu 346.000,00 kn te</w:t>
      </w:r>
      <w:r w:rsidR="00954FF3">
        <w:t xml:space="preserve"> je </w:t>
      </w:r>
      <w:r>
        <w:t xml:space="preserve">u roku </w:t>
      </w:r>
      <w:r w:rsidR="00954FF3">
        <w:t xml:space="preserve">izvršio uplatu </w:t>
      </w:r>
      <w:r>
        <w:t xml:space="preserve">tražene </w:t>
      </w:r>
      <w:r w:rsidR="00954FF3">
        <w:t xml:space="preserve">jamčevine, to je sud utvrdio da su ispunjene sve pretpostavke da mu se nekretnine dosude pa je iz tih razloga valjalo odlučiti kao </w:t>
      </w:r>
      <w:r w:rsidR="0063536B">
        <w:t>u izreci</w:t>
      </w:r>
      <w:r w:rsidR="00954FF3">
        <w:t xml:space="preserve"> ovog rješenja na temelju odredbe čl. 247 SZ-a</w:t>
      </w:r>
      <w:r w:rsidR="0063536B">
        <w:t>,</w:t>
      </w:r>
      <w:r w:rsidR="00954FF3">
        <w:t xml:space="preserve"> uz primjenu odredbi čl. 103, čl. 105, čl. 106 i čl.108 Ovršnog zakona (NN br. 112/12, 25/13, 93/14, 55/16, 73/17).</w:t>
      </w:r>
    </w:p>
    <w:p w:rsidRDefault="00D61F89" w:rsidP="00D61F89" w:rsidR="00D61F89">
      <w:pPr>
        <w:ind w:firstLine="708"/>
        <w:jc w:val="both"/>
      </w:pPr>
    </w:p>
    <w:p w:rsidRDefault="00D61F89" w:rsidP="00D61F89" w:rsidR="00D61F89">
      <w:pPr>
        <w:ind w:firstLine="708"/>
      </w:pPr>
    </w:p>
    <w:p w:rsidRDefault="00D61F89" w:rsidP="002177A6" w:rsidR="002177A6">
      <w:pPr>
        <w:ind w:firstLine="708"/>
        <w:jc w:val="center"/>
      </w:pPr>
      <w:r>
        <w:t>U Slavonskom Brodu</w:t>
      </w:r>
      <w:r w:rsidR="00954FF3">
        <w:t>,</w:t>
      </w:r>
      <w:r>
        <w:t xml:space="preserve"> </w:t>
      </w:r>
      <w:r w:rsidR="00954FF3">
        <w:t>2</w:t>
      </w:r>
      <w:r w:rsidR="00437DC6">
        <w:t>5</w:t>
      </w:r>
      <w:r w:rsidR="00954FF3">
        <w:t>.travnja</w:t>
      </w:r>
      <w:r>
        <w:t xml:space="preserve"> 2018.</w:t>
      </w:r>
      <w:r w:rsidR="006648BC">
        <w:t>g.</w:t>
      </w:r>
    </w:p>
    <w:p w:rsidRDefault="00D61F89" w:rsidP="00D61F89" w:rsidR="00D61F89">
      <w:r>
        <w:t>                                                                                                                                                                                                                                                              Stečajna sutkinja:</w:t>
      </w:r>
    </w:p>
    <w:p w:rsidRDefault="00D61F89" w:rsidP="00D61F89" w:rsidR="00814BED">
      <w:r>
        <w:t>                                                                                            </w:t>
      </w:r>
      <w:r w:rsidR="00954FF3">
        <w:t xml:space="preserve">            </w:t>
      </w:r>
      <w:r>
        <w:t xml:space="preserve"> </w:t>
      </w:r>
      <w:r w:rsidR="00954FF3">
        <w:t>Vesna Vukelić</w:t>
      </w:r>
      <w:r w:rsidR="00814BED">
        <w:t>, v.r.</w:t>
      </w:r>
    </w:p>
    <w:p w:rsidRDefault="00814BED" w:rsidP="00F622F5" w:rsidR="00D61F89">
      <w:pPr>
        <w:ind w:firstLine="708" w:left="3540"/>
      </w:pPr>
      <w:r>
        <w:t xml:space="preserve">     </w:t>
      </w:r>
    </w:p>
    <w:p w:rsidRDefault="00D61F89" w:rsidP="00D61F89" w:rsidR="00954FF3">
      <w:pPr>
        <w:rPr>
          <w:sz w:val="18"/>
          <w:szCs w:val="18"/>
        </w:rPr>
      </w:pPr>
      <w:r>
        <w:rPr>
          <w:sz w:val="18"/>
          <w:szCs w:val="18"/>
        </w:rPr>
        <w:t xml:space="preserve">NAPUTAK O PRAVNOM LIJEKU : </w:t>
      </w:r>
    </w:p>
    <w:p w:rsidRDefault="00954FF3" w:rsidP="00D61F89" w:rsidR="00954FF3">
      <w:pPr>
        <w:rPr>
          <w:sz w:val="18"/>
          <w:szCs w:val="18"/>
        </w:rPr>
      </w:pPr>
      <w:r>
        <w:rPr>
          <w:sz w:val="18"/>
          <w:szCs w:val="18"/>
        </w:rPr>
        <w:t>P</w:t>
      </w:r>
      <w:r w:rsidR="00D61F89">
        <w:rPr>
          <w:sz w:val="18"/>
          <w:szCs w:val="18"/>
        </w:rPr>
        <w:t xml:space="preserve">rotiv ovog rješenja pravo na žalbu imaju stečajni upravitelj, </w:t>
      </w:r>
    </w:p>
    <w:p w:rsidRDefault="00D61F89" w:rsidP="00D61F89" w:rsidR="00954FF3">
      <w:pPr>
        <w:rPr>
          <w:sz w:val="18"/>
          <w:szCs w:val="18"/>
        </w:rPr>
      </w:pPr>
      <w:r>
        <w:rPr>
          <w:sz w:val="18"/>
          <w:szCs w:val="18"/>
        </w:rPr>
        <w:t xml:space="preserve">svi ponuditelji i </w:t>
      </w:r>
      <w:proofErr w:type="spellStart"/>
      <w:r>
        <w:rPr>
          <w:sz w:val="18"/>
          <w:szCs w:val="18"/>
        </w:rPr>
        <w:t>razlučni</w:t>
      </w:r>
      <w:proofErr w:type="spellEnd"/>
      <w:r>
        <w:rPr>
          <w:sz w:val="18"/>
          <w:szCs w:val="18"/>
        </w:rPr>
        <w:t xml:space="preserve"> vjerovnici. Žalba se podnosi ovom Sudu </w:t>
      </w:r>
    </w:p>
    <w:p w:rsidRDefault="00197162" w:rsidP="00197162" w:rsidR="00197162">
      <w:pPr>
        <w:rPr>
          <w:sz w:val="18"/>
          <w:szCs w:val="18"/>
        </w:rPr>
      </w:pPr>
      <w:r>
        <w:rPr>
          <w:sz w:val="18"/>
          <w:szCs w:val="18"/>
        </w:rPr>
        <w:t xml:space="preserve">u </w:t>
      </w:r>
      <w:r w:rsidR="00BE636A">
        <w:rPr>
          <w:sz w:val="18"/>
          <w:szCs w:val="18"/>
        </w:rPr>
        <w:t>3</w:t>
      </w:r>
      <w:r w:rsidR="002177A6">
        <w:rPr>
          <w:sz w:val="18"/>
          <w:szCs w:val="18"/>
        </w:rPr>
        <w:t xml:space="preserve"> primjerka u roku od 8 dana, </w:t>
      </w:r>
      <w:r>
        <w:rPr>
          <w:sz w:val="18"/>
          <w:szCs w:val="18"/>
        </w:rPr>
        <w:t>a rok za žalbu počinje teći</w:t>
      </w:r>
      <w:r w:rsidR="0063536B">
        <w:rPr>
          <w:sz w:val="18"/>
          <w:szCs w:val="18"/>
        </w:rPr>
        <w:t xml:space="preserve"> </w:t>
      </w:r>
      <w:r w:rsidR="00D61F89">
        <w:rPr>
          <w:sz w:val="18"/>
          <w:szCs w:val="18"/>
        </w:rPr>
        <w:t xml:space="preserve">osmog </w:t>
      </w:r>
    </w:p>
    <w:p w:rsidRDefault="00D61F89" w:rsidP="00D61F89" w:rsidR="00D61F89">
      <w:pPr>
        <w:rPr>
          <w:sz w:val="18"/>
          <w:szCs w:val="18"/>
        </w:rPr>
      </w:pPr>
      <w:r>
        <w:rPr>
          <w:sz w:val="18"/>
          <w:szCs w:val="18"/>
        </w:rPr>
        <w:t>dana od dana obja</w:t>
      </w:r>
      <w:r w:rsidR="0063536B">
        <w:rPr>
          <w:sz w:val="18"/>
          <w:szCs w:val="18"/>
        </w:rPr>
        <w:t>ve rješenja na</w:t>
      </w:r>
      <w:r w:rsidR="00197162">
        <w:rPr>
          <w:sz w:val="18"/>
          <w:szCs w:val="18"/>
        </w:rPr>
        <w:t xml:space="preserve"> </w:t>
      </w:r>
      <w:r w:rsidR="0063536B">
        <w:rPr>
          <w:sz w:val="18"/>
          <w:szCs w:val="18"/>
        </w:rPr>
        <w:t>mrežnoj stranici</w:t>
      </w:r>
      <w:r w:rsidR="00197162">
        <w:rPr>
          <w:sz w:val="18"/>
          <w:szCs w:val="18"/>
        </w:rPr>
        <w:t xml:space="preserve"> </w:t>
      </w:r>
      <w:r w:rsidR="0063536B">
        <w:rPr>
          <w:sz w:val="18"/>
          <w:szCs w:val="18"/>
        </w:rPr>
        <w:t>e-oglasna ploča suda</w:t>
      </w:r>
      <w:r>
        <w:rPr>
          <w:sz w:val="18"/>
          <w:szCs w:val="18"/>
        </w:rPr>
        <w:t>.</w:t>
      </w:r>
      <w:r w:rsidR="0063536B">
        <w:rPr>
          <w:sz w:val="18"/>
          <w:szCs w:val="18"/>
        </w:rPr>
        <w:t xml:space="preserve"> </w:t>
      </w:r>
    </w:p>
    <w:p w:rsidRDefault="00197162" w:rsidP="00D61F89" w:rsidR="00197162">
      <w:pPr>
        <w:rPr>
          <w:sz w:val="18"/>
          <w:szCs w:val="18"/>
        </w:rPr>
      </w:pPr>
      <w:r>
        <w:rPr>
          <w:sz w:val="18"/>
          <w:szCs w:val="18"/>
        </w:rPr>
        <w:t>O žalbi odlučuje VTS RH u Zagrebu.</w:t>
      </w:r>
    </w:p>
    <w:p w:rsidRDefault="00197162" w:rsidP="00D61F89" w:rsidR="00197162">
      <w:pPr>
        <w:rPr>
          <w:sz w:val="18"/>
          <w:szCs w:val="18"/>
        </w:rPr>
      </w:pPr>
    </w:p>
    <w:p w:rsidRDefault="00197162" w:rsidP="00D61F89" w:rsidR="00197162">
      <w:pPr>
        <w:rPr>
          <w:sz w:val="18"/>
          <w:szCs w:val="18"/>
        </w:rPr>
      </w:pPr>
    </w:p>
    <w:p w:rsidRDefault="00A31754" w:rsidP="00A31754" w:rsidR="00A31754">
      <w:r>
        <w:t>Rješenje svim sudionicima dostaviti putem mrežne stranice e-Oglasne ploče i to:</w:t>
      </w:r>
    </w:p>
    <w:p w:rsidRDefault="00A31754" w:rsidP="00A31754" w:rsidR="00A31754">
      <w:pPr>
        <w:jc w:val="both"/>
      </w:pPr>
      <w:r>
        <w:t xml:space="preserve">1. </w:t>
      </w:r>
      <w:proofErr w:type="spellStart"/>
      <w:r>
        <w:t>steč.upravitelj</w:t>
      </w:r>
      <w:proofErr w:type="spellEnd"/>
    </w:p>
    <w:p w:rsidRDefault="00A31754" w:rsidP="00A31754" w:rsidR="00A31754">
      <w:pPr>
        <w:jc w:val="both"/>
      </w:pPr>
      <w:r>
        <w:t xml:space="preserve">2. </w:t>
      </w:r>
      <w:r w:rsidR="00BE636A">
        <w:t>kupac</w:t>
      </w:r>
      <w:r>
        <w:t xml:space="preserve"> </w:t>
      </w:r>
      <w:r w:rsidR="00D21675">
        <w:t xml:space="preserve">– </w:t>
      </w:r>
      <w:proofErr w:type="spellStart"/>
      <w:r w:rsidR="00D21675">
        <w:t>razlučni</w:t>
      </w:r>
      <w:proofErr w:type="spellEnd"/>
      <w:r w:rsidR="00D21675">
        <w:t xml:space="preserve"> vjerovnik </w:t>
      </w:r>
      <w:r w:rsidR="00CF2DB1">
        <w:t xml:space="preserve">Mramor </w:t>
      </w:r>
      <w:proofErr w:type="spellStart"/>
      <w:r w:rsidR="00CF2DB1">
        <w:t>comerce</w:t>
      </w:r>
      <w:proofErr w:type="spellEnd"/>
      <w:r w:rsidR="00CF2DB1">
        <w:t xml:space="preserve"> d.o.o. Rijeka, </w:t>
      </w:r>
      <w:proofErr w:type="spellStart"/>
      <w:r w:rsidR="00CF2DB1">
        <w:t>Jurdani</w:t>
      </w:r>
      <w:proofErr w:type="spellEnd"/>
    </w:p>
    <w:p w:rsidRDefault="00D21675" w:rsidP="00A31754" w:rsidR="00D21675">
      <w:pPr>
        <w:jc w:val="both"/>
      </w:pPr>
    </w:p>
    <w:p w:rsidRDefault="00D21675" w:rsidP="00A31754" w:rsidR="00D21675">
      <w:pPr>
        <w:jc w:val="both"/>
      </w:pPr>
    </w:p>
    <w:p w:rsidRDefault="00D81F3F" w:rsidP="00A31754" w:rsidR="00A31754">
      <w:pPr>
        <w:jc w:val="both"/>
      </w:pPr>
      <w:r>
        <w:t>Rješenje dostaviti putem pošte:</w:t>
      </w:r>
    </w:p>
    <w:p w:rsidRDefault="00D81F3F" w:rsidP="00A31754" w:rsidR="00A31754">
      <w:pPr>
        <w:jc w:val="both"/>
      </w:pPr>
      <w:r>
        <w:t xml:space="preserve">- </w:t>
      </w:r>
      <w:r w:rsidR="00A31754">
        <w:t>ZK odjel</w:t>
      </w:r>
      <w:r>
        <w:t>u</w:t>
      </w:r>
      <w:r w:rsidR="00A31754">
        <w:t xml:space="preserve"> </w:t>
      </w:r>
      <w:r>
        <w:t xml:space="preserve">Općinskog suda u </w:t>
      </w:r>
      <w:r w:rsidR="00D21675">
        <w:t>Požegi</w:t>
      </w:r>
      <w:r w:rsidR="00A31754">
        <w:t xml:space="preserve">, nakon pravomoćnosti i uplate </w:t>
      </w:r>
      <w:proofErr w:type="spellStart"/>
      <w:r w:rsidR="00A31754">
        <w:t>kupovnine</w:t>
      </w:r>
      <w:proofErr w:type="spellEnd"/>
    </w:p>
    <w:p w:rsidRDefault="00D81F3F" w:rsidP="00A31754" w:rsidR="00D61F89">
      <w:r w:rsidRPr="00D81F3F">
        <w:rPr>
          <w:sz w:val="20"/>
          <w:szCs w:val="20"/>
        </w:rPr>
        <w:t xml:space="preserve">- </w:t>
      </w:r>
      <w:r w:rsidRPr="00D81F3F">
        <w:t>FINA RC OSIJEK</w:t>
      </w:r>
      <w:r w:rsidR="004239E3">
        <w:t>, po pravomoćnosti</w:t>
      </w:r>
    </w:p>
    <w:p w:rsidRDefault="004239E3" w:rsidP="00A31754" w:rsidR="004239E3" w:rsidRPr="00D81F3F">
      <w:pPr>
        <w:rPr>
          <w:sz w:val="20"/>
          <w:szCs w:val="20"/>
        </w:rPr>
      </w:pPr>
      <w:r>
        <w:t xml:space="preserve">- Porezna uprava </w:t>
      </w:r>
      <w:r w:rsidR="00D21675">
        <w:t>Požega</w:t>
      </w:r>
      <w:r>
        <w:t>, po pravomoćnosti</w:t>
      </w:r>
    </w:p>
    <w:sectPr w:rsidSect="00437DC6" w:rsidR="004239E3" w:rsidRPr="00D81F3F">
      <w:pgSz w:h="16838" w:w="11906"/>
      <w:pgMar w:gutter="0" w:footer="708" w:header="708" w:left="1417" w:bottom="851"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Minion Pro">
    <w:altName w:val="Times New Roman"/>
    <w:panose1 w:val="00000000000000000000"/>
    <w:charset w:val="00"/>
    <w:family w:val="roman"/>
    <w:notTrueType/>
    <w:pitch w:val="default"/>
  </w:font>
  <w:font w:name="Times">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F249CA"/>
    <w:multiLevelType w:val="hybridMultilevel"/>
    <w:tmpl w:val="5F523A4E"/>
    <w:lvl w:tplc="1084055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09D4FAB"/>
    <w:multiLevelType w:val="hybridMultilevel"/>
    <w:tmpl w:val="7A3838D2"/>
    <w:lvl w:tplc="1EA864E2" w:ilvl="0">
      <w:start w:val="1"/>
      <w:numFmt w:val="upperRoman"/>
      <w:lvlText w:val="%1."/>
      <w:lvlJc w:val="left"/>
      <w:pPr>
        <w:ind w:hanging="720" w:left="1287"/>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4A014F0"/>
    <w:multiLevelType w:val="hybridMultilevel"/>
    <w:tmpl w:val="E2B85634"/>
    <w:lvl w:tplc="0B22993A" w:ilvl="0">
      <w:start w:val="2"/>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F1E6B6B"/>
    <w:multiLevelType w:val="hybridMultilevel"/>
    <w:tmpl w:val="9BAED72A"/>
    <w:lvl w:tplc="59AECC0C" w:ilvl="0">
      <w:start w:val="6"/>
      <w:numFmt w:val="bullet"/>
      <w:lvlText w:val="-"/>
      <w:lvlJc w:val="left"/>
      <w:pPr>
        <w:ind w:hanging="360" w:left="1647"/>
      </w:pPr>
      <w:rPr>
        <w:rFonts w:cs="Times New Roman" w:eastAsia="Calibri" w:hAnsi="Times New Roman" w:ascii="Times New Roman" w:hint="default"/>
      </w:rPr>
    </w:lvl>
    <w:lvl w:tplc="041A0003" w:ilvl="1">
      <w:start w:val="1"/>
      <w:numFmt w:val="bullet"/>
      <w:lvlText w:val="o"/>
      <w:lvlJc w:val="left"/>
      <w:pPr>
        <w:ind w:hanging="360" w:left="2367"/>
      </w:pPr>
      <w:rPr>
        <w:rFonts w:cs="Courier New" w:hAnsi="Courier New" w:ascii="Courier New" w:hint="default"/>
      </w:rPr>
    </w:lvl>
    <w:lvl w:tplc="041A0005" w:ilvl="2">
      <w:start w:val="1"/>
      <w:numFmt w:val="bullet"/>
      <w:lvlText w:val=""/>
      <w:lvlJc w:val="left"/>
      <w:pPr>
        <w:ind w:hanging="360" w:left="3087"/>
      </w:pPr>
      <w:rPr>
        <w:rFonts w:hAnsi="Wingdings" w:ascii="Wingdings" w:hint="default"/>
      </w:rPr>
    </w:lvl>
    <w:lvl w:tplc="041A0001" w:ilvl="3">
      <w:start w:val="1"/>
      <w:numFmt w:val="bullet"/>
      <w:lvlText w:val=""/>
      <w:lvlJc w:val="left"/>
      <w:pPr>
        <w:ind w:hanging="360" w:left="3807"/>
      </w:pPr>
      <w:rPr>
        <w:rFonts w:hAnsi="Symbol" w:ascii="Symbol" w:hint="default"/>
      </w:rPr>
    </w:lvl>
    <w:lvl w:tplc="041A0003" w:ilvl="4">
      <w:start w:val="1"/>
      <w:numFmt w:val="bullet"/>
      <w:lvlText w:val="o"/>
      <w:lvlJc w:val="left"/>
      <w:pPr>
        <w:ind w:hanging="360" w:left="4527"/>
      </w:pPr>
      <w:rPr>
        <w:rFonts w:cs="Courier New" w:hAnsi="Courier New" w:ascii="Courier New" w:hint="default"/>
      </w:rPr>
    </w:lvl>
    <w:lvl w:tplc="041A0005" w:ilvl="5">
      <w:start w:val="1"/>
      <w:numFmt w:val="bullet"/>
      <w:lvlText w:val=""/>
      <w:lvlJc w:val="left"/>
      <w:pPr>
        <w:ind w:hanging="360" w:left="5247"/>
      </w:pPr>
      <w:rPr>
        <w:rFonts w:hAnsi="Wingdings" w:ascii="Wingdings" w:hint="default"/>
      </w:rPr>
    </w:lvl>
    <w:lvl w:tplc="041A0001" w:ilvl="6">
      <w:start w:val="1"/>
      <w:numFmt w:val="bullet"/>
      <w:lvlText w:val=""/>
      <w:lvlJc w:val="left"/>
      <w:pPr>
        <w:ind w:hanging="360" w:left="5967"/>
      </w:pPr>
      <w:rPr>
        <w:rFonts w:hAnsi="Symbol" w:ascii="Symbol" w:hint="default"/>
      </w:rPr>
    </w:lvl>
    <w:lvl w:tplc="041A0003" w:ilvl="7">
      <w:start w:val="1"/>
      <w:numFmt w:val="bullet"/>
      <w:lvlText w:val="o"/>
      <w:lvlJc w:val="left"/>
      <w:pPr>
        <w:ind w:hanging="360" w:left="6687"/>
      </w:pPr>
      <w:rPr>
        <w:rFonts w:cs="Courier New" w:hAnsi="Courier New" w:ascii="Courier New" w:hint="default"/>
      </w:rPr>
    </w:lvl>
    <w:lvl w:tplc="041A0005" w:ilvl="8">
      <w:start w:val="1"/>
      <w:numFmt w:val="bullet"/>
      <w:lvlText w:val=""/>
      <w:lvlJc w:val="left"/>
      <w:pPr>
        <w:ind w:hanging="360" w:left="7407"/>
      </w:pPr>
      <w:rPr>
        <w:rFonts w:hAnsi="Wingdings" w:ascii="Wingdings" w:hint="default"/>
      </w:rPr>
    </w:lvl>
  </w:abstractNum>
  <w:abstractNum w:abstractNumId="4">
    <w:nsid w:val="6D343BFD"/>
    <w:multiLevelType w:val="hybridMultilevel"/>
    <w:tmpl w:val="543253C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2"/>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7CC9"/>
    <w:rsid w:val="0002098F"/>
    <w:rsid w:val="00031FDD"/>
    <w:rsid w:val="00040BC2"/>
    <w:rsid w:val="00090920"/>
    <w:rsid w:val="00095167"/>
    <w:rsid w:val="000B2655"/>
    <w:rsid w:val="001062E4"/>
    <w:rsid w:val="001347DD"/>
    <w:rsid w:val="00141344"/>
    <w:rsid w:val="001674B3"/>
    <w:rsid w:val="001769F3"/>
    <w:rsid w:val="00183C40"/>
    <w:rsid w:val="00197162"/>
    <w:rsid w:val="001A1714"/>
    <w:rsid w:val="001A40BF"/>
    <w:rsid w:val="001A50E9"/>
    <w:rsid w:val="00201DCD"/>
    <w:rsid w:val="002113F2"/>
    <w:rsid w:val="0021465B"/>
    <w:rsid w:val="002177A6"/>
    <w:rsid w:val="00220E94"/>
    <w:rsid w:val="00226E0A"/>
    <w:rsid w:val="00231C90"/>
    <w:rsid w:val="00234B3F"/>
    <w:rsid w:val="00243E97"/>
    <w:rsid w:val="002503F3"/>
    <w:rsid w:val="00262342"/>
    <w:rsid w:val="00262882"/>
    <w:rsid w:val="00273846"/>
    <w:rsid w:val="00312371"/>
    <w:rsid w:val="00317B68"/>
    <w:rsid w:val="00375C0E"/>
    <w:rsid w:val="003835C6"/>
    <w:rsid w:val="0039305E"/>
    <w:rsid w:val="003D7CC9"/>
    <w:rsid w:val="003E1EBD"/>
    <w:rsid w:val="004035FF"/>
    <w:rsid w:val="00414DC3"/>
    <w:rsid w:val="00422949"/>
    <w:rsid w:val="004239E3"/>
    <w:rsid w:val="00437DC6"/>
    <w:rsid w:val="00456417"/>
    <w:rsid w:val="00461075"/>
    <w:rsid w:val="0047039B"/>
    <w:rsid w:val="00472C14"/>
    <w:rsid w:val="0048606D"/>
    <w:rsid w:val="004955F2"/>
    <w:rsid w:val="00521E78"/>
    <w:rsid w:val="00545DF6"/>
    <w:rsid w:val="00547D26"/>
    <w:rsid w:val="00590C67"/>
    <w:rsid w:val="005C0DAB"/>
    <w:rsid w:val="0063536B"/>
    <w:rsid w:val="00644D34"/>
    <w:rsid w:val="00647270"/>
    <w:rsid w:val="006648BC"/>
    <w:rsid w:val="0068177D"/>
    <w:rsid w:val="006C42C8"/>
    <w:rsid w:val="006D7F45"/>
    <w:rsid w:val="00700726"/>
    <w:rsid w:val="00713152"/>
    <w:rsid w:val="0071661F"/>
    <w:rsid w:val="007510A4"/>
    <w:rsid w:val="007E386A"/>
    <w:rsid w:val="007F6F46"/>
    <w:rsid w:val="008054C1"/>
    <w:rsid w:val="008104B8"/>
    <w:rsid w:val="00814BED"/>
    <w:rsid w:val="008A51BA"/>
    <w:rsid w:val="008B7F82"/>
    <w:rsid w:val="008F3C1C"/>
    <w:rsid w:val="00902955"/>
    <w:rsid w:val="00903AAF"/>
    <w:rsid w:val="009358BB"/>
    <w:rsid w:val="00954FF3"/>
    <w:rsid w:val="009573E3"/>
    <w:rsid w:val="009832A9"/>
    <w:rsid w:val="00986D9F"/>
    <w:rsid w:val="00994038"/>
    <w:rsid w:val="009A1E20"/>
    <w:rsid w:val="009B2D26"/>
    <w:rsid w:val="009E02D4"/>
    <w:rsid w:val="00A07A3E"/>
    <w:rsid w:val="00A31754"/>
    <w:rsid w:val="00A31C16"/>
    <w:rsid w:val="00A81EF8"/>
    <w:rsid w:val="00AA695C"/>
    <w:rsid w:val="00AD6007"/>
    <w:rsid w:val="00AE3CA8"/>
    <w:rsid w:val="00AE7881"/>
    <w:rsid w:val="00B324B7"/>
    <w:rsid w:val="00B62933"/>
    <w:rsid w:val="00BB58B1"/>
    <w:rsid w:val="00BC2416"/>
    <w:rsid w:val="00BE636A"/>
    <w:rsid w:val="00C50271"/>
    <w:rsid w:val="00C75583"/>
    <w:rsid w:val="00CA2657"/>
    <w:rsid w:val="00CB79C0"/>
    <w:rsid w:val="00CC0CCD"/>
    <w:rsid w:val="00CE7781"/>
    <w:rsid w:val="00CF2DB1"/>
    <w:rsid w:val="00D1339A"/>
    <w:rsid w:val="00D21675"/>
    <w:rsid w:val="00D26CA5"/>
    <w:rsid w:val="00D315E4"/>
    <w:rsid w:val="00D61F89"/>
    <w:rsid w:val="00D64615"/>
    <w:rsid w:val="00D763F7"/>
    <w:rsid w:val="00D81F3F"/>
    <w:rsid w:val="00DA54FD"/>
    <w:rsid w:val="00DA7B2A"/>
    <w:rsid w:val="00DB052E"/>
    <w:rsid w:val="00DB4519"/>
    <w:rsid w:val="00DB5542"/>
    <w:rsid w:val="00DC4206"/>
    <w:rsid w:val="00DD340B"/>
    <w:rsid w:val="00E10150"/>
    <w:rsid w:val="00E17B60"/>
    <w:rsid w:val="00EC2468"/>
    <w:rsid w:val="00ED3CB0"/>
    <w:rsid w:val="00EF1081"/>
    <w:rsid w:val="00F129F7"/>
    <w:rsid w:val="00F54DBB"/>
    <w:rsid w:val="00F622F5"/>
    <w:rsid w:val="00F66D32"/>
    <w:rsid w:val="00F84220"/>
    <w:rsid w:val="00F92283"/>
    <w:rsid w:val="00FA1FB5"/>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B2655"/>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link w:val="Naslov1Char"/>
    <w:uiPriority w:val="9"/>
    <w:qFormat/>
    <w:rsid w:val="005C0DAB"/>
    <w:pPr>
      <w:spacing w:afterAutospacing="true" w:after="100" w:beforeAutospacing="true" w:before="100"/>
      <w:outlineLvl w:val="0"/>
    </w:pPr>
    <w:rPr>
      <w:b/>
      <w:bCs/>
      <w:kern w:val="36"/>
      <w:sz w:val="48"/>
      <w:szCs w:val="48"/>
    </w:rPr>
  </w:style>
  <w:style w:styleId="Naslov2" w:type="paragraph">
    <w:name w:val="heading 2"/>
    <w:basedOn w:val="Normal"/>
    <w:link w:val="Naslov2Char"/>
    <w:uiPriority w:val="9"/>
    <w:qFormat/>
    <w:rsid w:val="005C0DAB"/>
    <w:pPr>
      <w:spacing w:lineRule="atLeast" w:line="288" w:afterAutospacing="true" w:after="100" w:beforeAutospacing="true" w:before="100"/>
      <w:outlineLvl w:val="1"/>
    </w:pPr>
    <w:rPr>
      <w:rFonts w:hAnsi="Minion Pro" w:ascii="Minion Pro"/>
      <w:b/>
      <w:bCs/>
      <w:color w:val="3F7FC3"/>
      <w:sz w:val="33"/>
      <w:szCs w:val="33"/>
    </w:rPr>
  </w:style>
  <w:style w:styleId="Naslov3" w:type="paragraph">
    <w:name w:val="heading 3"/>
    <w:basedOn w:val="Normal"/>
    <w:link w:val="Naslov3Char"/>
    <w:uiPriority w:val="9"/>
    <w:qFormat/>
    <w:rsid w:val="005C0DAB"/>
    <w:pPr>
      <w:spacing w:afterAutospacing="true" w:after="100" w:beforeAutospacing="true" w:before="100"/>
      <w:outlineLvl w:val="2"/>
    </w:pPr>
    <w:rPr>
      <w:b/>
      <w:bCs/>
      <w:sz w:val="27"/>
      <w:szCs w:val="27"/>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clanak-" w:type="paragraph">
    <w:name w:val="clanak-"/>
    <w:basedOn w:val="Normal"/>
    <w:rsid w:val="00DD340B"/>
    <w:pPr>
      <w:spacing w:after="225" w:beforeAutospacing="true" w:before="100"/>
    </w:pPr>
  </w:style>
  <w:style w:customStyle="true" w:styleId="t-9-8" w:type="paragraph">
    <w:name w:val="t-9-8"/>
    <w:basedOn w:val="Normal"/>
    <w:rsid w:val="00DD340B"/>
    <w:pPr>
      <w:spacing w:after="225" w:beforeAutospacing="true" w:before="100"/>
    </w:pPr>
  </w:style>
  <w:style w:styleId="Naglaeno" w:type="character">
    <w:name w:val="Strong"/>
    <w:basedOn w:val="Zadanifontodlomka"/>
    <w:uiPriority w:val="22"/>
    <w:qFormat/>
    <w:rsid w:val="00414DC3"/>
    <w:rPr>
      <w:b/>
      <w:bCs/>
    </w:rPr>
  </w:style>
  <w:style w:styleId="Odlomakpopisa" w:type="paragraph">
    <w:name w:val="List Paragraph"/>
    <w:basedOn w:val="Normal"/>
    <w:link w:val="OdlomakpopisaChar"/>
    <w:uiPriority w:val="34"/>
    <w:qFormat/>
    <w:rsid w:val="001062E4"/>
    <w:pPr>
      <w:ind w:left="720"/>
      <w:contextualSpacing/>
    </w:pPr>
  </w:style>
  <w:style w:customStyle="true" w:styleId="Naslov1Char" w:type="character">
    <w:name w:val="Naslov 1 Char"/>
    <w:basedOn w:val="Zadanifontodlomka"/>
    <w:link w:val="Naslov1"/>
    <w:uiPriority w:val="9"/>
    <w:rsid w:val="005C0DAB"/>
    <w:rPr>
      <w:rFonts w:cs="Times New Roman" w:eastAsia="Times New Roman" w:hAnsi="Times New Roman" w:ascii="Times New Roman"/>
      <w:b/>
      <w:bCs/>
      <w:kern w:val="36"/>
      <w:sz w:val="48"/>
      <w:szCs w:val="48"/>
      <w:lang w:eastAsia="hr-HR"/>
    </w:rPr>
  </w:style>
  <w:style w:customStyle="true" w:styleId="Naslov2Char" w:type="character">
    <w:name w:val="Naslov 2 Char"/>
    <w:basedOn w:val="Zadanifontodlomka"/>
    <w:link w:val="Naslov2"/>
    <w:uiPriority w:val="9"/>
    <w:rsid w:val="005C0DAB"/>
    <w:rPr>
      <w:rFonts w:cs="Times New Roman" w:eastAsia="Times New Roman" w:hAnsi="Minion Pro" w:ascii="Minion Pro"/>
      <w:b/>
      <w:bCs/>
      <w:color w:val="3F7FC3"/>
      <w:sz w:val="33"/>
      <w:szCs w:val="33"/>
      <w:lang w:eastAsia="hr-HR"/>
    </w:rPr>
  </w:style>
  <w:style w:customStyle="true" w:styleId="Naslov3Char" w:type="character">
    <w:name w:val="Naslov 3 Char"/>
    <w:basedOn w:val="Zadanifontodlomka"/>
    <w:link w:val="Naslov3"/>
    <w:uiPriority w:val="9"/>
    <w:rsid w:val="005C0DAB"/>
    <w:rPr>
      <w:rFonts w:cs="Times New Roman" w:eastAsia="Times New Roman" w:hAnsi="Times New Roman" w:ascii="Times New Roman"/>
      <w:b/>
      <w:bCs/>
      <w:sz w:val="27"/>
      <w:szCs w:val="27"/>
      <w:lang w:eastAsia="hr-HR"/>
    </w:rPr>
  </w:style>
  <w:style w:styleId="Hiperveza" w:type="character">
    <w:name w:val="Hyperlink"/>
    <w:basedOn w:val="Zadanifontodlomka"/>
    <w:uiPriority w:val="99"/>
    <w:semiHidden/>
    <w:unhideWhenUsed/>
    <w:rsid w:val="005C0DAB"/>
    <w:rPr>
      <w:strike w:val="false"/>
      <w:dstrike w:val="false"/>
      <w:color w:val="666666"/>
      <w:u w:val="none"/>
      <w:effect w:val="none"/>
    </w:rPr>
  </w:style>
  <w:style w:styleId="SlijeenaHiperveza" w:type="character">
    <w:name w:val="FollowedHyperlink"/>
    <w:basedOn w:val="Zadanifontodlomka"/>
    <w:uiPriority w:val="99"/>
    <w:semiHidden/>
    <w:unhideWhenUsed/>
    <w:rsid w:val="005C0DAB"/>
    <w:rPr>
      <w:strike w:val="false"/>
      <w:dstrike w:val="false"/>
      <w:color w:val="6EA1D5"/>
      <w:u w:val="none"/>
      <w:effect w:val="none"/>
    </w:rPr>
  </w:style>
  <w:style w:styleId="Istaknuto" w:type="character">
    <w:name w:val="Emphasis"/>
    <w:basedOn w:val="Zadanifontodlomka"/>
    <w:uiPriority w:val="20"/>
    <w:qFormat/>
    <w:rsid w:val="005C0DAB"/>
    <w:rPr>
      <w:i/>
      <w:iCs/>
    </w:rPr>
  </w:style>
  <w:style w:styleId="StandardWeb" w:type="paragraph">
    <w:name w:val="Normal (Web)"/>
    <w:basedOn w:val="Normal"/>
    <w:uiPriority w:val="99"/>
    <w:semiHidden/>
    <w:unhideWhenUsed/>
    <w:rsid w:val="005C0DAB"/>
    <w:pPr>
      <w:spacing w:after="225" w:beforeAutospacing="true" w:before="100"/>
    </w:pPr>
  </w:style>
  <w:style w:customStyle="true" w:styleId="contentleft" w:type="paragraph">
    <w:name w:val="contentleft"/>
    <w:basedOn w:val="Normal"/>
    <w:rsid w:val="005C0DAB"/>
    <w:pPr>
      <w:pBdr>
        <w:top w:space="0" w:sz="6" w:color="E4E4E6" w:val="single"/>
      </w:pBdr>
      <w:spacing w:after="225" w:beforeAutospacing="true" w:before="100"/>
    </w:pPr>
  </w:style>
  <w:style w:customStyle="true" w:styleId="contentrightouter" w:type="paragraph">
    <w:name w:val="contentrightouter"/>
    <w:basedOn w:val="Normal"/>
    <w:rsid w:val="005C0DAB"/>
    <w:pPr>
      <w:spacing w:after="225" w:beforeAutospacing="true" w:before="100"/>
    </w:pPr>
  </w:style>
  <w:style w:customStyle="true" w:styleId="contentright" w:type="paragraph">
    <w:name w:val="contentright"/>
    <w:basedOn w:val="Normal"/>
    <w:rsid w:val="005C0DAB"/>
    <w:pPr>
      <w:pBdr>
        <w:top w:space="0" w:sz="6" w:color="E4E4E6" w:val="single"/>
        <w:left w:space="0" w:sz="6" w:color="E4E4E6" w:val="single"/>
        <w:bottom w:space="18" w:sz="6" w:color="E4E4E6" w:val="single"/>
        <w:right w:space="0" w:sz="6" w:color="E4E4E6" w:val="single"/>
      </w:pBdr>
      <w:shd w:fill="F4F4F6" w:color="auto" w:val="clear"/>
      <w:spacing w:after="240" w:beforeAutospacing="true" w:before="100"/>
      <w:ind w:left="675"/>
    </w:pPr>
  </w:style>
  <w:style w:customStyle="true" w:styleId="detailstable" w:type="paragraph">
    <w:name w:val="detailstable"/>
    <w:basedOn w:val="Normal"/>
    <w:rsid w:val="005C0DAB"/>
    <w:pPr>
      <w:spacing w:lineRule="auto" w:line="384" w:after="225" w:beforeAutospacing="true" w:before="100"/>
    </w:pPr>
    <w:rPr>
      <w:color w:val="000000"/>
      <w:sz w:val="23"/>
      <w:szCs w:val="23"/>
    </w:rPr>
  </w:style>
  <w:style w:customStyle="true" w:styleId="metatable" w:type="paragraph">
    <w:name w:val="metatable"/>
    <w:basedOn w:val="Normal"/>
    <w:rsid w:val="005C0DAB"/>
    <w:pPr>
      <w:spacing w:lineRule="auto" w:line="384" w:after="225" w:beforeAutospacing="true" w:before="100"/>
    </w:pPr>
    <w:rPr>
      <w:color w:val="000000"/>
      <w:sz w:val="23"/>
      <w:szCs w:val="23"/>
    </w:rPr>
  </w:style>
  <w:style w:customStyle="true" w:styleId="celltitle" w:type="paragraph">
    <w:name w:val="celltitle"/>
    <w:basedOn w:val="Normal"/>
    <w:rsid w:val="005C0DAB"/>
    <w:pPr>
      <w:spacing w:after="225" w:beforeAutospacing="true" w:before="100"/>
    </w:pPr>
    <w:rPr>
      <w:b/>
      <w:bCs/>
    </w:rPr>
  </w:style>
  <w:style w:customStyle="true" w:styleId="Naslov10" w:type="paragraph">
    <w:name w:val="Naslov1"/>
    <w:basedOn w:val="Normal"/>
    <w:rsid w:val="005C0DAB"/>
    <w:pPr>
      <w:spacing w:lineRule="atLeast" w:line="240" w:after="225" w:before="450"/>
    </w:pPr>
  </w:style>
  <w:style w:customStyle="true" w:styleId="articlecontent" w:type="paragraph">
    <w:name w:val="articlecontent"/>
    <w:basedOn w:val="Normal"/>
    <w:rsid w:val="005C0DAB"/>
    <w:pPr>
      <w:spacing w:after="225" w:beforeAutospacing="true" w:before="100"/>
    </w:pPr>
  </w:style>
  <w:style w:customStyle="true" w:styleId="associatedarticles" w:type="paragraph">
    <w:name w:val="associatedarticles"/>
    <w:basedOn w:val="Normal"/>
    <w:rsid w:val="005C0DAB"/>
    <w:pPr>
      <w:spacing w:after="225" w:beforeAutospacing="true" w:before="100"/>
    </w:pPr>
  </w:style>
  <w:style w:customStyle="true" w:styleId="associatedarticlestitle" w:type="paragraph">
    <w:name w:val="associatedarticlestitle"/>
    <w:basedOn w:val="Normal"/>
    <w:rsid w:val="005C0DAB"/>
    <w:pPr>
      <w:pBdr>
        <w:bottom w:space="0" w:sz="6" w:color="E4E4E6" w:val="single"/>
      </w:pBdr>
      <w:spacing w:after="225" w:beforeAutospacing="true" w:before="100"/>
    </w:pPr>
    <w:rPr>
      <w:rFonts w:hAnsi="Minion Pro" w:ascii="Minion Pro"/>
      <w:sz w:val="30"/>
      <w:szCs w:val="30"/>
    </w:rPr>
  </w:style>
  <w:style w:customStyle="true" w:styleId="iconlink" w:type="paragraph">
    <w:name w:val="iconlink"/>
    <w:basedOn w:val="Normal"/>
    <w:rsid w:val="005C0DAB"/>
    <w:pPr>
      <w:spacing w:after="225" w:beforeAutospacing="true" w:before="100"/>
      <w:ind w:left="765"/>
    </w:pPr>
    <w:rPr>
      <w:color w:val="000000"/>
    </w:rPr>
  </w:style>
  <w:style w:customStyle="true" w:styleId="associatedarticleslink" w:type="paragraph">
    <w:name w:val="associatedarticleslink"/>
    <w:basedOn w:val="Normal"/>
    <w:rsid w:val="005C0DAB"/>
    <w:pPr>
      <w:spacing w:after="225" w:beforeAutospacing="true" w:before="100"/>
    </w:pPr>
  </w:style>
  <w:style w:customStyle="true" w:styleId="metadatalink" w:type="paragraph">
    <w:name w:val="metadatalink"/>
    <w:basedOn w:val="Normal"/>
    <w:rsid w:val="005C0DAB"/>
    <w:pPr>
      <w:spacing w:after="225" w:beforeAutospacing="true" w:before="100"/>
    </w:pPr>
  </w:style>
  <w:style w:customStyle="true" w:styleId="hierarchylink" w:type="paragraph">
    <w:name w:val="hierarchylink"/>
    <w:basedOn w:val="Normal"/>
    <w:rsid w:val="005C0DAB"/>
    <w:pPr>
      <w:spacing w:after="225" w:beforeAutospacing="true" w:before="100"/>
    </w:pPr>
  </w:style>
  <w:style w:customStyle="true" w:styleId="bookmarklink" w:type="paragraph">
    <w:name w:val="bookmarklink"/>
    <w:basedOn w:val="Normal"/>
    <w:rsid w:val="005C0DAB"/>
    <w:pPr>
      <w:spacing w:after="225" w:beforeAutospacing="true" w:before="100"/>
    </w:pPr>
  </w:style>
  <w:style w:customStyle="true" w:styleId="addbookmarklink" w:type="paragraph">
    <w:name w:val="addbookmarklink"/>
    <w:basedOn w:val="Normal"/>
    <w:rsid w:val="005C0DAB"/>
    <w:pPr>
      <w:spacing w:after="225" w:beforeAutospacing="true" w:before="100"/>
    </w:pPr>
  </w:style>
  <w:style w:customStyle="true" w:styleId="bookmarkcontent" w:type="paragraph">
    <w:name w:val="bookmarkcontent"/>
    <w:basedOn w:val="Normal"/>
    <w:rsid w:val="005C0DAB"/>
    <w:pPr>
      <w:spacing w:after="225" w:beforeAutospacing="true" w:before="100"/>
      <w:ind w:left="765"/>
    </w:pPr>
    <w:rPr>
      <w:color w:val="000000"/>
    </w:rPr>
  </w:style>
  <w:style w:customStyle="true" w:styleId="fix-footer" w:type="paragraph">
    <w:name w:val="fix-footer"/>
    <w:basedOn w:val="Normal"/>
    <w:rsid w:val="005C0DAB"/>
    <w:pPr>
      <w:spacing w:after="225" w:beforeAutospacing="true" w:before="100"/>
    </w:pPr>
  </w:style>
  <w:style w:customStyle="true" w:styleId="print" w:type="paragraph">
    <w:name w:val="print"/>
    <w:basedOn w:val="Normal"/>
    <w:rsid w:val="005C0DAB"/>
    <w:pPr>
      <w:spacing w:after="225" w:beforeAutospacing="true" w:before="100"/>
    </w:pPr>
  </w:style>
  <w:style w:customStyle="true" w:styleId="tree-view-pojedinacni" w:type="paragraph">
    <w:name w:val="tree-view-pojedinacni"/>
    <w:basedOn w:val="Normal"/>
    <w:rsid w:val="005C0DAB"/>
    <w:pPr>
      <w:spacing w:after="225" w:beforeAutospacing="true" w:before="100"/>
      <w:ind w:left="390"/>
    </w:pPr>
  </w:style>
  <w:style w:customStyle="true" w:styleId="title-for-print" w:type="paragraph">
    <w:name w:val="title-for-print"/>
    <w:basedOn w:val="Normal"/>
    <w:rsid w:val="005C0DAB"/>
    <w:pPr>
      <w:spacing w:after="225" w:beforeAutospacing="true" w:before="100"/>
    </w:pPr>
    <w:rPr>
      <w:vanish/>
    </w:rPr>
  </w:style>
  <w:style w:customStyle="true" w:styleId="editor-note" w:type="paragraph">
    <w:name w:val="editor-note"/>
    <w:basedOn w:val="Normal"/>
    <w:rsid w:val="005C0DAB"/>
    <w:pPr>
      <w:spacing w:after="225" w:beforeAutospacing="true" w:before="100"/>
    </w:pPr>
  </w:style>
  <w:style w:customStyle="true" w:styleId="upper-right-buttons" w:type="paragraph">
    <w:name w:val="upper-right-buttons"/>
    <w:basedOn w:val="Normal"/>
    <w:rsid w:val="005C0DAB"/>
    <w:pPr>
      <w:spacing w:after="225" w:beforeAutospacing="true" w:before="100"/>
      <w:ind w:left="675"/>
    </w:pPr>
  </w:style>
  <w:style w:customStyle="true" w:styleId="center" w:type="paragraph">
    <w:name w:val="center"/>
    <w:basedOn w:val="Normal"/>
    <w:rsid w:val="005C0DAB"/>
    <w:pPr>
      <w:jc w:val="center"/>
    </w:pPr>
  </w:style>
  <w:style w:customStyle="true" w:styleId="red" w:type="paragraph">
    <w:name w:val="red"/>
    <w:basedOn w:val="Normal"/>
    <w:rsid w:val="005C0DAB"/>
    <w:pPr>
      <w:spacing w:after="225" w:beforeAutospacing="true" w:before="100"/>
    </w:pPr>
    <w:rPr>
      <w:color w:val="FF2600"/>
    </w:rPr>
  </w:style>
  <w:style w:customStyle="true" w:styleId="dark" w:type="paragraph">
    <w:name w:val="dark"/>
    <w:basedOn w:val="Normal"/>
    <w:rsid w:val="005C0DAB"/>
    <w:pPr>
      <w:spacing w:after="225" w:beforeAutospacing="true" w:before="100"/>
    </w:pPr>
    <w:rPr>
      <w:color w:val="121212"/>
    </w:rPr>
  </w:style>
  <w:style w:customStyle="true" w:styleId="blue-mark" w:type="paragraph">
    <w:name w:val="blue-mark"/>
    <w:basedOn w:val="Normal"/>
    <w:rsid w:val="005C0DAB"/>
    <w:pPr>
      <w:pBdr>
        <w:top w:space="0" w:sz="6" w:color="4180BE" w:val="single"/>
        <w:left w:space="2" w:sz="6" w:color="4180BE" w:val="single"/>
        <w:bottom w:space="0" w:sz="6" w:color="4180BE" w:val="single"/>
        <w:right w:space="2" w:sz="6" w:color="4180BE" w:val="single"/>
      </w:pBdr>
      <w:shd w:fill="70A0CE" w:color="auto" w:val="clear"/>
      <w:spacing w:after="45" w:before="45"/>
    </w:pPr>
    <w:rPr>
      <w:color w:val="FFFFFF"/>
    </w:rPr>
  </w:style>
  <w:style w:customStyle="true" w:styleId="red-mark" w:type="paragraph">
    <w:name w:val="red-mark"/>
    <w:basedOn w:val="Normal"/>
    <w:rsid w:val="005C0DAB"/>
    <w:pPr>
      <w:pBdr>
        <w:top w:space="0" w:sz="6" w:color="FF3333" w:val="single"/>
        <w:left w:space="2" w:sz="6" w:color="FF3333" w:val="single"/>
        <w:bottom w:space="0" w:sz="6" w:color="FF3333" w:val="single"/>
        <w:right w:space="2" w:sz="6" w:color="FF3333" w:val="single"/>
      </w:pBdr>
      <w:shd w:fill="FF6666" w:color="auto" w:val="clear"/>
      <w:spacing w:after="45" w:before="45"/>
    </w:pPr>
    <w:rPr>
      <w:color w:val="FFFFFF"/>
    </w:rPr>
  </w:style>
  <w:style w:customStyle="true" w:styleId="mainmenu" w:type="paragraph">
    <w:name w:val="mainmenu"/>
    <w:basedOn w:val="Normal"/>
    <w:rsid w:val="005C0DAB"/>
    <w:pPr>
      <w:pBdr>
        <w:bottom w:space="0" w:sz="6" w:color="C6C6C6" w:val="single"/>
      </w:pBdr>
      <w:spacing w:after="225" w:beforeAutospacing="true" w:before="100"/>
    </w:pPr>
  </w:style>
  <w:style w:customStyle="true" w:styleId="pager" w:type="paragraph">
    <w:name w:val="pager"/>
    <w:basedOn w:val="Normal"/>
    <w:rsid w:val="005C0DAB"/>
    <w:pPr>
      <w:spacing w:after="225" w:before="375"/>
    </w:pPr>
  </w:style>
  <w:style w:customStyle="true" w:styleId="select" w:type="paragraph">
    <w:name w:val="select"/>
    <w:basedOn w:val="Normal"/>
    <w:rsid w:val="005C0DAB"/>
    <w:pPr>
      <w:pBdr>
        <w:top w:space="0" w:sz="6" w:color="DDDDDD" w:val="single"/>
        <w:left w:space="9" w:sz="6" w:color="DDDDDD" w:val="single"/>
        <w:bottom w:space="0" w:sz="6" w:color="DDDDDD" w:val="single"/>
        <w:right w:space="9" w:sz="6" w:color="DDDDDD" w:val="single"/>
      </w:pBdr>
      <w:spacing w:after="225" w:beforeAutospacing="true" w:before="100"/>
    </w:pPr>
  </w:style>
  <w:style w:customStyle="true" w:styleId="google-maps-link" w:type="paragraph">
    <w:name w:val="google-maps-link"/>
    <w:basedOn w:val="Normal"/>
    <w:rsid w:val="005C0DAB"/>
    <w:pPr>
      <w:spacing w:after="300" w:beforeAutospacing="true" w:before="100"/>
    </w:pPr>
  </w:style>
  <w:style w:customStyle="true" w:styleId="toggle" w:type="paragraph">
    <w:name w:val="toggle"/>
    <w:basedOn w:val="Normal"/>
    <w:rsid w:val="005C0DAB"/>
    <w:pPr>
      <w:pBdr>
        <w:bottom w:space="0" w:sz="6" w:color="E1E1E1" w:val="single"/>
      </w:pBdr>
      <w:shd w:fill="FFFFFF" w:color="auto" w:val="clear"/>
      <w:spacing w:after="225" w:beforeAutospacing="true" w:before="100"/>
    </w:pPr>
  </w:style>
  <w:style w:customStyle="true" w:styleId="toggle-close" w:type="paragraph">
    <w:name w:val="toggle-close"/>
    <w:basedOn w:val="Normal"/>
    <w:rsid w:val="005C0DAB"/>
    <w:pPr>
      <w:pBdr>
        <w:bottom w:space="0" w:sz="6" w:color="E1E1E1" w:val="single"/>
      </w:pBdr>
      <w:shd w:fill="FFFFFF" w:color="auto" w:val="clear"/>
      <w:spacing w:after="225" w:beforeAutospacing="true" w:before="100"/>
    </w:pPr>
  </w:style>
  <w:style w:customStyle="true" w:styleId="rg-caption-wrapper" w:type="paragraph">
    <w:name w:val="rg-caption-wrapper"/>
    <w:basedOn w:val="Normal"/>
    <w:rsid w:val="005C0DAB"/>
    <w:pPr>
      <w:shd w:fill="FFFFFF" w:color="auto" w:val="clear"/>
      <w:spacing w:after="225" w:beforeAutospacing="true" w:before="100"/>
    </w:pPr>
  </w:style>
  <w:style w:customStyle="true" w:styleId="news-list" w:type="paragraph">
    <w:name w:val="news-list"/>
    <w:basedOn w:val="Normal"/>
    <w:rsid w:val="005C0DAB"/>
    <w:pPr>
      <w:spacing w:after="225" w:beforeAutospacing="true" w:before="100"/>
    </w:pPr>
  </w:style>
  <w:style w:customStyle="true" w:styleId="book-list" w:type="paragraph">
    <w:name w:val="book-list"/>
    <w:basedOn w:val="Normal"/>
    <w:rsid w:val="005C0DAB"/>
    <w:pPr>
      <w:spacing w:after="225" w:before="300"/>
    </w:pPr>
  </w:style>
  <w:style w:customStyle="true" w:styleId="books-pager" w:type="paragraph">
    <w:name w:val="books-pager"/>
    <w:basedOn w:val="Normal"/>
    <w:rsid w:val="005C0DAB"/>
    <w:pPr>
      <w:spacing w:after="225" w:beforeAutospacing="true" w:before="100"/>
    </w:pPr>
  </w:style>
  <w:style w:customStyle="true" w:styleId="book" w:type="paragraph">
    <w:name w:val="book"/>
    <w:basedOn w:val="Normal"/>
    <w:rsid w:val="005C0DAB"/>
    <w:pPr>
      <w:spacing w:after="300" w:beforeAutospacing="true" w:before="100"/>
    </w:pPr>
  </w:style>
  <w:style w:customStyle="true" w:styleId="hor-ver-align" w:type="paragraph">
    <w:name w:val="hor-ver-align"/>
    <w:basedOn w:val="Normal"/>
    <w:rsid w:val="005C0DAB"/>
    <w:pPr>
      <w:spacing w:after="225" w:beforeAutospacing="true" w:before="100"/>
      <w:jc w:val="center"/>
    </w:pPr>
  </w:style>
  <w:style w:customStyle="true" w:styleId="pdf" w:type="paragraph">
    <w:name w:val="pdf"/>
    <w:basedOn w:val="Normal"/>
    <w:rsid w:val="005C0DAB"/>
    <w:pPr>
      <w:spacing w:after="225" w:beforeAutospacing="true" w:before="100"/>
    </w:pPr>
  </w:style>
  <w:style w:customStyle="true" w:styleId="nmt" w:type="paragraph">
    <w:name w:val="nmt"/>
    <w:basedOn w:val="Normal"/>
    <w:rsid w:val="005C0DAB"/>
    <w:pPr>
      <w:spacing w:after="225"/>
    </w:pPr>
  </w:style>
  <w:style w:customStyle="true" w:styleId="input-form" w:type="paragraph">
    <w:name w:val="input-form"/>
    <w:basedOn w:val="Normal"/>
    <w:rsid w:val="005C0DAB"/>
    <w:pPr>
      <w:spacing w:after="225" w:before="300"/>
    </w:pPr>
  </w:style>
  <w:style w:customStyle="true" w:styleId="ir" w:type="paragraph">
    <w:name w:val="ir"/>
    <w:basedOn w:val="Normal"/>
    <w:rsid w:val="005C0DAB"/>
    <w:pPr>
      <w:spacing w:after="225" w:beforeAutospacing="true" w:before="100"/>
    </w:pPr>
  </w:style>
  <w:style w:customStyle="true" w:styleId="visuallyhidden" w:type="paragraph">
    <w:name w:val="visuallyhidden"/>
    <w:basedOn w:val="Normal"/>
    <w:rsid w:val="005C0DAB"/>
    <w:pPr>
      <w:ind w:right="-15" w:left="-15"/>
    </w:pPr>
  </w:style>
  <w:style w:customStyle="true" w:styleId="inner" w:type="paragraph">
    <w:name w:val="inner"/>
    <w:basedOn w:val="Normal"/>
    <w:rsid w:val="005C0DAB"/>
    <w:pPr>
      <w:spacing w:after="225" w:beforeAutospacing="true" w:before="100"/>
    </w:pPr>
  </w:style>
  <w:style w:customStyle="true" w:styleId="header-newbar" w:type="paragraph">
    <w:name w:val="header-newbar"/>
    <w:basedOn w:val="Normal"/>
    <w:rsid w:val="005C0DAB"/>
    <w:pPr>
      <w:spacing w:after="225" w:beforeAutospacing="true" w:before="100"/>
    </w:pPr>
  </w:style>
  <w:style w:customStyle="true" w:styleId="tvpojedinacni0" w:type="paragraph">
    <w:name w:val="tvpojedinacni_0"/>
    <w:basedOn w:val="Normal"/>
    <w:rsid w:val="005C0DAB"/>
    <w:pPr>
      <w:spacing w:after="225" w:beforeAutospacing="true" w:before="100"/>
    </w:pPr>
  </w:style>
  <w:style w:customStyle="true" w:styleId="natpis" w:type="paragraph">
    <w:name w:val="natpis"/>
    <w:basedOn w:val="Normal"/>
    <w:rsid w:val="005C0DAB"/>
    <w:pPr>
      <w:spacing w:after="225" w:beforeAutospacing="true" w:before="100"/>
    </w:pPr>
  </w:style>
  <w:style w:customStyle="true" w:styleId="rg-caption" w:type="paragraph">
    <w:name w:val="rg-caption"/>
    <w:basedOn w:val="Normal"/>
    <w:rsid w:val="005C0DAB"/>
    <w:pPr>
      <w:spacing w:after="225" w:beforeAutospacing="true" w:before="100"/>
    </w:pPr>
  </w:style>
  <w:style w:customStyle="true" w:styleId="news" w:type="paragraph">
    <w:name w:val="news"/>
    <w:basedOn w:val="Normal"/>
    <w:rsid w:val="005C0DAB"/>
    <w:pPr>
      <w:spacing w:after="225" w:beforeAutospacing="true" w:before="100"/>
    </w:pPr>
  </w:style>
  <w:style w:customStyle="true" w:styleId="Datum1" w:type="paragraph">
    <w:name w:val="Datum1"/>
    <w:basedOn w:val="Normal"/>
    <w:rsid w:val="005C0DAB"/>
    <w:pPr>
      <w:spacing w:after="225" w:beforeAutospacing="true" w:before="100"/>
    </w:pPr>
  </w:style>
  <w:style w:customStyle="true" w:styleId="item" w:type="paragraph">
    <w:name w:val="item"/>
    <w:basedOn w:val="Normal"/>
    <w:rsid w:val="005C0DAB"/>
    <w:pPr>
      <w:spacing w:after="225" w:beforeAutospacing="true" w:before="100"/>
    </w:pPr>
  </w:style>
  <w:style w:customStyle="true" w:styleId="pager-prev" w:type="paragraph">
    <w:name w:val="pager-prev"/>
    <w:basedOn w:val="Normal"/>
    <w:rsid w:val="005C0DAB"/>
    <w:pPr>
      <w:spacing w:after="225" w:beforeAutospacing="true" w:before="100"/>
    </w:pPr>
  </w:style>
  <w:style w:customStyle="true" w:styleId="pager-next" w:type="paragraph">
    <w:name w:val="pager-next"/>
    <w:basedOn w:val="Normal"/>
    <w:rsid w:val="005C0DAB"/>
    <w:pPr>
      <w:spacing w:after="225" w:beforeAutospacing="true" w:before="100"/>
    </w:pPr>
  </w:style>
  <w:style w:customStyle="true" w:styleId="image" w:type="paragraph">
    <w:name w:val="image"/>
    <w:basedOn w:val="Normal"/>
    <w:rsid w:val="005C0DAB"/>
    <w:pPr>
      <w:spacing w:after="225" w:beforeAutospacing="true" w:before="100"/>
    </w:pPr>
  </w:style>
  <w:style w:customStyle="true" w:styleId="summary" w:type="paragraph">
    <w:name w:val="summary"/>
    <w:basedOn w:val="Normal"/>
    <w:rsid w:val="005C0DAB"/>
    <w:pPr>
      <w:spacing w:after="225" w:beforeAutospacing="true" w:before="100"/>
    </w:pPr>
  </w:style>
  <w:style w:customStyle="true" w:styleId="input-last" w:type="paragraph">
    <w:name w:val="input-last"/>
    <w:basedOn w:val="Normal"/>
    <w:rsid w:val="005C0DAB"/>
    <w:pPr>
      <w:spacing w:after="225" w:beforeAutospacing="true" w:before="100"/>
    </w:pPr>
  </w:style>
  <w:style w:customStyle="true" w:styleId="important" w:type="paragraph">
    <w:name w:val="important"/>
    <w:basedOn w:val="Normal"/>
    <w:rsid w:val="005C0DAB"/>
    <w:pPr>
      <w:spacing w:after="225" w:beforeAutospacing="true" w:before="100"/>
    </w:pPr>
  </w:style>
  <w:style w:customStyle="true" w:styleId="message-sent" w:type="paragraph">
    <w:name w:val="message-sent"/>
    <w:basedOn w:val="Normal"/>
    <w:rsid w:val="005C0DAB"/>
    <w:pPr>
      <w:spacing w:after="225" w:beforeAutospacing="true" w:before="100"/>
    </w:pPr>
  </w:style>
  <w:style w:customStyle="true" w:styleId="message-error" w:type="paragraph">
    <w:name w:val="message-error"/>
    <w:basedOn w:val="Normal"/>
    <w:rsid w:val="005C0DAB"/>
    <w:pPr>
      <w:spacing w:after="225" w:beforeAutospacing="true" w:before="100"/>
    </w:pPr>
  </w:style>
  <w:style w:customStyle="true" w:styleId="glagoljica" w:type="paragraph">
    <w:name w:val="glagoljica"/>
    <w:basedOn w:val="Normal"/>
    <w:rsid w:val="005C0DAB"/>
    <w:pPr>
      <w:spacing w:after="225" w:beforeAutospacing="true" w:before="100"/>
    </w:pPr>
  </w:style>
  <w:style w:customStyle="true" w:styleId="links" w:type="paragraph">
    <w:name w:val="links"/>
    <w:basedOn w:val="Normal"/>
    <w:rsid w:val="005C0DAB"/>
    <w:pPr>
      <w:spacing w:after="225" w:beforeAutospacing="true" w:before="100"/>
    </w:pPr>
  </w:style>
  <w:style w:customStyle="true" w:styleId="right" w:type="paragraph">
    <w:name w:val="right"/>
    <w:basedOn w:val="Normal"/>
    <w:rsid w:val="005C0DAB"/>
    <w:pPr>
      <w:spacing w:after="225" w:beforeAutospacing="true" w:before="100"/>
    </w:pPr>
  </w:style>
  <w:style w:customStyle="true" w:styleId="content" w:type="paragraph">
    <w:name w:val="content"/>
    <w:basedOn w:val="Normal"/>
    <w:rsid w:val="005C0DAB"/>
    <w:pPr>
      <w:spacing w:after="225" w:beforeAutospacing="true" w:before="100"/>
    </w:pPr>
  </w:style>
  <w:style w:customStyle="true" w:styleId="marks" w:type="paragraph">
    <w:name w:val="marks"/>
    <w:basedOn w:val="Normal"/>
    <w:rsid w:val="005C0DAB"/>
    <w:pPr>
      <w:spacing w:after="225" w:beforeAutospacing="true" w:before="100"/>
    </w:pPr>
  </w:style>
  <w:style w:customStyle="true" w:styleId="price" w:type="paragraph">
    <w:name w:val="price"/>
    <w:basedOn w:val="Normal"/>
    <w:rsid w:val="005C0DAB"/>
    <w:pPr>
      <w:spacing w:after="225" w:beforeAutospacing="true" w:before="100"/>
    </w:pPr>
  </w:style>
  <w:style w:customStyle="true" w:styleId="more" w:type="paragraph">
    <w:name w:val="more"/>
    <w:basedOn w:val="Normal"/>
    <w:rsid w:val="005C0DAB"/>
    <w:pPr>
      <w:spacing w:after="225" w:beforeAutospacing="true" w:before="100"/>
    </w:pPr>
  </w:style>
  <w:style w:customStyle="true" w:styleId="old-price" w:type="paragraph">
    <w:name w:val="old-price"/>
    <w:basedOn w:val="Normal"/>
    <w:rsid w:val="005C0DAB"/>
    <w:pPr>
      <w:spacing w:after="225" w:beforeAutospacing="true" w:before="100"/>
    </w:pPr>
  </w:style>
  <w:style w:customStyle="true" w:styleId="buy" w:type="paragraph">
    <w:name w:val="buy"/>
    <w:basedOn w:val="Normal"/>
    <w:rsid w:val="005C0DAB"/>
    <w:pPr>
      <w:spacing w:after="225" w:beforeAutospacing="true" w:before="100"/>
    </w:pPr>
  </w:style>
  <w:style w:customStyle="true" w:styleId="value" w:type="paragraph">
    <w:name w:val="value"/>
    <w:basedOn w:val="Normal"/>
    <w:rsid w:val="005C0DAB"/>
    <w:pPr>
      <w:spacing w:after="225" w:beforeAutospacing="true" w:before="100"/>
    </w:pPr>
  </w:style>
  <w:style w:customStyle="true" w:styleId="bx-wrapper" w:type="paragraph">
    <w:name w:val="bx-wrapper"/>
    <w:basedOn w:val="Normal"/>
    <w:rsid w:val="005C0DAB"/>
    <w:pPr>
      <w:spacing w:after="225" w:beforeAutospacing="true" w:before="100"/>
    </w:pPr>
  </w:style>
  <w:style w:customStyle="true" w:styleId="bx-pager" w:type="paragraph">
    <w:name w:val="bx-pager"/>
    <w:basedOn w:val="Normal"/>
    <w:rsid w:val="005C0DAB"/>
    <w:pPr>
      <w:spacing w:after="225" w:beforeAutospacing="true" w:before="100"/>
    </w:pPr>
  </w:style>
  <w:style w:customStyle="true" w:styleId="bx-prev" w:type="paragraph">
    <w:name w:val="bx-prev"/>
    <w:basedOn w:val="Normal"/>
    <w:rsid w:val="005C0DAB"/>
    <w:pPr>
      <w:spacing w:after="225" w:beforeAutospacing="true" w:before="100"/>
    </w:pPr>
  </w:style>
  <w:style w:customStyle="true" w:styleId="bx-next" w:type="paragraph">
    <w:name w:val="bx-next"/>
    <w:basedOn w:val="Normal"/>
    <w:rsid w:val="005C0DAB"/>
    <w:pPr>
      <w:spacing w:after="225" w:beforeAutospacing="true" w:before="100"/>
    </w:pPr>
  </w:style>
  <w:style w:customStyle="true" w:styleId="slide" w:type="paragraph">
    <w:name w:val="slide"/>
    <w:basedOn w:val="Normal"/>
    <w:rsid w:val="005C0DAB"/>
    <w:pPr>
      <w:spacing w:after="225" w:beforeAutospacing="true" w:before="100"/>
    </w:pPr>
  </w:style>
  <w:style w:customStyle="true" w:styleId="infocontent" w:type="paragraph">
    <w:name w:val="info_content"/>
    <w:basedOn w:val="Normal"/>
    <w:rsid w:val="005C0DAB"/>
    <w:pPr>
      <w:spacing w:after="225" w:beforeAutospacing="true" w:before="100"/>
    </w:pPr>
  </w:style>
  <w:style w:customStyle="true" w:styleId="bx-viewport" w:type="paragraph">
    <w:name w:val="bx-viewport"/>
    <w:basedOn w:val="Normal"/>
    <w:rsid w:val="005C0DAB"/>
    <w:pPr>
      <w:spacing w:after="225" w:beforeAutospacing="true" w:before="100"/>
    </w:pPr>
  </w:style>
  <w:style w:customStyle="true" w:styleId="has-image" w:type="paragraph">
    <w:name w:val="has-image"/>
    <w:basedOn w:val="Normal"/>
    <w:rsid w:val="005C0DAB"/>
    <w:pPr>
      <w:spacing w:after="225" w:beforeAutospacing="true" w:before="100"/>
    </w:pPr>
  </w:style>
  <w:style w:customStyle="true" w:styleId="hidden" w:type="paragraph">
    <w:name w:val="hidden"/>
    <w:basedOn w:val="Normal"/>
    <w:rsid w:val="005C0DAB"/>
    <w:pPr>
      <w:spacing w:after="225" w:beforeAutospacing="true" w:before="100"/>
    </w:pPr>
    <w:rPr>
      <w:vanish/>
    </w:rPr>
  </w:style>
  <w:style w:customStyle="true" w:styleId="input-error" w:type="paragraph">
    <w:name w:val="input-error"/>
    <w:basedOn w:val="Normal"/>
    <w:rsid w:val="005C0DAB"/>
    <w:pPr>
      <w:spacing w:after="225" w:beforeAutospacing="true" w:before="100"/>
    </w:pPr>
  </w:style>
  <w:style w:customStyle="true" w:styleId="key" w:type="character">
    <w:name w:val="key"/>
    <w:basedOn w:val="Zadanifontodlomka"/>
    <w:rsid w:val="005C0DAB"/>
    <w:rPr>
      <w:color w:val="666666"/>
    </w:rPr>
  </w:style>
  <w:style w:customStyle="true" w:styleId="space50px" w:type="character">
    <w:name w:val="space50px"/>
    <w:basedOn w:val="Zadanifontodlomka"/>
    <w:rsid w:val="005C0DAB"/>
  </w:style>
  <w:style w:customStyle="true" w:styleId="title1" w:type="paragraph">
    <w:name w:val="title1"/>
    <w:basedOn w:val="Normal"/>
    <w:rsid w:val="005C0DAB"/>
    <w:pPr>
      <w:spacing w:lineRule="atLeast" w:line="240" w:after="225" w:before="450"/>
    </w:pPr>
  </w:style>
  <w:style w:customStyle="true" w:styleId="natpis1" w:type="paragraph">
    <w:name w:val="natpis1"/>
    <w:basedOn w:val="Normal"/>
    <w:rsid w:val="005C0DAB"/>
    <w:pPr>
      <w:spacing w:after="225" w:before="240"/>
      <w:ind w:left="330"/>
    </w:pPr>
  </w:style>
  <w:style w:customStyle="true" w:styleId="bx-wrapper1" w:type="paragraph">
    <w:name w:val="bx-wrapper1"/>
    <w:basedOn w:val="Normal"/>
    <w:rsid w:val="005C0DAB"/>
    <w:pPr>
      <w:spacing w:after="225" w:beforeAutospacing="true" w:before="100"/>
    </w:pPr>
  </w:style>
  <w:style w:customStyle="true" w:styleId="bx-viewport1" w:type="paragraph">
    <w:name w:val="bx-viewport1"/>
    <w:basedOn w:val="Normal"/>
    <w:rsid w:val="005C0DAB"/>
    <w:pPr>
      <w:spacing w:after="225" w:beforeAutospacing="true" w:before="100"/>
    </w:pPr>
  </w:style>
  <w:style w:customStyle="true" w:styleId="bx-pager1" w:type="paragraph">
    <w:name w:val="bx-pager1"/>
    <w:basedOn w:val="Normal"/>
    <w:rsid w:val="005C0DAB"/>
    <w:pPr>
      <w:spacing w:after="225" w:beforeAutospacing="true" w:before="100"/>
    </w:pPr>
    <w:rPr>
      <w:vanish/>
    </w:rPr>
  </w:style>
  <w:style w:customStyle="true" w:styleId="bx-prev1" w:type="paragraph">
    <w:name w:val="bx-prev1"/>
    <w:basedOn w:val="Normal"/>
    <w:rsid w:val="005C0DAB"/>
    <w:pPr>
      <w:spacing w:after="225" w:beforeAutospacing="true" w:before="100"/>
    </w:pPr>
  </w:style>
  <w:style w:customStyle="true" w:styleId="bx-next1" w:type="paragraph">
    <w:name w:val="bx-next1"/>
    <w:basedOn w:val="Normal"/>
    <w:rsid w:val="005C0DAB"/>
    <w:pPr>
      <w:spacing w:after="225" w:beforeAutospacing="true" w:before="100"/>
    </w:pPr>
  </w:style>
  <w:style w:customStyle="true" w:styleId="slide1" w:type="paragraph">
    <w:name w:val="slide1"/>
    <w:basedOn w:val="Normal"/>
    <w:rsid w:val="005C0DAB"/>
    <w:pPr>
      <w:spacing w:after="225" w:beforeAutospacing="true" w:before="100"/>
      <w:jc w:val="center"/>
    </w:pPr>
  </w:style>
  <w:style w:customStyle="true" w:styleId="rg-caption1" w:type="paragraph">
    <w:name w:val="rg-caption1"/>
    <w:basedOn w:val="Normal"/>
    <w:rsid w:val="005C0DAB"/>
  </w:style>
  <w:style w:customStyle="true" w:styleId="news1" w:type="paragraph">
    <w:name w:val="news1"/>
    <w:basedOn w:val="Normal"/>
    <w:rsid w:val="005C0DAB"/>
    <w:pPr>
      <w:pBdr>
        <w:bottom w:space="23" w:sz="6" w:color="E1E1E1" w:val="single"/>
      </w:pBdr>
      <w:spacing w:after="225" w:beforeAutospacing="true" w:before="100"/>
    </w:pPr>
  </w:style>
  <w:style w:customStyle="true" w:styleId="image1" w:type="paragraph">
    <w:name w:val="image1"/>
    <w:basedOn w:val="Normal"/>
    <w:rsid w:val="005C0DAB"/>
    <w:pPr>
      <w:pBdr>
        <w:top w:space="3" w:sz="6" w:color="F0F0F2" w:val="single"/>
        <w:left w:space="3" w:sz="6" w:color="F0F0F2" w:val="single"/>
        <w:bottom w:space="3" w:sz="6" w:color="F0F0F2" w:val="single"/>
        <w:right w:space="3" w:sz="6" w:color="F0F0F2" w:val="single"/>
      </w:pBdr>
      <w:spacing w:after="225" w:beforeAutospacing="true" w:before="100"/>
    </w:pPr>
  </w:style>
  <w:style w:customStyle="true" w:styleId="content1" w:type="paragraph">
    <w:name w:val="content1"/>
    <w:basedOn w:val="Normal"/>
    <w:rsid w:val="005C0DAB"/>
    <w:pPr>
      <w:spacing w:after="225" w:beforeAutospacing="true" w:before="100"/>
    </w:pPr>
  </w:style>
  <w:style w:customStyle="true" w:styleId="date1" w:type="paragraph">
    <w:name w:val="date1"/>
    <w:basedOn w:val="Normal"/>
    <w:rsid w:val="005C0DAB"/>
    <w:pPr>
      <w:spacing w:after="300" w:beforeAutospacing="true" w:before="100"/>
    </w:pPr>
  </w:style>
  <w:style w:customStyle="true" w:styleId="date2" w:type="paragraph">
    <w:name w:val="date2"/>
    <w:basedOn w:val="Normal"/>
    <w:rsid w:val="005C0DAB"/>
    <w:pPr>
      <w:spacing w:after="300" w:beforeAutospacing="true" w:before="100"/>
    </w:pPr>
    <w:rPr>
      <w:b/>
      <w:bCs/>
    </w:rPr>
  </w:style>
  <w:style w:customStyle="true" w:styleId="item1" w:type="paragraph">
    <w:name w:val="item1"/>
    <w:basedOn w:val="Normal"/>
    <w:rsid w:val="005C0DAB"/>
    <w:pPr>
      <w:pBdr>
        <w:top w:space="15" w:sz="6" w:color="E5E5E5" w:val="single"/>
        <w:left w:space="11" w:sz="6" w:color="E5E5E5" w:val="single"/>
        <w:bottom w:space="8" w:sz="6" w:color="E5E5E5" w:val="single"/>
        <w:right w:space="11" w:sz="6" w:color="E5E5E5" w:val="single"/>
      </w:pBdr>
      <w:spacing w:after="825" w:beforeAutospacing="true" w:before="100"/>
      <w:ind w:right="360"/>
      <w:jc w:val="center"/>
    </w:pPr>
  </w:style>
  <w:style w:customStyle="true" w:styleId="marks1" w:type="paragraph">
    <w:name w:val="marks1"/>
    <w:basedOn w:val="Normal"/>
    <w:rsid w:val="005C0DAB"/>
    <w:pPr>
      <w:spacing w:after="75"/>
    </w:pPr>
  </w:style>
  <w:style w:customStyle="true" w:styleId="image2" w:type="paragraph">
    <w:name w:val="image2"/>
    <w:basedOn w:val="Normal"/>
    <w:rsid w:val="005C0DAB"/>
    <w:pPr>
      <w:spacing w:after="225" w:beforeAutospacing="true" w:before="100"/>
    </w:pPr>
  </w:style>
  <w:style w:customStyle="true" w:styleId="price1" w:type="paragraph">
    <w:name w:val="price1"/>
    <w:basedOn w:val="Normal"/>
    <w:rsid w:val="005C0DAB"/>
    <w:pPr>
      <w:spacing w:after="225" w:beforeAutospacing="true" w:before="100"/>
      <w:jc w:val="center"/>
    </w:pPr>
    <w:rPr>
      <w:b/>
      <w:bCs/>
      <w:color w:val="4080BE"/>
      <w:sz w:val="36"/>
      <w:szCs w:val="36"/>
    </w:rPr>
  </w:style>
  <w:style w:customStyle="true" w:styleId="more1" w:type="paragraph">
    <w:name w:val="more1"/>
    <w:basedOn w:val="Normal"/>
    <w:rsid w:val="005C0DAB"/>
    <w:pPr>
      <w:spacing w:lineRule="atLeast" w:line="450" w:after="225" w:beforeAutospacing="true" w:before="100"/>
    </w:pPr>
    <w:rPr>
      <w:b/>
      <w:bCs/>
      <w:caps/>
      <w:color w:val="FFFFFF"/>
      <w:sz w:val="21"/>
      <w:szCs w:val="21"/>
    </w:rPr>
  </w:style>
  <w:style w:customStyle="true" w:styleId="item2" w:type="paragraph">
    <w:name w:val="item2"/>
    <w:basedOn w:val="Normal"/>
    <w:rsid w:val="005C0DAB"/>
    <w:pPr>
      <w:spacing w:after="150"/>
      <w:ind w:right="45" w:left="45"/>
    </w:pPr>
  </w:style>
  <w:style w:customStyle="true" w:styleId="image3" w:type="paragraph">
    <w:name w:val="image3"/>
    <w:basedOn w:val="Normal"/>
    <w:rsid w:val="005C0DAB"/>
    <w:pPr>
      <w:pBdr>
        <w:top w:space="3" w:sz="6" w:color="F0F0F2" w:val="single"/>
        <w:left w:space="3" w:sz="6" w:color="F0F0F2" w:val="single"/>
        <w:bottom w:space="3" w:sz="6" w:color="F0F0F2" w:val="single"/>
        <w:right w:space="3" w:sz="6" w:color="F0F0F2" w:val="single"/>
      </w:pBdr>
      <w:spacing w:after="225" w:beforeAutospacing="true" w:before="100"/>
    </w:pPr>
  </w:style>
  <w:style w:customStyle="true" w:styleId="image4" w:type="paragraph">
    <w:name w:val="image4"/>
    <w:basedOn w:val="Normal"/>
    <w:rsid w:val="005C0DAB"/>
    <w:pPr>
      <w:pBdr>
        <w:top w:space="3" w:sz="6" w:color="F0F0F2" w:val="single"/>
        <w:left w:space="3" w:sz="6" w:color="F0F0F2" w:val="single"/>
        <w:bottom w:space="3" w:sz="6" w:color="F0F0F2" w:val="single"/>
        <w:right w:space="3" w:sz="6" w:color="F0F0F2" w:val="single"/>
      </w:pBdr>
      <w:shd w:fill="70A0CE" w:color="auto" w:val="clear"/>
      <w:spacing w:after="225" w:beforeAutospacing="true" w:before="100"/>
    </w:pPr>
  </w:style>
  <w:style w:customStyle="true" w:styleId="pager-prev1" w:type="paragraph">
    <w:name w:val="pager-prev1"/>
    <w:basedOn w:val="Normal"/>
    <w:rsid w:val="005C0DAB"/>
    <w:pPr>
      <w:spacing w:after="225" w:beforeAutospacing="true" w:before="100"/>
    </w:pPr>
  </w:style>
  <w:style w:customStyle="true" w:styleId="pager-next1" w:type="paragraph">
    <w:name w:val="pager-next1"/>
    <w:basedOn w:val="Normal"/>
    <w:rsid w:val="005C0DAB"/>
    <w:pPr>
      <w:spacing w:after="225" w:beforeAutospacing="true" w:before="100"/>
    </w:pPr>
  </w:style>
  <w:style w:customStyle="true" w:styleId="image5" w:type="paragraph">
    <w:name w:val="image5"/>
    <w:basedOn w:val="Normal"/>
    <w:rsid w:val="005C0DAB"/>
    <w:pPr>
      <w:pBdr>
        <w:top w:space="15" w:sz="6" w:color="E5E5E5" w:val="single"/>
        <w:left w:space="11" w:sz="6" w:color="E5E5E5" w:val="single"/>
        <w:bottom w:space="15" w:sz="6" w:color="E5E5E5" w:val="single"/>
        <w:right w:space="11" w:sz="6" w:color="E5E5E5" w:val="single"/>
      </w:pBdr>
      <w:spacing w:after="225" w:beforeAutospacing="true" w:before="100"/>
      <w:ind w:right="375"/>
      <w:jc w:val="center"/>
    </w:pPr>
  </w:style>
  <w:style w:customStyle="true" w:styleId="summary1" w:type="paragraph">
    <w:name w:val="summary1"/>
    <w:basedOn w:val="Normal"/>
    <w:rsid w:val="005C0DAB"/>
    <w:pPr>
      <w:spacing w:after="225" w:beforeAutospacing="true" w:before="100"/>
    </w:pPr>
  </w:style>
  <w:style w:customStyle="true" w:styleId="price2" w:type="paragraph">
    <w:name w:val="price2"/>
    <w:basedOn w:val="Normal"/>
    <w:rsid w:val="005C0DAB"/>
    <w:pPr>
      <w:spacing w:after="225" w:beforeAutospacing="true" w:before="100"/>
    </w:pPr>
    <w:rPr>
      <w:b/>
      <w:bCs/>
      <w:color w:val="4080BE"/>
      <w:sz w:val="36"/>
      <w:szCs w:val="36"/>
    </w:rPr>
  </w:style>
  <w:style w:customStyle="true" w:styleId="old-price1" w:type="paragraph">
    <w:name w:val="old-price1"/>
    <w:basedOn w:val="Normal"/>
    <w:rsid w:val="005C0DAB"/>
    <w:pPr>
      <w:spacing w:after="225"/>
    </w:pPr>
  </w:style>
  <w:style w:customStyle="true" w:styleId="value1" w:type="paragraph">
    <w:name w:val="value1"/>
    <w:basedOn w:val="Normal"/>
    <w:rsid w:val="005C0DAB"/>
    <w:pPr>
      <w:spacing w:after="225" w:beforeAutospacing="true" w:before="100"/>
    </w:pPr>
    <w:rPr>
      <w:strike/>
    </w:rPr>
  </w:style>
  <w:style w:customStyle="true" w:styleId="buy1" w:type="paragraph">
    <w:name w:val="buy1"/>
    <w:basedOn w:val="Normal"/>
    <w:rsid w:val="005C0DAB"/>
    <w:pPr>
      <w:spacing w:lineRule="atLeast" w:line="600" w:after="225" w:beforeAutospacing="true" w:before="100"/>
    </w:pPr>
    <w:rPr>
      <w:caps/>
      <w:color w:val="FFFFFF"/>
      <w:sz w:val="36"/>
      <w:szCs w:val="36"/>
    </w:rPr>
  </w:style>
  <w:style w:customStyle="true" w:styleId="infocontent1" w:type="paragraph">
    <w:name w:val="info_content1"/>
    <w:basedOn w:val="Normal"/>
    <w:rsid w:val="005C0DAB"/>
    <w:pPr>
      <w:spacing w:lineRule="atLeast" w:line="315" w:after="225" w:beforeAutospacing="true" w:before="100"/>
    </w:pPr>
    <w:rPr>
      <w:sz w:val="21"/>
      <w:szCs w:val="21"/>
    </w:rPr>
  </w:style>
  <w:style w:customStyle="true" w:styleId="has-image1" w:type="paragraph">
    <w:name w:val="has-image1"/>
    <w:basedOn w:val="Normal"/>
    <w:rsid w:val="005C0DAB"/>
    <w:pPr>
      <w:spacing w:after="225" w:beforeAutospacing="true" w:before="100"/>
    </w:pPr>
  </w:style>
  <w:style w:customStyle="true" w:styleId="input-last1" w:type="paragraph">
    <w:name w:val="input-last1"/>
    <w:basedOn w:val="Normal"/>
    <w:rsid w:val="005C0DAB"/>
    <w:pPr>
      <w:spacing w:after="225" w:beforeAutospacing="true" w:before="100"/>
    </w:pPr>
    <w:rPr>
      <w:vanish/>
    </w:rPr>
  </w:style>
  <w:style w:customStyle="true" w:styleId="input-error1" w:type="paragraph">
    <w:name w:val="input-error1"/>
    <w:basedOn w:val="Normal"/>
    <w:rsid w:val="005C0DAB"/>
    <w:pPr>
      <w:spacing w:after="225" w:beforeAutospacing="true" w:before="100"/>
    </w:pPr>
  </w:style>
  <w:style w:customStyle="true" w:styleId="important1" w:type="paragraph">
    <w:name w:val="important1"/>
    <w:basedOn w:val="Normal"/>
    <w:rsid w:val="005C0DAB"/>
    <w:pPr>
      <w:spacing w:after="225" w:beforeAutospacing="true" w:before="100"/>
    </w:pPr>
    <w:rPr>
      <w:color w:val="FF0000"/>
    </w:rPr>
  </w:style>
  <w:style w:customStyle="true" w:styleId="message-sent1" w:type="paragraph">
    <w:name w:val="message-sent1"/>
    <w:basedOn w:val="Normal"/>
    <w:rsid w:val="005C0DAB"/>
    <w:pPr>
      <w:pBdr>
        <w:bottom w:space="0" w:sz="12" w:color="008000" w:val="single"/>
      </w:pBdr>
      <w:spacing w:after="150" w:before="150"/>
    </w:pPr>
    <w:rPr>
      <w:color w:val="000000"/>
    </w:rPr>
  </w:style>
  <w:style w:customStyle="true" w:styleId="message-error1" w:type="paragraph">
    <w:name w:val="message-error1"/>
    <w:basedOn w:val="Normal"/>
    <w:rsid w:val="005C0DAB"/>
    <w:pPr>
      <w:pBdr>
        <w:bottom w:space="0" w:sz="12" w:color="FF0000" w:val="single"/>
      </w:pBdr>
      <w:spacing w:after="150" w:before="150"/>
    </w:pPr>
    <w:rPr>
      <w:color w:val="000000"/>
    </w:rPr>
  </w:style>
  <w:style w:customStyle="true" w:styleId="inner1" w:type="paragraph">
    <w:name w:val="inner1"/>
    <w:basedOn w:val="Normal"/>
    <w:rsid w:val="005C0DAB"/>
    <w:pPr>
      <w:spacing w:after="225" w:beforeAutospacing="true" w:before="100"/>
    </w:pPr>
  </w:style>
  <w:style w:customStyle="true" w:styleId="glagoljica1" w:type="paragraph">
    <w:name w:val="glagoljica1"/>
    <w:basedOn w:val="Normal"/>
    <w:rsid w:val="005C0DAB"/>
    <w:pPr>
      <w:spacing w:after="225" w:beforeAutospacing="true" w:before="100"/>
    </w:pPr>
  </w:style>
  <w:style w:customStyle="true" w:styleId="links1" w:type="paragraph">
    <w:name w:val="links1"/>
    <w:basedOn w:val="Normal"/>
    <w:rsid w:val="005C0DAB"/>
    <w:pPr>
      <w:spacing w:after="225" w:beforeAutospacing="true" w:before="100"/>
      <w:textAlignment w:val="top"/>
    </w:pPr>
  </w:style>
  <w:style w:customStyle="true" w:styleId="right1" w:type="paragraph">
    <w:name w:val="right1"/>
    <w:basedOn w:val="Normal"/>
    <w:rsid w:val="005C0DAB"/>
    <w:pPr>
      <w:spacing w:after="225" w:beforeAutospacing="true" w:before="100"/>
    </w:pPr>
  </w:style>
  <w:style w:customStyle="true" w:styleId="content2" w:type="paragraph">
    <w:name w:val="content2"/>
    <w:basedOn w:val="Normal"/>
    <w:rsid w:val="005C0DAB"/>
  </w:style>
  <w:style w:customStyle="true" w:styleId="tb-na18" w:type="paragraph">
    <w:name w:val="tb-na18"/>
    <w:basedOn w:val="Normal"/>
    <w:rsid w:val="005C0DAB"/>
    <w:pPr>
      <w:spacing w:after="225" w:beforeAutospacing="true" w:before="100"/>
      <w:jc w:val="center"/>
    </w:pPr>
    <w:rPr>
      <w:b/>
      <w:bCs/>
      <w:sz w:val="40"/>
      <w:szCs w:val="40"/>
    </w:rPr>
  </w:style>
  <w:style w:customStyle="true" w:styleId="fullwidth" w:type="paragraph">
    <w:name w:val="fullwidth"/>
    <w:basedOn w:val="Normal"/>
    <w:rsid w:val="005C0DAB"/>
    <w:pPr>
      <w:spacing w:after="225" w:beforeAutospacing="true" w:before="100"/>
    </w:pPr>
  </w:style>
  <w:style w:customStyle="true" w:styleId="article-column" w:type="paragraph">
    <w:name w:val="article-column"/>
    <w:basedOn w:val="Normal"/>
    <w:rsid w:val="005C0DAB"/>
    <w:pPr>
      <w:spacing w:after="225" w:beforeAutospacing="true" w:before="100"/>
    </w:pPr>
  </w:style>
  <w:style w:customStyle="true" w:styleId="title2" w:type="paragraph">
    <w:name w:val="title2"/>
    <w:basedOn w:val="Normal"/>
    <w:rsid w:val="005C0DAB"/>
    <w:pPr>
      <w:spacing w:lineRule="atLeast" w:line="240" w:after="225" w:before="450"/>
    </w:pPr>
  </w:style>
  <w:style w:customStyle="true" w:styleId="natpis2" w:type="paragraph">
    <w:name w:val="natpis2"/>
    <w:basedOn w:val="Normal"/>
    <w:rsid w:val="005C0DAB"/>
    <w:pPr>
      <w:spacing w:after="225" w:before="240"/>
      <w:ind w:left="330"/>
    </w:pPr>
  </w:style>
  <w:style w:customStyle="true" w:styleId="bx-wrapper2" w:type="paragraph">
    <w:name w:val="bx-wrapper2"/>
    <w:basedOn w:val="Normal"/>
    <w:rsid w:val="005C0DAB"/>
    <w:pPr>
      <w:spacing w:after="225" w:beforeAutospacing="true" w:before="100"/>
    </w:pPr>
  </w:style>
  <w:style w:customStyle="true" w:styleId="bx-viewport2" w:type="paragraph">
    <w:name w:val="bx-viewport2"/>
    <w:basedOn w:val="Normal"/>
    <w:rsid w:val="005C0DAB"/>
    <w:pPr>
      <w:spacing w:after="225" w:beforeAutospacing="true" w:before="100"/>
    </w:pPr>
  </w:style>
  <w:style w:customStyle="true" w:styleId="bx-pager2" w:type="paragraph">
    <w:name w:val="bx-pager2"/>
    <w:basedOn w:val="Normal"/>
    <w:rsid w:val="005C0DAB"/>
    <w:pPr>
      <w:spacing w:after="225" w:beforeAutospacing="true" w:before="100"/>
    </w:pPr>
    <w:rPr>
      <w:vanish/>
    </w:rPr>
  </w:style>
  <w:style w:customStyle="true" w:styleId="bx-prev2" w:type="paragraph">
    <w:name w:val="bx-prev2"/>
    <w:basedOn w:val="Normal"/>
    <w:rsid w:val="005C0DAB"/>
    <w:pPr>
      <w:spacing w:after="225" w:beforeAutospacing="true" w:before="100"/>
    </w:pPr>
  </w:style>
  <w:style w:customStyle="true" w:styleId="bx-next2" w:type="paragraph">
    <w:name w:val="bx-next2"/>
    <w:basedOn w:val="Normal"/>
    <w:rsid w:val="005C0DAB"/>
    <w:pPr>
      <w:spacing w:after="225" w:beforeAutospacing="true" w:before="100"/>
    </w:pPr>
  </w:style>
  <w:style w:customStyle="true" w:styleId="slide2" w:type="paragraph">
    <w:name w:val="slide2"/>
    <w:basedOn w:val="Normal"/>
    <w:rsid w:val="005C0DAB"/>
    <w:pPr>
      <w:spacing w:after="225" w:beforeAutospacing="true" w:before="100"/>
      <w:jc w:val="center"/>
    </w:pPr>
  </w:style>
  <w:style w:customStyle="true" w:styleId="rg-caption2" w:type="paragraph">
    <w:name w:val="rg-caption2"/>
    <w:basedOn w:val="Normal"/>
    <w:rsid w:val="005C0DAB"/>
  </w:style>
  <w:style w:customStyle="true" w:styleId="news2" w:type="paragraph">
    <w:name w:val="news2"/>
    <w:basedOn w:val="Normal"/>
    <w:rsid w:val="005C0DAB"/>
    <w:pPr>
      <w:pBdr>
        <w:bottom w:space="23" w:sz="6" w:color="E1E1E1" w:val="single"/>
      </w:pBdr>
      <w:spacing w:after="225" w:beforeAutospacing="true" w:before="100"/>
    </w:pPr>
  </w:style>
  <w:style w:customStyle="true" w:styleId="image6" w:type="paragraph">
    <w:name w:val="image6"/>
    <w:basedOn w:val="Normal"/>
    <w:rsid w:val="005C0DAB"/>
    <w:pPr>
      <w:pBdr>
        <w:top w:space="3" w:sz="6" w:color="F0F0F2" w:val="single"/>
        <w:left w:space="3" w:sz="6" w:color="F0F0F2" w:val="single"/>
        <w:bottom w:space="3" w:sz="6" w:color="F0F0F2" w:val="single"/>
        <w:right w:space="3" w:sz="6" w:color="F0F0F2" w:val="single"/>
      </w:pBdr>
      <w:spacing w:after="225" w:beforeAutospacing="true" w:before="100"/>
    </w:pPr>
  </w:style>
  <w:style w:customStyle="true" w:styleId="content3" w:type="paragraph">
    <w:name w:val="content3"/>
    <w:basedOn w:val="Normal"/>
    <w:rsid w:val="005C0DAB"/>
    <w:pPr>
      <w:spacing w:after="225" w:beforeAutospacing="true" w:before="100"/>
    </w:pPr>
  </w:style>
  <w:style w:customStyle="true" w:styleId="date3" w:type="paragraph">
    <w:name w:val="date3"/>
    <w:basedOn w:val="Normal"/>
    <w:rsid w:val="005C0DAB"/>
    <w:pPr>
      <w:spacing w:after="300" w:beforeAutospacing="true" w:before="100"/>
    </w:pPr>
  </w:style>
  <w:style w:customStyle="true" w:styleId="date4" w:type="paragraph">
    <w:name w:val="date4"/>
    <w:basedOn w:val="Normal"/>
    <w:rsid w:val="005C0DAB"/>
    <w:pPr>
      <w:spacing w:after="300" w:beforeAutospacing="true" w:before="100"/>
    </w:pPr>
    <w:rPr>
      <w:b/>
      <w:bCs/>
    </w:rPr>
  </w:style>
  <w:style w:customStyle="true" w:styleId="item3" w:type="paragraph">
    <w:name w:val="item3"/>
    <w:basedOn w:val="Normal"/>
    <w:rsid w:val="005C0DAB"/>
    <w:pPr>
      <w:pBdr>
        <w:top w:space="15" w:sz="6" w:color="E5E5E5" w:val="single"/>
        <w:left w:space="11" w:sz="6" w:color="E5E5E5" w:val="single"/>
        <w:bottom w:space="8" w:sz="6" w:color="E5E5E5" w:val="single"/>
        <w:right w:space="11" w:sz="6" w:color="E5E5E5" w:val="single"/>
      </w:pBdr>
      <w:spacing w:after="825" w:beforeAutospacing="true" w:before="100"/>
      <w:ind w:right="360"/>
      <w:jc w:val="center"/>
    </w:pPr>
  </w:style>
  <w:style w:customStyle="true" w:styleId="marks2" w:type="paragraph">
    <w:name w:val="marks2"/>
    <w:basedOn w:val="Normal"/>
    <w:rsid w:val="005C0DAB"/>
    <w:pPr>
      <w:spacing w:after="75"/>
    </w:pPr>
  </w:style>
  <w:style w:customStyle="true" w:styleId="image7" w:type="paragraph">
    <w:name w:val="image7"/>
    <w:basedOn w:val="Normal"/>
    <w:rsid w:val="005C0DAB"/>
    <w:pPr>
      <w:spacing w:after="225" w:beforeAutospacing="true" w:before="100"/>
    </w:pPr>
  </w:style>
  <w:style w:customStyle="true" w:styleId="price3" w:type="paragraph">
    <w:name w:val="price3"/>
    <w:basedOn w:val="Normal"/>
    <w:rsid w:val="005C0DAB"/>
    <w:pPr>
      <w:spacing w:after="225" w:beforeAutospacing="true" w:before="100"/>
      <w:jc w:val="center"/>
    </w:pPr>
    <w:rPr>
      <w:b/>
      <w:bCs/>
      <w:color w:val="4080BE"/>
      <w:sz w:val="36"/>
      <w:szCs w:val="36"/>
    </w:rPr>
  </w:style>
  <w:style w:customStyle="true" w:styleId="more2" w:type="paragraph">
    <w:name w:val="more2"/>
    <w:basedOn w:val="Normal"/>
    <w:rsid w:val="005C0DAB"/>
    <w:pPr>
      <w:spacing w:lineRule="atLeast" w:line="450" w:after="225" w:beforeAutospacing="true" w:before="100"/>
    </w:pPr>
    <w:rPr>
      <w:b/>
      <w:bCs/>
      <w:caps/>
      <w:color w:val="FFFFFF"/>
      <w:sz w:val="21"/>
      <w:szCs w:val="21"/>
    </w:rPr>
  </w:style>
  <w:style w:customStyle="true" w:styleId="item4" w:type="paragraph">
    <w:name w:val="item4"/>
    <w:basedOn w:val="Normal"/>
    <w:rsid w:val="005C0DAB"/>
    <w:pPr>
      <w:spacing w:after="150"/>
      <w:ind w:right="45" w:left="45"/>
    </w:pPr>
  </w:style>
  <w:style w:customStyle="true" w:styleId="image8" w:type="paragraph">
    <w:name w:val="image8"/>
    <w:basedOn w:val="Normal"/>
    <w:rsid w:val="005C0DAB"/>
    <w:pPr>
      <w:pBdr>
        <w:top w:space="3" w:sz="6" w:color="F0F0F2" w:val="single"/>
        <w:left w:space="3" w:sz="6" w:color="F0F0F2" w:val="single"/>
        <w:bottom w:space="3" w:sz="6" w:color="F0F0F2" w:val="single"/>
        <w:right w:space="3" w:sz="6" w:color="F0F0F2" w:val="single"/>
      </w:pBdr>
      <w:spacing w:after="225" w:beforeAutospacing="true" w:before="100"/>
    </w:pPr>
  </w:style>
  <w:style w:customStyle="true" w:styleId="image9" w:type="paragraph">
    <w:name w:val="image9"/>
    <w:basedOn w:val="Normal"/>
    <w:rsid w:val="005C0DAB"/>
    <w:pPr>
      <w:pBdr>
        <w:top w:space="3" w:sz="6" w:color="F0F0F2" w:val="single"/>
        <w:left w:space="3" w:sz="6" w:color="F0F0F2" w:val="single"/>
        <w:bottom w:space="3" w:sz="6" w:color="F0F0F2" w:val="single"/>
        <w:right w:space="3" w:sz="6" w:color="F0F0F2" w:val="single"/>
      </w:pBdr>
      <w:shd w:fill="70A0CE" w:color="auto" w:val="clear"/>
      <w:spacing w:after="225" w:beforeAutospacing="true" w:before="100"/>
    </w:pPr>
  </w:style>
  <w:style w:customStyle="true" w:styleId="pager-prev2" w:type="paragraph">
    <w:name w:val="pager-prev2"/>
    <w:basedOn w:val="Normal"/>
    <w:rsid w:val="005C0DAB"/>
    <w:pPr>
      <w:spacing w:after="225" w:beforeAutospacing="true" w:before="100"/>
    </w:pPr>
  </w:style>
  <w:style w:customStyle="true" w:styleId="pager-next2" w:type="paragraph">
    <w:name w:val="pager-next2"/>
    <w:basedOn w:val="Normal"/>
    <w:rsid w:val="005C0DAB"/>
    <w:pPr>
      <w:spacing w:after="225" w:beforeAutospacing="true" w:before="100"/>
    </w:pPr>
  </w:style>
  <w:style w:customStyle="true" w:styleId="image10" w:type="paragraph">
    <w:name w:val="image10"/>
    <w:basedOn w:val="Normal"/>
    <w:rsid w:val="005C0DAB"/>
    <w:pPr>
      <w:pBdr>
        <w:top w:space="15" w:sz="6" w:color="E5E5E5" w:val="single"/>
        <w:left w:space="11" w:sz="6" w:color="E5E5E5" w:val="single"/>
        <w:bottom w:space="15" w:sz="6" w:color="E5E5E5" w:val="single"/>
        <w:right w:space="11" w:sz="6" w:color="E5E5E5" w:val="single"/>
      </w:pBdr>
      <w:spacing w:after="225" w:beforeAutospacing="true" w:before="100"/>
      <w:ind w:right="375"/>
      <w:jc w:val="center"/>
    </w:pPr>
  </w:style>
  <w:style w:customStyle="true" w:styleId="summary2" w:type="paragraph">
    <w:name w:val="summary2"/>
    <w:basedOn w:val="Normal"/>
    <w:rsid w:val="005C0DAB"/>
    <w:pPr>
      <w:spacing w:after="225" w:beforeAutospacing="true" w:before="100"/>
    </w:pPr>
  </w:style>
  <w:style w:customStyle="true" w:styleId="price4" w:type="paragraph">
    <w:name w:val="price4"/>
    <w:basedOn w:val="Normal"/>
    <w:rsid w:val="005C0DAB"/>
    <w:pPr>
      <w:spacing w:after="225" w:beforeAutospacing="true" w:before="100"/>
    </w:pPr>
    <w:rPr>
      <w:b/>
      <w:bCs/>
      <w:color w:val="4080BE"/>
      <w:sz w:val="36"/>
      <w:szCs w:val="36"/>
    </w:rPr>
  </w:style>
  <w:style w:customStyle="true" w:styleId="old-price2" w:type="paragraph">
    <w:name w:val="old-price2"/>
    <w:basedOn w:val="Normal"/>
    <w:rsid w:val="005C0DAB"/>
    <w:pPr>
      <w:spacing w:after="225"/>
    </w:pPr>
  </w:style>
  <w:style w:customStyle="true" w:styleId="value2" w:type="paragraph">
    <w:name w:val="value2"/>
    <w:basedOn w:val="Normal"/>
    <w:rsid w:val="005C0DAB"/>
    <w:pPr>
      <w:spacing w:after="225" w:beforeAutospacing="true" w:before="100"/>
    </w:pPr>
    <w:rPr>
      <w:strike/>
    </w:rPr>
  </w:style>
  <w:style w:customStyle="true" w:styleId="buy2" w:type="paragraph">
    <w:name w:val="buy2"/>
    <w:basedOn w:val="Normal"/>
    <w:rsid w:val="005C0DAB"/>
    <w:pPr>
      <w:spacing w:lineRule="atLeast" w:line="600" w:after="225" w:beforeAutospacing="true" w:before="100"/>
    </w:pPr>
    <w:rPr>
      <w:caps/>
      <w:color w:val="FFFFFF"/>
      <w:sz w:val="36"/>
      <w:szCs w:val="36"/>
    </w:rPr>
  </w:style>
  <w:style w:customStyle="true" w:styleId="infocontent2" w:type="paragraph">
    <w:name w:val="info_content2"/>
    <w:basedOn w:val="Normal"/>
    <w:rsid w:val="005C0DAB"/>
    <w:pPr>
      <w:spacing w:lineRule="atLeast" w:line="315" w:after="225" w:beforeAutospacing="true" w:before="100"/>
    </w:pPr>
    <w:rPr>
      <w:sz w:val="21"/>
      <w:szCs w:val="21"/>
    </w:rPr>
  </w:style>
  <w:style w:customStyle="true" w:styleId="has-image2" w:type="paragraph">
    <w:name w:val="has-image2"/>
    <w:basedOn w:val="Normal"/>
    <w:rsid w:val="005C0DAB"/>
    <w:pPr>
      <w:spacing w:after="225" w:beforeAutospacing="true" w:before="100"/>
    </w:pPr>
  </w:style>
  <w:style w:customStyle="true" w:styleId="input-last2" w:type="paragraph">
    <w:name w:val="input-last2"/>
    <w:basedOn w:val="Normal"/>
    <w:rsid w:val="005C0DAB"/>
    <w:pPr>
      <w:spacing w:after="225" w:beforeAutospacing="true" w:before="100"/>
    </w:pPr>
    <w:rPr>
      <w:vanish/>
    </w:rPr>
  </w:style>
  <w:style w:customStyle="true" w:styleId="input-error2" w:type="paragraph">
    <w:name w:val="input-error2"/>
    <w:basedOn w:val="Normal"/>
    <w:rsid w:val="005C0DAB"/>
    <w:pPr>
      <w:spacing w:after="225" w:beforeAutospacing="true" w:before="100"/>
    </w:pPr>
  </w:style>
  <w:style w:customStyle="true" w:styleId="important2" w:type="paragraph">
    <w:name w:val="important2"/>
    <w:basedOn w:val="Normal"/>
    <w:rsid w:val="005C0DAB"/>
    <w:pPr>
      <w:spacing w:after="225" w:beforeAutospacing="true" w:before="100"/>
    </w:pPr>
    <w:rPr>
      <w:color w:val="FF0000"/>
    </w:rPr>
  </w:style>
  <w:style w:customStyle="true" w:styleId="message-sent2" w:type="paragraph">
    <w:name w:val="message-sent2"/>
    <w:basedOn w:val="Normal"/>
    <w:rsid w:val="005C0DAB"/>
    <w:pPr>
      <w:pBdr>
        <w:bottom w:space="0" w:sz="12" w:color="008000" w:val="single"/>
      </w:pBdr>
      <w:spacing w:after="150" w:before="150"/>
    </w:pPr>
    <w:rPr>
      <w:color w:val="000000"/>
    </w:rPr>
  </w:style>
  <w:style w:customStyle="true" w:styleId="message-error2" w:type="paragraph">
    <w:name w:val="message-error2"/>
    <w:basedOn w:val="Normal"/>
    <w:rsid w:val="005C0DAB"/>
    <w:pPr>
      <w:pBdr>
        <w:bottom w:space="0" w:sz="12" w:color="FF0000" w:val="single"/>
      </w:pBdr>
      <w:spacing w:after="150" w:before="150"/>
    </w:pPr>
    <w:rPr>
      <w:color w:val="000000"/>
    </w:rPr>
  </w:style>
  <w:style w:customStyle="true" w:styleId="inner2" w:type="paragraph">
    <w:name w:val="inner2"/>
    <w:basedOn w:val="Normal"/>
    <w:rsid w:val="005C0DAB"/>
    <w:pPr>
      <w:spacing w:after="225" w:beforeAutospacing="true" w:before="100"/>
    </w:pPr>
  </w:style>
  <w:style w:customStyle="true" w:styleId="glagoljica2" w:type="paragraph">
    <w:name w:val="glagoljica2"/>
    <w:basedOn w:val="Normal"/>
    <w:rsid w:val="005C0DAB"/>
    <w:pPr>
      <w:spacing w:after="225" w:beforeAutospacing="true" w:before="100"/>
    </w:pPr>
  </w:style>
  <w:style w:customStyle="true" w:styleId="links2" w:type="paragraph">
    <w:name w:val="links2"/>
    <w:basedOn w:val="Normal"/>
    <w:rsid w:val="005C0DAB"/>
    <w:pPr>
      <w:spacing w:after="225" w:beforeAutospacing="true" w:before="100"/>
      <w:textAlignment w:val="top"/>
    </w:pPr>
  </w:style>
  <w:style w:customStyle="true" w:styleId="right2" w:type="paragraph">
    <w:name w:val="right2"/>
    <w:basedOn w:val="Normal"/>
    <w:rsid w:val="005C0DAB"/>
    <w:pPr>
      <w:spacing w:after="225" w:beforeAutospacing="true" w:before="100"/>
    </w:pPr>
  </w:style>
  <w:style w:customStyle="true" w:styleId="content4" w:type="paragraph">
    <w:name w:val="content4"/>
    <w:basedOn w:val="Normal"/>
    <w:rsid w:val="005C0DAB"/>
  </w:style>
  <w:style w:customStyle="true" w:styleId="article-column1" w:type="paragraph">
    <w:name w:val="article-column1"/>
    <w:basedOn w:val="Normal"/>
    <w:rsid w:val="005C0DAB"/>
    <w:pPr>
      <w:spacing w:lineRule="atLeast" w:line="336" w:after="225" w:beforeAutospacing="true" w:before="100"/>
    </w:pPr>
  </w:style>
  <w:style w:customStyle="true" w:styleId="fullwidth1" w:type="paragraph">
    <w:name w:val="fullwidth1"/>
    <w:basedOn w:val="Normal"/>
    <w:rsid w:val="005C0DAB"/>
    <w:pPr>
      <w:spacing w:lineRule="atLeast" w:line="336" w:after="225" w:beforeAutospacing="true" w:before="100"/>
    </w:pPr>
  </w:style>
  <w:style w:customStyle="true" w:styleId="tb-na181" w:type="paragraph">
    <w:name w:val="tb-na181"/>
    <w:basedOn w:val="Normal"/>
    <w:rsid w:val="005C0DAB"/>
    <w:pPr>
      <w:spacing w:lineRule="atLeast" w:line="336" w:after="225" w:beforeAutospacing="true" w:before="100"/>
    </w:pPr>
    <w:rPr>
      <w:caps/>
    </w:rPr>
  </w:style>
  <w:style w:customStyle="true" w:styleId="broj-d" w:type="paragraph">
    <w:name w:val="broj-d"/>
    <w:basedOn w:val="Normal"/>
    <w:rsid w:val="005C0DAB"/>
    <w:pPr>
      <w:spacing w:after="225" w:beforeAutospacing="true" w:before="100"/>
      <w:jc w:val="right"/>
    </w:pPr>
    <w:rPr>
      <w:b/>
      <w:bCs/>
      <w:sz w:val="26"/>
      <w:szCs w:val="26"/>
    </w:rPr>
  </w:style>
  <w:style w:customStyle="true" w:styleId="podnaslov" w:type="paragraph">
    <w:name w:val="podnaslov"/>
    <w:basedOn w:val="Normal"/>
    <w:rsid w:val="005C0DAB"/>
    <w:pPr>
      <w:spacing w:after="225" w:beforeAutospacing="true" w:before="100"/>
    </w:pPr>
    <w:rPr>
      <w:sz w:val="28"/>
      <w:szCs w:val="28"/>
    </w:rPr>
  </w:style>
  <w:style w:customStyle="true" w:styleId="podnaslov-2" w:type="paragraph">
    <w:name w:val="podnaslov-2"/>
    <w:basedOn w:val="Normal"/>
    <w:rsid w:val="005C0DAB"/>
    <w:pPr>
      <w:spacing w:after="225" w:beforeAutospacing="true" w:before="100"/>
    </w:pPr>
    <w:rPr>
      <w:sz w:val="28"/>
      <w:szCs w:val="28"/>
    </w:rPr>
  </w:style>
  <w:style w:customStyle="true" w:styleId="potpis-ovlastene" w:type="paragraph">
    <w:name w:val="potpis-ovlastene"/>
    <w:basedOn w:val="Normal"/>
    <w:rsid w:val="005C0DAB"/>
    <w:pPr>
      <w:spacing w:after="225" w:beforeAutospacing="true" w:before="100"/>
      <w:ind w:left="7344"/>
      <w:jc w:val="center"/>
    </w:pPr>
  </w:style>
  <w:style w:customStyle="true" w:styleId="t-10" w:type="paragraph">
    <w:name w:val="t-10"/>
    <w:basedOn w:val="Normal"/>
    <w:rsid w:val="005C0DAB"/>
    <w:pPr>
      <w:spacing w:after="225" w:beforeAutospacing="true" w:before="100"/>
    </w:pPr>
    <w:rPr>
      <w:sz w:val="26"/>
      <w:szCs w:val="26"/>
    </w:rPr>
  </w:style>
  <w:style w:customStyle="true" w:styleId="t-10-9" w:type="paragraph">
    <w:name w:val="t-10-9"/>
    <w:basedOn w:val="Normal"/>
    <w:rsid w:val="005C0DAB"/>
    <w:pPr>
      <w:spacing w:after="225" w:beforeAutospacing="true" w:before="100"/>
    </w:pPr>
    <w:rPr>
      <w:sz w:val="26"/>
      <w:szCs w:val="26"/>
    </w:rPr>
  </w:style>
  <w:style w:customStyle="true" w:styleId="t-10-9-fett" w:type="paragraph">
    <w:name w:val="t-10-9-fett"/>
    <w:basedOn w:val="Normal"/>
    <w:rsid w:val="005C0DAB"/>
    <w:pPr>
      <w:spacing w:after="225" w:beforeAutospacing="true" w:before="100"/>
    </w:pPr>
    <w:rPr>
      <w:b/>
      <w:bCs/>
      <w:sz w:val="26"/>
      <w:szCs w:val="26"/>
    </w:rPr>
  </w:style>
  <w:style w:customStyle="true" w:styleId="t-10-9-kurz-s" w:type="paragraph">
    <w:name w:val="t-10-9-kurz-s"/>
    <w:basedOn w:val="Normal"/>
    <w:rsid w:val="005C0DAB"/>
    <w:pPr>
      <w:spacing w:after="225" w:beforeAutospacing="true" w:before="100"/>
      <w:jc w:val="center"/>
    </w:pPr>
    <w:rPr>
      <w:i/>
      <w:iCs/>
      <w:sz w:val="26"/>
      <w:szCs w:val="26"/>
    </w:rPr>
  </w:style>
  <w:style w:customStyle="true" w:styleId="t-10-9-sred" w:type="paragraph">
    <w:name w:val="t-10-9-sred"/>
    <w:basedOn w:val="Normal"/>
    <w:rsid w:val="005C0DAB"/>
    <w:pPr>
      <w:spacing w:after="225" w:beforeAutospacing="true" w:before="100"/>
      <w:jc w:val="center"/>
    </w:pPr>
    <w:rPr>
      <w:sz w:val="26"/>
      <w:szCs w:val="26"/>
    </w:rPr>
  </w:style>
  <w:style w:customStyle="true" w:styleId="t-11-9-fett" w:type="paragraph">
    <w:name w:val="t-11-9-fett"/>
    <w:basedOn w:val="Normal"/>
    <w:rsid w:val="005C0DAB"/>
    <w:pPr>
      <w:spacing w:after="225" w:beforeAutospacing="true" w:before="100"/>
    </w:pPr>
    <w:rPr>
      <w:b/>
      <w:bCs/>
      <w:sz w:val="28"/>
      <w:szCs w:val="28"/>
    </w:rPr>
  </w:style>
  <w:style w:customStyle="true" w:styleId="t-11-9-kurz-s" w:type="paragraph">
    <w:name w:val="t-11-9-kurz-s"/>
    <w:basedOn w:val="Normal"/>
    <w:rsid w:val="005C0DAB"/>
    <w:pPr>
      <w:spacing w:after="225" w:beforeAutospacing="true" w:before="100"/>
      <w:jc w:val="center"/>
    </w:pPr>
    <w:rPr>
      <w:i/>
      <w:iCs/>
      <w:sz w:val="28"/>
      <w:szCs w:val="28"/>
    </w:rPr>
  </w:style>
  <w:style w:customStyle="true" w:styleId="t-11-9-sred" w:type="paragraph">
    <w:name w:val="t-11-9-sred"/>
    <w:basedOn w:val="Normal"/>
    <w:rsid w:val="005C0DAB"/>
    <w:pPr>
      <w:spacing w:after="225" w:beforeAutospacing="true" w:before="100"/>
      <w:jc w:val="center"/>
    </w:pPr>
    <w:rPr>
      <w:sz w:val="28"/>
      <w:szCs w:val="28"/>
    </w:rPr>
  </w:style>
  <w:style w:customStyle="true" w:styleId="t-12-9-fett-s" w:type="paragraph">
    <w:name w:val="t-12-9-fett-s"/>
    <w:basedOn w:val="Normal"/>
    <w:rsid w:val="005C0DAB"/>
    <w:pPr>
      <w:spacing w:after="225" w:beforeAutospacing="true" w:before="100"/>
      <w:jc w:val="center"/>
    </w:pPr>
    <w:rPr>
      <w:b/>
      <w:bCs/>
      <w:sz w:val="28"/>
      <w:szCs w:val="28"/>
    </w:rPr>
  </w:style>
  <w:style w:customStyle="true" w:styleId="t-12-9-sred" w:type="paragraph">
    <w:name w:val="t-12-9-sred"/>
    <w:basedOn w:val="Normal"/>
    <w:rsid w:val="005C0DAB"/>
    <w:pPr>
      <w:spacing w:after="225" w:beforeAutospacing="true" w:before="100"/>
      <w:jc w:val="center"/>
    </w:pPr>
    <w:rPr>
      <w:sz w:val="28"/>
      <w:szCs w:val="28"/>
    </w:rPr>
  </w:style>
  <w:style w:customStyle="true" w:styleId="t-8-7-fett-s" w:type="paragraph">
    <w:name w:val="t-8-7-fett-s"/>
    <w:basedOn w:val="Normal"/>
    <w:rsid w:val="005C0DAB"/>
    <w:pPr>
      <w:spacing w:after="225" w:beforeAutospacing="true" w:before="100"/>
      <w:jc w:val="center"/>
    </w:pPr>
    <w:rPr>
      <w:b/>
      <w:bCs/>
    </w:rPr>
  </w:style>
  <w:style w:customStyle="true" w:styleId="t-9-8-fett-l" w:type="paragraph">
    <w:name w:val="t-9-8-fett-l"/>
    <w:basedOn w:val="Normal"/>
    <w:rsid w:val="005C0DAB"/>
    <w:pPr>
      <w:spacing w:after="225" w:beforeAutospacing="true" w:before="100"/>
    </w:pPr>
    <w:rPr>
      <w:b/>
      <w:bCs/>
    </w:rPr>
  </w:style>
  <w:style w:customStyle="true" w:styleId="t-9-8-kurz-l" w:type="paragraph">
    <w:name w:val="t-9-8-kurz-l"/>
    <w:basedOn w:val="Normal"/>
    <w:rsid w:val="005C0DAB"/>
    <w:pPr>
      <w:spacing w:after="225" w:beforeAutospacing="true" w:before="100"/>
    </w:pPr>
    <w:rPr>
      <w:i/>
      <w:iCs/>
    </w:rPr>
  </w:style>
  <w:style w:customStyle="true" w:styleId="t-9-8-kurz-s" w:type="paragraph">
    <w:name w:val="t-9-8-kurz-s"/>
    <w:basedOn w:val="Normal"/>
    <w:rsid w:val="005C0DAB"/>
    <w:pPr>
      <w:spacing w:after="225" w:beforeAutospacing="true" w:before="100"/>
      <w:jc w:val="center"/>
    </w:pPr>
    <w:rPr>
      <w:i/>
      <w:iCs/>
    </w:rPr>
  </w:style>
  <w:style w:customStyle="true" w:styleId="t-9-8-potpis" w:type="paragraph">
    <w:name w:val="t-9-8-potpis"/>
    <w:basedOn w:val="Normal"/>
    <w:rsid w:val="005C0DAB"/>
    <w:pPr>
      <w:spacing w:after="225" w:beforeAutospacing="true" w:before="100"/>
      <w:ind w:left="7344"/>
      <w:jc w:val="center"/>
    </w:pPr>
  </w:style>
  <w:style w:customStyle="true" w:styleId="t-9-8-sredina" w:type="paragraph">
    <w:name w:val="t-9-8-sredina"/>
    <w:basedOn w:val="Normal"/>
    <w:rsid w:val="005C0DAB"/>
    <w:pPr>
      <w:spacing w:after="225" w:beforeAutospacing="true" w:before="100"/>
      <w:jc w:val="center"/>
    </w:pPr>
  </w:style>
  <w:style w:customStyle="true" w:styleId="tb-na16" w:type="paragraph">
    <w:name w:val="tb-na16"/>
    <w:basedOn w:val="Normal"/>
    <w:rsid w:val="005C0DAB"/>
    <w:pPr>
      <w:spacing w:after="225" w:beforeAutospacing="true" w:before="100"/>
      <w:jc w:val="center"/>
    </w:pPr>
    <w:rPr>
      <w:b/>
      <w:bCs/>
      <w:sz w:val="36"/>
      <w:szCs w:val="36"/>
    </w:rPr>
  </w:style>
  <w:style w:customStyle="true" w:styleId="tb-na16-2" w:type="paragraph">
    <w:name w:val="tb-na16-2"/>
    <w:basedOn w:val="Normal"/>
    <w:rsid w:val="005C0DAB"/>
    <w:pPr>
      <w:spacing w:after="225" w:beforeAutospacing="true" w:before="100"/>
      <w:jc w:val="center"/>
    </w:pPr>
    <w:rPr>
      <w:b/>
      <w:bCs/>
      <w:sz w:val="36"/>
      <w:szCs w:val="36"/>
    </w:rPr>
  </w:style>
  <w:style w:customStyle="true" w:styleId="clanak" w:type="paragraph">
    <w:name w:val="clanak"/>
    <w:basedOn w:val="Normal"/>
    <w:rsid w:val="005C0DAB"/>
    <w:pPr>
      <w:spacing w:after="225" w:beforeAutospacing="true" w:before="100"/>
      <w:jc w:val="center"/>
    </w:pPr>
  </w:style>
  <w:style w:customStyle="true" w:styleId="clanak-kurziv" w:type="paragraph">
    <w:name w:val="clanak-kurziv"/>
    <w:basedOn w:val="Normal"/>
    <w:rsid w:val="005C0DAB"/>
    <w:pPr>
      <w:spacing w:after="225" w:beforeAutospacing="true" w:before="100"/>
      <w:jc w:val="center"/>
    </w:pPr>
    <w:rPr>
      <w:i/>
      <w:iCs/>
    </w:rPr>
  </w:style>
  <w:style w:customStyle="true" w:styleId="natjecaji-bold" w:type="paragraph">
    <w:name w:val="natjecaji-bold"/>
    <w:basedOn w:val="Normal"/>
    <w:rsid w:val="005C0DAB"/>
    <w:pPr>
      <w:spacing w:after="225" w:beforeAutospacing="true" w:before="100"/>
    </w:pPr>
    <w:rPr>
      <w:b/>
      <w:bCs/>
    </w:rPr>
  </w:style>
  <w:style w:customStyle="true" w:styleId="natjecaji-bold-bez-crte" w:type="paragraph">
    <w:name w:val="natjecaji-bold-bez-crte"/>
    <w:basedOn w:val="Normal"/>
    <w:rsid w:val="005C0DAB"/>
    <w:pPr>
      <w:spacing w:after="225" w:beforeAutospacing="true" w:before="100"/>
    </w:pPr>
    <w:rPr>
      <w:b/>
      <w:bCs/>
    </w:rPr>
  </w:style>
  <w:style w:customStyle="true" w:styleId="natjecaji-bold-ojn" w:type="paragraph">
    <w:name w:val="natjecaji-bold-ojn"/>
    <w:basedOn w:val="Normal"/>
    <w:rsid w:val="005C0DAB"/>
    <w:pPr>
      <w:spacing w:after="225" w:beforeAutospacing="true" w:before="100"/>
    </w:pPr>
    <w:rPr>
      <w:b/>
      <w:bCs/>
    </w:rPr>
  </w:style>
  <w:style w:customStyle="true" w:styleId="nsl-14-fett" w:type="paragraph">
    <w:name w:val="nsl-14-fett"/>
    <w:basedOn w:val="Normal"/>
    <w:rsid w:val="005C0DAB"/>
    <w:pPr>
      <w:spacing w:after="225" w:beforeAutospacing="true" w:before="100"/>
    </w:pPr>
    <w:rPr>
      <w:b/>
      <w:bCs/>
      <w:sz w:val="32"/>
      <w:szCs w:val="32"/>
    </w:rPr>
  </w:style>
  <w:style w:customStyle="true" w:styleId="nsl-14-fett-ispod" w:type="paragraph">
    <w:name w:val="nsl-14-fett-ispod"/>
    <w:basedOn w:val="Normal"/>
    <w:rsid w:val="005C0DAB"/>
    <w:pPr>
      <w:spacing w:after="225" w:beforeAutospacing="true" w:before="100"/>
    </w:pPr>
    <w:rPr>
      <w:b/>
      <w:bCs/>
      <w:sz w:val="32"/>
      <w:szCs w:val="32"/>
    </w:rPr>
  </w:style>
  <w:style w:customStyle="true" w:styleId="potpis-desno" w:type="paragraph">
    <w:name w:val="potpis-desno"/>
    <w:basedOn w:val="Normal"/>
    <w:rsid w:val="005C0DAB"/>
    <w:pPr>
      <w:spacing w:after="225" w:beforeAutospacing="true" w:before="100"/>
      <w:ind w:left="7344"/>
      <w:jc w:val="center"/>
    </w:pPr>
  </w:style>
  <w:style w:customStyle="true" w:styleId="tekst-bold" w:type="paragraph">
    <w:name w:val="tekst-bold"/>
    <w:basedOn w:val="Normal"/>
    <w:rsid w:val="005C0DAB"/>
    <w:pPr>
      <w:spacing w:after="225" w:beforeAutospacing="true" w:before="100"/>
    </w:pPr>
    <w:rPr>
      <w:b/>
      <w:bCs/>
    </w:rPr>
  </w:style>
  <w:style w:customStyle="true" w:styleId="uvlaka-10" w:type="paragraph">
    <w:name w:val="uvlaka-10"/>
    <w:basedOn w:val="Normal"/>
    <w:rsid w:val="005C0DAB"/>
    <w:pPr>
      <w:spacing w:after="225" w:beforeAutospacing="true" w:before="100"/>
    </w:pPr>
    <w:rPr>
      <w:sz w:val="26"/>
      <w:szCs w:val="26"/>
    </w:rPr>
  </w:style>
  <w:style w:customStyle="true" w:styleId="clanak-10" w:type="paragraph">
    <w:name w:val="clanak-10"/>
    <w:basedOn w:val="Normal"/>
    <w:rsid w:val="005C0DAB"/>
    <w:pPr>
      <w:spacing w:after="225" w:beforeAutospacing="true" w:before="100"/>
      <w:jc w:val="center"/>
    </w:pPr>
    <w:rPr>
      <w:sz w:val="26"/>
      <w:szCs w:val="26"/>
    </w:rPr>
  </w:style>
  <w:style w:customStyle="true" w:styleId="t-10-9-bez-uvlake" w:type="paragraph">
    <w:name w:val="t-10-9-bez-uvlake"/>
    <w:basedOn w:val="Normal"/>
    <w:rsid w:val="005C0DAB"/>
    <w:pPr>
      <w:spacing w:after="225" w:beforeAutospacing="true" w:before="100"/>
    </w:pPr>
    <w:rPr>
      <w:sz w:val="26"/>
      <w:szCs w:val="26"/>
    </w:rPr>
  </w:style>
  <w:style w:customStyle="true" w:styleId="t-10-9-potpis" w:type="paragraph">
    <w:name w:val="t-10-9-potpis"/>
    <w:basedOn w:val="Normal"/>
    <w:rsid w:val="005C0DAB"/>
    <w:pPr>
      <w:spacing w:after="225" w:beforeAutospacing="true" w:before="100"/>
      <w:ind w:left="7344"/>
      <w:jc w:val="center"/>
    </w:pPr>
    <w:rPr>
      <w:sz w:val="26"/>
      <w:szCs w:val="26"/>
    </w:rPr>
  </w:style>
  <w:style w:customStyle="true" w:styleId="t-12-9-sred-92-" w:type="paragraph">
    <w:name w:val="t-12-9-sred-92-"/>
    <w:basedOn w:val="Normal"/>
    <w:rsid w:val="005C0DAB"/>
    <w:pPr>
      <w:spacing w:after="225" w:beforeAutospacing="true" w:before="100"/>
      <w:jc w:val="center"/>
    </w:pPr>
    <w:rPr>
      <w:sz w:val="28"/>
      <w:szCs w:val="28"/>
    </w:rPr>
  </w:style>
  <w:style w:customStyle="true" w:styleId="t-9-8-sred" w:type="paragraph">
    <w:name w:val="t-9-8-sred"/>
    <w:basedOn w:val="Normal"/>
    <w:rsid w:val="005C0DAB"/>
    <w:pPr>
      <w:spacing w:after="225" w:beforeAutospacing="true" w:before="100"/>
      <w:jc w:val="center"/>
    </w:pPr>
  </w:style>
  <w:style w:customStyle="true" w:styleId="t-pn-spac" w:type="paragraph">
    <w:name w:val="t-pn-spac"/>
    <w:basedOn w:val="Normal"/>
    <w:rsid w:val="005C0DAB"/>
    <w:pPr>
      <w:spacing w:after="225" w:beforeAutospacing="true" w:before="100"/>
      <w:jc w:val="center"/>
    </w:pPr>
    <w:rPr>
      <w:spacing w:val="72"/>
      <w:sz w:val="26"/>
      <w:szCs w:val="26"/>
    </w:rPr>
  </w:style>
  <w:style w:customStyle="true" w:styleId="t-10-9-kurz-s-fett" w:type="paragraph">
    <w:name w:val="t-10-9-kurz-s-fett"/>
    <w:basedOn w:val="Normal"/>
    <w:rsid w:val="005C0DAB"/>
    <w:pPr>
      <w:spacing w:after="225" w:beforeAutospacing="true" w:before="100"/>
      <w:jc w:val="center"/>
    </w:pPr>
    <w:rPr>
      <w:b/>
      <w:bCs/>
      <w:i/>
      <w:iCs/>
      <w:sz w:val="26"/>
      <w:szCs w:val="26"/>
    </w:rPr>
  </w:style>
  <w:style w:customStyle="true" w:styleId="sl-content" w:type="paragraph">
    <w:name w:val="sl-content"/>
    <w:basedOn w:val="Normal"/>
    <w:rsid w:val="005C0DAB"/>
    <w:pPr>
      <w:spacing w:after="225" w:beforeAutospacing="true" w:before="100"/>
      <w:jc w:val="both"/>
    </w:pPr>
    <w:rPr>
      <w:color w:val="000000"/>
    </w:rPr>
  </w:style>
  <w:style w:customStyle="true" w:styleId="tablica" w:type="paragraph">
    <w:name w:val="tablica"/>
    <w:basedOn w:val="Normal"/>
    <w:rsid w:val="005C0DAB"/>
    <w:pPr>
      <w:pBdr>
        <w:top w:space="2" w:sz="6" w:color="666666" w:val="single"/>
        <w:left w:space="2" w:sz="6" w:color="666666" w:val="single"/>
        <w:bottom w:space="2" w:sz="6" w:color="666666" w:val="single"/>
        <w:right w:space="2" w:sz="6" w:color="666666" w:val="single"/>
      </w:pBdr>
      <w:spacing w:after="225" w:beforeAutospacing="true" w:before="100"/>
    </w:pPr>
  </w:style>
  <w:style w:customStyle="true" w:styleId="bold" w:type="paragraph">
    <w:name w:val="bold"/>
    <w:basedOn w:val="Normal"/>
    <w:rsid w:val="005C0DAB"/>
    <w:pPr>
      <w:spacing w:after="225" w:beforeAutospacing="true" w:before="100"/>
    </w:pPr>
    <w:rPr>
      <w:b/>
      <w:bCs/>
    </w:rPr>
  </w:style>
  <w:style w:customStyle="true" w:styleId="kurziv" w:type="paragraph">
    <w:name w:val="kurziv"/>
    <w:basedOn w:val="Normal"/>
    <w:rsid w:val="005C0DAB"/>
    <w:pPr>
      <w:spacing w:after="225" w:beforeAutospacing="true" w:before="100"/>
    </w:pPr>
    <w:rPr>
      <w:i/>
      <w:iCs/>
    </w:rPr>
  </w:style>
  <w:style w:customStyle="true" w:styleId="title3" w:type="paragraph">
    <w:name w:val="title3"/>
    <w:basedOn w:val="Normal"/>
    <w:rsid w:val="005C0DAB"/>
    <w:pPr>
      <w:spacing w:lineRule="atLeast" w:line="240" w:after="225" w:before="450"/>
    </w:pPr>
  </w:style>
  <w:style w:customStyle="true" w:styleId="natpis3" w:type="paragraph">
    <w:name w:val="natpis3"/>
    <w:basedOn w:val="Normal"/>
    <w:rsid w:val="005C0DAB"/>
    <w:pPr>
      <w:spacing w:after="225" w:before="240"/>
      <w:ind w:left="330"/>
    </w:pPr>
  </w:style>
  <w:style w:customStyle="true" w:styleId="bx-wrapper3" w:type="paragraph">
    <w:name w:val="bx-wrapper3"/>
    <w:basedOn w:val="Normal"/>
    <w:rsid w:val="005C0DAB"/>
    <w:pPr>
      <w:spacing w:after="225" w:beforeAutospacing="true" w:before="100"/>
    </w:pPr>
  </w:style>
  <w:style w:customStyle="true" w:styleId="bx-viewport3" w:type="paragraph">
    <w:name w:val="bx-viewport3"/>
    <w:basedOn w:val="Normal"/>
    <w:rsid w:val="005C0DAB"/>
    <w:pPr>
      <w:spacing w:after="225" w:beforeAutospacing="true" w:before="100"/>
    </w:pPr>
  </w:style>
  <w:style w:customStyle="true" w:styleId="bx-pager3" w:type="paragraph">
    <w:name w:val="bx-pager3"/>
    <w:basedOn w:val="Normal"/>
    <w:rsid w:val="005C0DAB"/>
    <w:pPr>
      <w:spacing w:after="225" w:beforeAutospacing="true" w:before="100"/>
    </w:pPr>
    <w:rPr>
      <w:vanish/>
    </w:rPr>
  </w:style>
  <w:style w:customStyle="true" w:styleId="bx-prev3" w:type="paragraph">
    <w:name w:val="bx-prev3"/>
    <w:basedOn w:val="Normal"/>
    <w:rsid w:val="005C0DAB"/>
    <w:pPr>
      <w:spacing w:after="225" w:beforeAutospacing="true" w:before="100"/>
    </w:pPr>
  </w:style>
  <w:style w:customStyle="true" w:styleId="bx-next3" w:type="paragraph">
    <w:name w:val="bx-next3"/>
    <w:basedOn w:val="Normal"/>
    <w:rsid w:val="005C0DAB"/>
    <w:pPr>
      <w:spacing w:after="225" w:beforeAutospacing="true" w:before="100"/>
    </w:pPr>
  </w:style>
  <w:style w:customStyle="true" w:styleId="slide3" w:type="paragraph">
    <w:name w:val="slide3"/>
    <w:basedOn w:val="Normal"/>
    <w:rsid w:val="005C0DAB"/>
    <w:pPr>
      <w:spacing w:after="225" w:beforeAutospacing="true" w:before="100"/>
      <w:jc w:val="center"/>
    </w:pPr>
  </w:style>
  <w:style w:customStyle="true" w:styleId="rg-caption3" w:type="paragraph">
    <w:name w:val="rg-caption3"/>
    <w:basedOn w:val="Normal"/>
    <w:rsid w:val="005C0DAB"/>
  </w:style>
  <w:style w:customStyle="true" w:styleId="news3" w:type="paragraph">
    <w:name w:val="news3"/>
    <w:basedOn w:val="Normal"/>
    <w:rsid w:val="005C0DAB"/>
    <w:pPr>
      <w:pBdr>
        <w:bottom w:space="23" w:sz="6" w:color="E1E1E1" w:val="single"/>
      </w:pBdr>
      <w:spacing w:after="225" w:beforeAutospacing="true" w:before="100"/>
    </w:pPr>
  </w:style>
  <w:style w:customStyle="true" w:styleId="image11" w:type="paragraph">
    <w:name w:val="image11"/>
    <w:basedOn w:val="Normal"/>
    <w:rsid w:val="005C0DAB"/>
    <w:pPr>
      <w:pBdr>
        <w:top w:space="3" w:sz="6" w:color="F0F0F2" w:val="single"/>
        <w:left w:space="3" w:sz="6" w:color="F0F0F2" w:val="single"/>
        <w:bottom w:space="3" w:sz="6" w:color="F0F0F2" w:val="single"/>
        <w:right w:space="3" w:sz="6" w:color="F0F0F2" w:val="single"/>
      </w:pBdr>
      <w:spacing w:after="225" w:beforeAutospacing="true" w:before="100"/>
    </w:pPr>
  </w:style>
  <w:style w:customStyle="true" w:styleId="content5" w:type="paragraph">
    <w:name w:val="content5"/>
    <w:basedOn w:val="Normal"/>
    <w:rsid w:val="005C0DAB"/>
    <w:pPr>
      <w:spacing w:after="225" w:beforeAutospacing="true" w:before="100"/>
    </w:pPr>
  </w:style>
  <w:style w:customStyle="true" w:styleId="date5" w:type="paragraph">
    <w:name w:val="date5"/>
    <w:basedOn w:val="Normal"/>
    <w:rsid w:val="005C0DAB"/>
    <w:pPr>
      <w:spacing w:after="300" w:beforeAutospacing="true" w:before="100"/>
    </w:pPr>
  </w:style>
  <w:style w:customStyle="true" w:styleId="date6" w:type="paragraph">
    <w:name w:val="date6"/>
    <w:basedOn w:val="Normal"/>
    <w:rsid w:val="005C0DAB"/>
    <w:pPr>
      <w:spacing w:after="300" w:beforeAutospacing="true" w:before="100"/>
    </w:pPr>
    <w:rPr>
      <w:b/>
      <w:bCs/>
    </w:rPr>
  </w:style>
  <w:style w:customStyle="true" w:styleId="item5" w:type="paragraph">
    <w:name w:val="item5"/>
    <w:basedOn w:val="Normal"/>
    <w:rsid w:val="005C0DAB"/>
    <w:pPr>
      <w:pBdr>
        <w:top w:space="15" w:sz="6" w:color="E5E5E5" w:val="single"/>
        <w:left w:space="11" w:sz="6" w:color="E5E5E5" w:val="single"/>
        <w:bottom w:space="8" w:sz="6" w:color="E5E5E5" w:val="single"/>
        <w:right w:space="11" w:sz="6" w:color="E5E5E5" w:val="single"/>
      </w:pBdr>
      <w:spacing w:after="825" w:beforeAutospacing="true" w:before="100"/>
      <w:ind w:right="360"/>
      <w:jc w:val="center"/>
    </w:pPr>
  </w:style>
  <w:style w:customStyle="true" w:styleId="marks3" w:type="paragraph">
    <w:name w:val="marks3"/>
    <w:basedOn w:val="Normal"/>
    <w:rsid w:val="005C0DAB"/>
    <w:pPr>
      <w:spacing w:after="75"/>
    </w:pPr>
  </w:style>
  <w:style w:customStyle="true" w:styleId="image12" w:type="paragraph">
    <w:name w:val="image12"/>
    <w:basedOn w:val="Normal"/>
    <w:rsid w:val="005C0DAB"/>
    <w:pPr>
      <w:spacing w:after="225" w:beforeAutospacing="true" w:before="100"/>
    </w:pPr>
  </w:style>
  <w:style w:customStyle="true" w:styleId="price5" w:type="paragraph">
    <w:name w:val="price5"/>
    <w:basedOn w:val="Normal"/>
    <w:rsid w:val="005C0DAB"/>
    <w:pPr>
      <w:spacing w:after="225" w:beforeAutospacing="true" w:before="100"/>
      <w:jc w:val="center"/>
    </w:pPr>
    <w:rPr>
      <w:b/>
      <w:bCs/>
      <w:color w:val="4080BE"/>
      <w:sz w:val="36"/>
      <w:szCs w:val="36"/>
    </w:rPr>
  </w:style>
  <w:style w:customStyle="true" w:styleId="more3" w:type="paragraph">
    <w:name w:val="more3"/>
    <w:basedOn w:val="Normal"/>
    <w:rsid w:val="005C0DAB"/>
    <w:pPr>
      <w:spacing w:lineRule="atLeast" w:line="450" w:after="225" w:beforeAutospacing="true" w:before="100"/>
    </w:pPr>
    <w:rPr>
      <w:b/>
      <w:bCs/>
      <w:caps/>
      <w:color w:val="FFFFFF"/>
      <w:sz w:val="21"/>
      <w:szCs w:val="21"/>
    </w:rPr>
  </w:style>
  <w:style w:customStyle="true" w:styleId="item6" w:type="paragraph">
    <w:name w:val="item6"/>
    <w:basedOn w:val="Normal"/>
    <w:rsid w:val="005C0DAB"/>
    <w:pPr>
      <w:spacing w:after="150"/>
      <w:ind w:right="45" w:left="45"/>
    </w:pPr>
  </w:style>
  <w:style w:customStyle="true" w:styleId="image13" w:type="paragraph">
    <w:name w:val="image13"/>
    <w:basedOn w:val="Normal"/>
    <w:rsid w:val="005C0DAB"/>
    <w:pPr>
      <w:pBdr>
        <w:top w:space="3" w:sz="6" w:color="F0F0F2" w:val="single"/>
        <w:left w:space="3" w:sz="6" w:color="F0F0F2" w:val="single"/>
        <w:bottom w:space="3" w:sz="6" w:color="F0F0F2" w:val="single"/>
        <w:right w:space="3" w:sz="6" w:color="F0F0F2" w:val="single"/>
      </w:pBdr>
      <w:spacing w:after="225" w:beforeAutospacing="true" w:before="100"/>
    </w:pPr>
  </w:style>
  <w:style w:customStyle="true" w:styleId="image14" w:type="paragraph">
    <w:name w:val="image14"/>
    <w:basedOn w:val="Normal"/>
    <w:rsid w:val="005C0DAB"/>
    <w:pPr>
      <w:pBdr>
        <w:top w:space="3" w:sz="6" w:color="F0F0F2" w:val="single"/>
        <w:left w:space="3" w:sz="6" w:color="F0F0F2" w:val="single"/>
        <w:bottom w:space="3" w:sz="6" w:color="F0F0F2" w:val="single"/>
        <w:right w:space="3" w:sz="6" w:color="F0F0F2" w:val="single"/>
      </w:pBdr>
      <w:shd w:fill="70A0CE" w:color="auto" w:val="clear"/>
      <w:spacing w:after="225" w:beforeAutospacing="true" w:before="100"/>
    </w:pPr>
  </w:style>
  <w:style w:customStyle="true" w:styleId="pager-prev3" w:type="paragraph">
    <w:name w:val="pager-prev3"/>
    <w:basedOn w:val="Normal"/>
    <w:rsid w:val="005C0DAB"/>
    <w:pPr>
      <w:spacing w:after="225" w:beforeAutospacing="true" w:before="100"/>
    </w:pPr>
  </w:style>
  <w:style w:customStyle="true" w:styleId="pager-next3" w:type="paragraph">
    <w:name w:val="pager-next3"/>
    <w:basedOn w:val="Normal"/>
    <w:rsid w:val="005C0DAB"/>
    <w:pPr>
      <w:spacing w:after="225" w:beforeAutospacing="true" w:before="100"/>
    </w:pPr>
  </w:style>
  <w:style w:customStyle="true" w:styleId="image15" w:type="paragraph">
    <w:name w:val="image15"/>
    <w:basedOn w:val="Normal"/>
    <w:rsid w:val="005C0DAB"/>
    <w:pPr>
      <w:pBdr>
        <w:top w:space="15" w:sz="6" w:color="E5E5E5" w:val="single"/>
        <w:left w:space="11" w:sz="6" w:color="E5E5E5" w:val="single"/>
        <w:bottom w:space="15" w:sz="6" w:color="E5E5E5" w:val="single"/>
        <w:right w:space="11" w:sz="6" w:color="E5E5E5" w:val="single"/>
      </w:pBdr>
      <w:spacing w:after="225" w:beforeAutospacing="true" w:before="100"/>
      <w:ind w:right="375"/>
      <w:jc w:val="center"/>
    </w:pPr>
  </w:style>
  <w:style w:customStyle="true" w:styleId="summary3" w:type="paragraph">
    <w:name w:val="summary3"/>
    <w:basedOn w:val="Normal"/>
    <w:rsid w:val="005C0DAB"/>
    <w:pPr>
      <w:spacing w:after="225" w:beforeAutospacing="true" w:before="100"/>
    </w:pPr>
  </w:style>
  <w:style w:customStyle="true" w:styleId="price6" w:type="paragraph">
    <w:name w:val="price6"/>
    <w:basedOn w:val="Normal"/>
    <w:rsid w:val="005C0DAB"/>
    <w:pPr>
      <w:spacing w:after="225" w:beforeAutospacing="true" w:before="100"/>
    </w:pPr>
    <w:rPr>
      <w:b/>
      <w:bCs/>
      <w:color w:val="4080BE"/>
      <w:sz w:val="36"/>
      <w:szCs w:val="36"/>
    </w:rPr>
  </w:style>
  <w:style w:customStyle="true" w:styleId="old-price3" w:type="paragraph">
    <w:name w:val="old-price3"/>
    <w:basedOn w:val="Normal"/>
    <w:rsid w:val="005C0DAB"/>
    <w:pPr>
      <w:spacing w:after="225"/>
    </w:pPr>
  </w:style>
  <w:style w:customStyle="true" w:styleId="value3" w:type="paragraph">
    <w:name w:val="value3"/>
    <w:basedOn w:val="Normal"/>
    <w:rsid w:val="005C0DAB"/>
    <w:pPr>
      <w:spacing w:after="225" w:beforeAutospacing="true" w:before="100"/>
    </w:pPr>
    <w:rPr>
      <w:strike/>
    </w:rPr>
  </w:style>
  <w:style w:customStyle="true" w:styleId="buy3" w:type="paragraph">
    <w:name w:val="buy3"/>
    <w:basedOn w:val="Normal"/>
    <w:rsid w:val="005C0DAB"/>
    <w:pPr>
      <w:spacing w:lineRule="atLeast" w:line="600" w:after="225" w:beforeAutospacing="true" w:before="100"/>
    </w:pPr>
    <w:rPr>
      <w:caps/>
      <w:color w:val="FFFFFF"/>
      <w:sz w:val="36"/>
      <w:szCs w:val="36"/>
    </w:rPr>
  </w:style>
  <w:style w:customStyle="true" w:styleId="infocontent3" w:type="paragraph">
    <w:name w:val="info_content3"/>
    <w:basedOn w:val="Normal"/>
    <w:rsid w:val="005C0DAB"/>
    <w:pPr>
      <w:spacing w:lineRule="atLeast" w:line="315" w:after="225" w:beforeAutospacing="true" w:before="100"/>
    </w:pPr>
    <w:rPr>
      <w:sz w:val="21"/>
      <w:szCs w:val="21"/>
    </w:rPr>
  </w:style>
  <w:style w:customStyle="true" w:styleId="has-image3" w:type="paragraph">
    <w:name w:val="has-image3"/>
    <w:basedOn w:val="Normal"/>
    <w:rsid w:val="005C0DAB"/>
    <w:pPr>
      <w:spacing w:after="225" w:beforeAutospacing="true" w:before="100"/>
    </w:pPr>
  </w:style>
  <w:style w:customStyle="true" w:styleId="input-last3" w:type="paragraph">
    <w:name w:val="input-last3"/>
    <w:basedOn w:val="Normal"/>
    <w:rsid w:val="005C0DAB"/>
    <w:pPr>
      <w:spacing w:after="225" w:beforeAutospacing="true" w:before="100"/>
    </w:pPr>
    <w:rPr>
      <w:vanish/>
    </w:rPr>
  </w:style>
  <w:style w:customStyle="true" w:styleId="input-error3" w:type="paragraph">
    <w:name w:val="input-error3"/>
    <w:basedOn w:val="Normal"/>
    <w:rsid w:val="005C0DAB"/>
    <w:pPr>
      <w:spacing w:after="225" w:beforeAutospacing="true" w:before="100"/>
    </w:pPr>
  </w:style>
  <w:style w:customStyle="true" w:styleId="important3" w:type="paragraph">
    <w:name w:val="important3"/>
    <w:basedOn w:val="Normal"/>
    <w:rsid w:val="005C0DAB"/>
    <w:pPr>
      <w:spacing w:after="225" w:beforeAutospacing="true" w:before="100"/>
    </w:pPr>
    <w:rPr>
      <w:color w:val="FF0000"/>
    </w:rPr>
  </w:style>
  <w:style w:customStyle="true" w:styleId="message-sent3" w:type="paragraph">
    <w:name w:val="message-sent3"/>
    <w:basedOn w:val="Normal"/>
    <w:rsid w:val="005C0DAB"/>
    <w:pPr>
      <w:pBdr>
        <w:bottom w:space="0" w:sz="12" w:color="008000" w:val="single"/>
      </w:pBdr>
      <w:spacing w:after="150" w:before="150"/>
    </w:pPr>
    <w:rPr>
      <w:color w:val="000000"/>
    </w:rPr>
  </w:style>
  <w:style w:customStyle="true" w:styleId="message-error3" w:type="paragraph">
    <w:name w:val="message-error3"/>
    <w:basedOn w:val="Normal"/>
    <w:rsid w:val="005C0DAB"/>
    <w:pPr>
      <w:pBdr>
        <w:bottom w:space="0" w:sz="12" w:color="FF0000" w:val="single"/>
      </w:pBdr>
      <w:spacing w:after="150" w:before="150"/>
    </w:pPr>
    <w:rPr>
      <w:color w:val="000000"/>
    </w:rPr>
  </w:style>
  <w:style w:customStyle="true" w:styleId="inner3" w:type="paragraph">
    <w:name w:val="inner3"/>
    <w:basedOn w:val="Normal"/>
    <w:rsid w:val="005C0DAB"/>
    <w:pPr>
      <w:spacing w:after="225" w:beforeAutospacing="true" w:before="100"/>
    </w:pPr>
  </w:style>
  <w:style w:customStyle="true" w:styleId="glagoljica3" w:type="paragraph">
    <w:name w:val="glagoljica3"/>
    <w:basedOn w:val="Normal"/>
    <w:rsid w:val="005C0DAB"/>
    <w:pPr>
      <w:spacing w:after="225" w:beforeAutospacing="true" w:before="100"/>
    </w:pPr>
  </w:style>
  <w:style w:customStyle="true" w:styleId="links3" w:type="paragraph">
    <w:name w:val="links3"/>
    <w:basedOn w:val="Normal"/>
    <w:rsid w:val="005C0DAB"/>
    <w:pPr>
      <w:spacing w:after="225" w:beforeAutospacing="true" w:before="100"/>
      <w:textAlignment w:val="top"/>
    </w:pPr>
  </w:style>
  <w:style w:customStyle="true" w:styleId="right3" w:type="paragraph">
    <w:name w:val="right3"/>
    <w:basedOn w:val="Normal"/>
    <w:rsid w:val="005C0DAB"/>
    <w:pPr>
      <w:spacing w:after="225" w:beforeAutospacing="true" w:before="100"/>
    </w:pPr>
  </w:style>
  <w:style w:customStyle="true" w:styleId="content6" w:type="paragraph">
    <w:name w:val="content6"/>
    <w:basedOn w:val="Normal"/>
    <w:rsid w:val="005C0DAB"/>
  </w:style>
  <w:style w:customStyle="true" w:styleId="article-column2" w:type="paragraph">
    <w:name w:val="article-column2"/>
    <w:basedOn w:val="Normal"/>
    <w:rsid w:val="005C0DAB"/>
    <w:pPr>
      <w:spacing w:lineRule="atLeast" w:line="336" w:after="225" w:beforeAutospacing="true" w:before="100"/>
    </w:pPr>
  </w:style>
  <w:style w:customStyle="true" w:styleId="fullwidth2" w:type="paragraph">
    <w:name w:val="fullwidth2"/>
    <w:basedOn w:val="Normal"/>
    <w:rsid w:val="005C0DAB"/>
    <w:pPr>
      <w:spacing w:lineRule="atLeast" w:line="336" w:after="225" w:beforeAutospacing="true" w:before="100"/>
    </w:pPr>
  </w:style>
  <w:style w:customStyle="true" w:styleId="tb-na182" w:type="paragraph">
    <w:name w:val="tb-na182"/>
    <w:basedOn w:val="Normal"/>
    <w:rsid w:val="005C0DAB"/>
    <w:pPr>
      <w:spacing w:lineRule="atLeast" w:line="336" w:after="225" w:beforeAutospacing="true" w:before="100"/>
      <w:jc w:val="center"/>
    </w:pPr>
    <w:rPr>
      <w:b/>
      <w:bCs/>
      <w:caps/>
      <w:sz w:val="40"/>
      <w:szCs w:val="40"/>
    </w:rPr>
  </w:style>
  <w:style w:customStyle="true" w:styleId="title4" w:type="paragraph">
    <w:name w:val="title4"/>
    <w:basedOn w:val="Normal"/>
    <w:rsid w:val="005C0DAB"/>
    <w:pPr>
      <w:spacing w:lineRule="atLeast" w:line="240" w:after="225" w:before="450"/>
    </w:pPr>
  </w:style>
  <w:style w:customStyle="true" w:styleId="natpis4" w:type="paragraph">
    <w:name w:val="natpis4"/>
    <w:basedOn w:val="Normal"/>
    <w:rsid w:val="005C0DAB"/>
    <w:pPr>
      <w:spacing w:after="225" w:before="240"/>
      <w:ind w:left="330"/>
    </w:pPr>
  </w:style>
  <w:style w:customStyle="true" w:styleId="bx-wrapper4" w:type="paragraph">
    <w:name w:val="bx-wrapper4"/>
    <w:basedOn w:val="Normal"/>
    <w:rsid w:val="005C0DAB"/>
    <w:pPr>
      <w:spacing w:after="225" w:beforeAutospacing="true" w:before="100"/>
    </w:pPr>
  </w:style>
  <w:style w:customStyle="true" w:styleId="bx-viewport4" w:type="paragraph">
    <w:name w:val="bx-viewport4"/>
    <w:basedOn w:val="Normal"/>
    <w:rsid w:val="005C0DAB"/>
    <w:pPr>
      <w:spacing w:after="225" w:beforeAutospacing="true" w:before="100"/>
    </w:pPr>
  </w:style>
  <w:style w:customStyle="true" w:styleId="bx-pager4" w:type="paragraph">
    <w:name w:val="bx-pager4"/>
    <w:basedOn w:val="Normal"/>
    <w:rsid w:val="005C0DAB"/>
    <w:pPr>
      <w:spacing w:after="225" w:beforeAutospacing="true" w:before="100"/>
    </w:pPr>
    <w:rPr>
      <w:vanish/>
    </w:rPr>
  </w:style>
  <w:style w:customStyle="true" w:styleId="bx-prev4" w:type="paragraph">
    <w:name w:val="bx-prev4"/>
    <w:basedOn w:val="Normal"/>
    <w:rsid w:val="005C0DAB"/>
    <w:pPr>
      <w:spacing w:after="225" w:beforeAutospacing="true" w:before="100"/>
    </w:pPr>
  </w:style>
  <w:style w:customStyle="true" w:styleId="bx-next4" w:type="paragraph">
    <w:name w:val="bx-next4"/>
    <w:basedOn w:val="Normal"/>
    <w:rsid w:val="005C0DAB"/>
    <w:pPr>
      <w:spacing w:after="225" w:beforeAutospacing="true" w:before="100"/>
    </w:pPr>
  </w:style>
  <w:style w:customStyle="true" w:styleId="slide4" w:type="paragraph">
    <w:name w:val="slide4"/>
    <w:basedOn w:val="Normal"/>
    <w:rsid w:val="005C0DAB"/>
    <w:pPr>
      <w:spacing w:after="225" w:beforeAutospacing="true" w:before="100"/>
      <w:jc w:val="center"/>
    </w:pPr>
  </w:style>
  <w:style w:customStyle="true" w:styleId="rg-caption4" w:type="paragraph">
    <w:name w:val="rg-caption4"/>
    <w:basedOn w:val="Normal"/>
    <w:rsid w:val="005C0DAB"/>
  </w:style>
  <w:style w:customStyle="true" w:styleId="news4" w:type="paragraph">
    <w:name w:val="news4"/>
    <w:basedOn w:val="Normal"/>
    <w:rsid w:val="005C0DAB"/>
    <w:pPr>
      <w:pBdr>
        <w:bottom w:space="23" w:sz="6" w:color="E1E1E1" w:val="single"/>
      </w:pBdr>
      <w:spacing w:after="225" w:beforeAutospacing="true" w:before="100"/>
    </w:pPr>
  </w:style>
  <w:style w:customStyle="true" w:styleId="image16" w:type="paragraph">
    <w:name w:val="image16"/>
    <w:basedOn w:val="Normal"/>
    <w:rsid w:val="005C0DAB"/>
    <w:pPr>
      <w:pBdr>
        <w:top w:space="3" w:sz="6" w:color="F0F0F2" w:val="single"/>
        <w:left w:space="3" w:sz="6" w:color="F0F0F2" w:val="single"/>
        <w:bottom w:space="3" w:sz="6" w:color="F0F0F2" w:val="single"/>
        <w:right w:space="3" w:sz="6" w:color="F0F0F2" w:val="single"/>
      </w:pBdr>
      <w:spacing w:after="225" w:beforeAutospacing="true" w:before="100"/>
    </w:pPr>
  </w:style>
  <w:style w:customStyle="true" w:styleId="content7" w:type="paragraph">
    <w:name w:val="content7"/>
    <w:basedOn w:val="Normal"/>
    <w:rsid w:val="005C0DAB"/>
    <w:pPr>
      <w:spacing w:after="225" w:beforeAutospacing="true" w:before="100"/>
    </w:pPr>
  </w:style>
  <w:style w:customStyle="true" w:styleId="date7" w:type="paragraph">
    <w:name w:val="date7"/>
    <w:basedOn w:val="Normal"/>
    <w:rsid w:val="005C0DAB"/>
    <w:pPr>
      <w:spacing w:after="300" w:beforeAutospacing="true" w:before="100"/>
    </w:pPr>
  </w:style>
  <w:style w:customStyle="true" w:styleId="date8" w:type="paragraph">
    <w:name w:val="date8"/>
    <w:basedOn w:val="Normal"/>
    <w:rsid w:val="005C0DAB"/>
    <w:pPr>
      <w:spacing w:after="300" w:beforeAutospacing="true" w:before="100"/>
    </w:pPr>
    <w:rPr>
      <w:b/>
      <w:bCs/>
    </w:rPr>
  </w:style>
  <w:style w:customStyle="true" w:styleId="item7" w:type="paragraph">
    <w:name w:val="item7"/>
    <w:basedOn w:val="Normal"/>
    <w:rsid w:val="005C0DAB"/>
    <w:pPr>
      <w:pBdr>
        <w:top w:space="15" w:sz="6" w:color="E5E5E5" w:val="single"/>
        <w:left w:space="11" w:sz="6" w:color="E5E5E5" w:val="single"/>
        <w:bottom w:space="8" w:sz="6" w:color="E5E5E5" w:val="single"/>
        <w:right w:space="11" w:sz="6" w:color="E5E5E5" w:val="single"/>
      </w:pBdr>
      <w:spacing w:after="825" w:beforeAutospacing="true" w:before="100"/>
      <w:ind w:right="360"/>
      <w:jc w:val="center"/>
    </w:pPr>
  </w:style>
  <w:style w:customStyle="true" w:styleId="marks4" w:type="paragraph">
    <w:name w:val="marks4"/>
    <w:basedOn w:val="Normal"/>
    <w:rsid w:val="005C0DAB"/>
    <w:pPr>
      <w:spacing w:after="75"/>
    </w:pPr>
  </w:style>
  <w:style w:customStyle="true" w:styleId="image17" w:type="paragraph">
    <w:name w:val="image17"/>
    <w:basedOn w:val="Normal"/>
    <w:rsid w:val="005C0DAB"/>
    <w:pPr>
      <w:spacing w:after="225" w:beforeAutospacing="true" w:before="100"/>
    </w:pPr>
  </w:style>
  <w:style w:customStyle="true" w:styleId="price7" w:type="paragraph">
    <w:name w:val="price7"/>
    <w:basedOn w:val="Normal"/>
    <w:rsid w:val="005C0DAB"/>
    <w:pPr>
      <w:spacing w:after="225" w:beforeAutospacing="true" w:before="100"/>
      <w:jc w:val="center"/>
    </w:pPr>
    <w:rPr>
      <w:b/>
      <w:bCs/>
      <w:color w:val="4080BE"/>
      <w:sz w:val="36"/>
      <w:szCs w:val="36"/>
    </w:rPr>
  </w:style>
  <w:style w:customStyle="true" w:styleId="more4" w:type="paragraph">
    <w:name w:val="more4"/>
    <w:basedOn w:val="Normal"/>
    <w:rsid w:val="005C0DAB"/>
    <w:pPr>
      <w:spacing w:lineRule="atLeast" w:line="450" w:after="225" w:beforeAutospacing="true" w:before="100"/>
    </w:pPr>
    <w:rPr>
      <w:b/>
      <w:bCs/>
      <w:caps/>
      <w:color w:val="FFFFFF"/>
      <w:sz w:val="21"/>
      <w:szCs w:val="21"/>
    </w:rPr>
  </w:style>
  <w:style w:customStyle="true" w:styleId="item8" w:type="paragraph">
    <w:name w:val="item8"/>
    <w:basedOn w:val="Normal"/>
    <w:rsid w:val="005C0DAB"/>
    <w:pPr>
      <w:spacing w:after="150"/>
      <w:ind w:right="45" w:left="45"/>
    </w:pPr>
  </w:style>
  <w:style w:customStyle="true" w:styleId="image18" w:type="paragraph">
    <w:name w:val="image18"/>
    <w:basedOn w:val="Normal"/>
    <w:rsid w:val="005C0DAB"/>
    <w:pPr>
      <w:pBdr>
        <w:top w:space="3" w:sz="6" w:color="F0F0F2" w:val="single"/>
        <w:left w:space="3" w:sz="6" w:color="F0F0F2" w:val="single"/>
        <w:bottom w:space="3" w:sz="6" w:color="F0F0F2" w:val="single"/>
        <w:right w:space="3" w:sz="6" w:color="F0F0F2" w:val="single"/>
      </w:pBdr>
      <w:spacing w:after="225" w:beforeAutospacing="true" w:before="100"/>
    </w:pPr>
  </w:style>
  <w:style w:customStyle="true" w:styleId="image19" w:type="paragraph">
    <w:name w:val="image19"/>
    <w:basedOn w:val="Normal"/>
    <w:rsid w:val="005C0DAB"/>
    <w:pPr>
      <w:pBdr>
        <w:top w:space="3" w:sz="6" w:color="F0F0F2" w:val="single"/>
        <w:left w:space="3" w:sz="6" w:color="F0F0F2" w:val="single"/>
        <w:bottom w:space="3" w:sz="6" w:color="F0F0F2" w:val="single"/>
        <w:right w:space="3" w:sz="6" w:color="F0F0F2" w:val="single"/>
      </w:pBdr>
      <w:shd w:fill="70A0CE" w:color="auto" w:val="clear"/>
      <w:spacing w:after="225" w:beforeAutospacing="true" w:before="100"/>
    </w:pPr>
  </w:style>
  <w:style w:customStyle="true" w:styleId="pager-prev4" w:type="paragraph">
    <w:name w:val="pager-prev4"/>
    <w:basedOn w:val="Normal"/>
    <w:rsid w:val="005C0DAB"/>
    <w:pPr>
      <w:spacing w:after="225" w:beforeAutospacing="true" w:before="100"/>
    </w:pPr>
  </w:style>
  <w:style w:customStyle="true" w:styleId="pager-next4" w:type="paragraph">
    <w:name w:val="pager-next4"/>
    <w:basedOn w:val="Normal"/>
    <w:rsid w:val="005C0DAB"/>
    <w:pPr>
      <w:spacing w:after="225" w:beforeAutospacing="true" w:before="100"/>
    </w:pPr>
  </w:style>
  <w:style w:customStyle="true" w:styleId="image20" w:type="paragraph">
    <w:name w:val="image20"/>
    <w:basedOn w:val="Normal"/>
    <w:rsid w:val="005C0DAB"/>
    <w:pPr>
      <w:pBdr>
        <w:top w:space="15" w:sz="6" w:color="E5E5E5" w:val="single"/>
        <w:left w:space="11" w:sz="6" w:color="E5E5E5" w:val="single"/>
        <w:bottom w:space="15" w:sz="6" w:color="E5E5E5" w:val="single"/>
        <w:right w:space="11" w:sz="6" w:color="E5E5E5" w:val="single"/>
      </w:pBdr>
      <w:spacing w:after="225" w:beforeAutospacing="true" w:before="100"/>
      <w:ind w:right="375"/>
      <w:jc w:val="center"/>
    </w:pPr>
  </w:style>
  <w:style w:customStyle="true" w:styleId="summary4" w:type="paragraph">
    <w:name w:val="summary4"/>
    <w:basedOn w:val="Normal"/>
    <w:rsid w:val="005C0DAB"/>
    <w:pPr>
      <w:spacing w:after="225" w:beforeAutospacing="true" w:before="100"/>
    </w:pPr>
  </w:style>
  <w:style w:customStyle="true" w:styleId="price8" w:type="paragraph">
    <w:name w:val="price8"/>
    <w:basedOn w:val="Normal"/>
    <w:rsid w:val="005C0DAB"/>
    <w:pPr>
      <w:spacing w:after="225" w:beforeAutospacing="true" w:before="100"/>
    </w:pPr>
    <w:rPr>
      <w:b/>
      <w:bCs/>
      <w:color w:val="4080BE"/>
      <w:sz w:val="36"/>
      <w:szCs w:val="36"/>
    </w:rPr>
  </w:style>
  <w:style w:customStyle="true" w:styleId="old-price4" w:type="paragraph">
    <w:name w:val="old-price4"/>
    <w:basedOn w:val="Normal"/>
    <w:rsid w:val="005C0DAB"/>
    <w:pPr>
      <w:spacing w:after="225"/>
    </w:pPr>
  </w:style>
  <w:style w:customStyle="true" w:styleId="value4" w:type="paragraph">
    <w:name w:val="value4"/>
    <w:basedOn w:val="Normal"/>
    <w:rsid w:val="005C0DAB"/>
    <w:pPr>
      <w:spacing w:after="225" w:beforeAutospacing="true" w:before="100"/>
    </w:pPr>
    <w:rPr>
      <w:strike/>
    </w:rPr>
  </w:style>
  <w:style w:customStyle="true" w:styleId="buy4" w:type="paragraph">
    <w:name w:val="buy4"/>
    <w:basedOn w:val="Normal"/>
    <w:rsid w:val="005C0DAB"/>
    <w:pPr>
      <w:spacing w:lineRule="atLeast" w:line="600" w:after="225" w:beforeAutospacing="true" w:before="100"/>
    </w:pPr>
    <w:rPr>
      <w:caps/>
      <w:color w:val="FFFFFF"/>
      <w:sz w:val="36"/>
      <w:szCs w:val="36"/>
    </w:rPr>
  </w:style>
  <w:style w:customStyle="true" w:styleId="infocontent4" w:type="paragraph">
    <w:name w:val="info_content4"/>
    <w:basedOn w:val="Normal"/>
    <w:rsid w:val="005C0DAB"/>
    <w:pPr>
      <w:spacing w:lineRule="atLeast" w:line="315" w:after="225" w:beforeAutospacing="true" w:before="100"/>
    </w:pPr>
    <w:rPr>
      <w:sz w:val="21"/>
      <w:szCs w:val="21"/>
    </w:rPr>
  </w:style>
  <w:style w:customStyle="true" w:styleId="has-image4" w:type="paragraph">
    <w:name w:val="has-image4"/>
    <w:basedOn w:val="Normal"/>
    <w:rsid w:val="005C0DAB"/>
    <w:pPr>
      <w:spacing w:after="225" w:beforeAutospacing="true" w:before="100"/>
    </w:pPr>
  </w:style>
  <w:style w:customStyle="true" w:styleId="input-last4" w:type="paragraph">
    <w:name w:val="input-last4"/>
    <w:basedOn w:val="Normal"/>
    <w:rsid w:val="005C0DAB"/>
    <w:pPr>
      <w:spacing w:after="225" w:beforeAutospacing="true" w:before="100"/>
    </w:pPr>
    <w:rPr>
      <w:vanish/>
    </w:rPr>
  </w:style>
  <w:style w:customStyle="true" w:styleId="input-error4" w:type="paragraph">
    <w:name w:val="input-error4"/>
    <w:basedOn w:val="Normal"/>
    <w:rsid w:val="005C0DAB"/>
    <w:pPr>
      <w:spacing w:after="225" w:beforeAutospacing="true" w:before="100"/>
    </w:pPr>
  </w:style>
  <w:style w:customStyle="true" w:styleId="important4" w:type="paragraph">
    <w:name w:val="important4"/>
    <w:basedOn w:val="Normal"/>
    <w:rsid w:val="005C0DAB"/>
    <w:pPr>
      <w:spacing w:after="225" w:beforeAutospacing="true" w:before="100"/>
    </w:pPr>
    <w:rPr>
      <w:color w:val="FF0000"/>
    </w:rPr>
  </w:style>
  <w:style w:customStyle="true" w:styleId="message-sent4" w:type="paragraph">
    <w:name w:val="message-sent4"/>
    <w:basedOn w:val="Normal"/>
    <w:rsid w:val="005C0DAB"/>
    <w:pPr>
      <w:pBdr>
        <w:bottom w:space="0" w:sz="12" w:color="008000" w:val="single"/>
      </w:pBdr>
      <w:spacing w:after="150" w:before="150"/>
    </w:pPr>
    <w:rPr>
      <w:color w:val="000000"/>
    </w:rPr>
  </w:style>
  <w:style w:customStyle="true" w:styleId="message-error4" w:type="paragraph">
    <w:name w:val="message-error4"/>
    <w:basedOn w:val="Normal"/>
    <w:rsid w:val="005C0DAB"/>
    <w:pPr>
      <w:pBdr>
        <w:bottom w:space="0" w:sz="12" w:color="FF0000" w:val="single"/>
      </w:pBdr>
      <w:spacing w:after="150" w:before="150"/>
    </w:pPr>
    <w:rPr>
      <w:color w:val="000000"/>
    </w:rPr>
  </w:style>
  <w:style w:customStyle="true" w:styleId="inner4" w:type="paragraph">
    <w:name w:val="inner4"/>
    <w:basedOn w:val="Normal"/>
    <w:rsid w:val="005C0DAB"/>
    <w:pPr>
      <w:spacing w:after="225" w:beforeAutospacing="true" w:before="100"/>
    </w:pPr>
  </w:style>
  <w:style w:customStyle="true" w:styleId="glagoljica4" w:type="paragraph">
    <w:name w:val="glagoljica4"/>
    <w:basedOn w:val="Normal"/>
    <w:rsid w:val="005C0DAB"/>
    <w:pPr>
      <w:spacing w:after="225" w:beforeAutospacing="true" w:before="100"/>
    </w:pPr>
  </w:style>
  <w:style w:customStyle="true" w:styleId="links4" w:type="paragraph">
    <w:name w:val="links4"/>
    <w:basedOn w:val="Normal"/>
    <w:rsid w:val="005C0DAB"/>
    <w:pPr>
      <w:spacing w:after="225" w:beforeAutospacing="true" w:before="100"/>
      <w:textAlignment w:val="top"/>
    </w:pPr>
  </w:style>
  <w:style w:customStyle="true" w:styleId="right4" w:type="paragraph">
    <w:name w:val="right4"/>
    <w:basedOn w:val="Normal"/>
    <w:rsid w:val="005C0DAB"/>
    <w:pPr>
      <w:spacing w:after="225" w:beforeAutospacing="true" w:before="100"/>
    </w:pPr>
  </w:style>
  <w:style w:customStyle="true" w:styleId="content8" w:type="paragraph">
    <w:name w:val="content8"/>
    <w:basedOn w:val="Normal"/>
    <w:rsid w:val="005C0DAB"/>
  </w:style>
  <w:style w:customStyle="true" w:styleId="article-column3" w:type="paragraph">
    <w:name w:val="article-column3"/>
    <w:basedOn w:val="Normal"/>
    <w:rsid w:val="005C0DAB"/>
    <w:pPr>
      <w:spacing w:lineRule="atLeast" w:line="336" w:after="225" w:beforeAutospacing="true" w:before="100"/>
    </w:pPr>
  </w:style>
  <w:style w:customStyle="true" w:styleId="fullwidth3" w:type="paragraph">
    <w:name w:val="fullwidth3"/>
    <w:basedOn w:val="Normal"/>
    <w:rsid w:val="005C0DAB"/>
    <w:pPr>
      <w:spacing w:lineRule="atLeast" w:line="336" w:after="225" w:beforeAutospacing="true" w:before="100"/>
    </w:pPr>
  </w:style>
  <w:style w:customStyle="true" w:styleId="tb-na183" w:type="paragraph">
    <w:name w:val="tb-na183"/>
    <w:basedOn w:val="Normal"/>
    <w:rsid w:val="005C0DAB"/>
    <w:pPr>
      <w:spacing w:lineRule="atLeast" w:line="336" w:after="225" w:beforeAutospacing="true" w:before="100"/>
      <w:jc w:val="center"/>
    </w:pPr>
    <w:rPr>
      <w:b/>
      <w:bCs/>
      <w:caps/>
      <w:sz w:val="40"/>
      <w:szCs w:val="40"/>
    </w:rPr>
  </w:style>
  <w:style w:customStyle="true" w:styleId="title5" w:type="paragraph">
    <w:name w:val="title5"/>
    <w:basedOn w:val="Normal"/>
    <w:rsid w:val="005C0DAB"/>
    <w:pPr>
      <w:spacing w:lineRule="atLeast" w:line="240" w:after="225" w:before="450"/>
    </w:pPr>
  </w:style>
  <w:style w:customStyle="true" w:styleId="natpis5" w:type="paragraph">
    <w:name w:val="natpis5"/>
    <w:basedOn w:val="Normal"/>
    <w:rsid w:val="005C0DAB"/>
    <w:pPr>
      <w:spacing w:after="225" w:before="240"/>
      <w:ind w:left="330"/>
    </w:pPr>
  </w:style>
  <w:style w:customStyle="true" w:styleId="bx-wrapper5" w:type="paragraph">
    <w:name w:val="bx-wrapper5"/>
    <w:basedOn w:val="Normal"/>
    <w:rsid w:val="005C0DAB"/>
    <w:pPr>
      <w:spacing w:after="225" w:beforeAutospacing="true" w:before="100"/>
    </w:pPr>
  </w:style>
  <w:style w:customStyle="true" w:styleId="bx-viewport5" w:type="paragraph">
    <w:name w:val="bx-viewport5"/>
    <w:basedOn w:val="Normal"/>
    <w:rsid w:val="005C0DAB"/>
    <w:pPr>
      <w:spacing w:after="225" w:beforeAutospacing="true" w:before="100"/>
    </w:pPr>
  </w:style>
  <w:style w:customStyle="true" w:styleId="bx-pager5" w:type="paragraph">
    <w:name w:val="bx-pager5"/>
    <w:basedOn w:val="Normal"/>
    <w:rsid w:val="005C0DAB"/>
    <w:pPr>
      <w:spacing w:after="225" w:beforeAutospacing="true" w:before="100"/>
    </w:pPr>
    <w:rPr>
      <w:vanish/>
    </w:rPr>
  </w:style>
  <w:style w:customStyle="true" w:styleId="bx-prev5" w:type="paragraph">
    <w:name w:val="bx-prev5"/>
    <w:basedOn w:val="Normal"/>
    <w:rsid w:val="005C0DAB"/>
    <w:pPr>
      <w:spacing w:after="225" w:beforeAutospacing="true" w:before="100"/>
    </w:pPr>
  </w:style>
  <w:style w:customStyle="true" w:styleId="bx-next5" w:type="paragraph">
    <w:name w:val="bx-next5"/>
    <w:basedOn w:val="Normal"/>
    <w:rsid w:val="005C0DAB"/>
    <w:pPr>
      <w:spacing w:after="225" w:beforeAutospacing="true" w:before="100"/>
    </w:pPr>
  </w:style>
  <w:style w:customStyle="true" w:styleId="slide5" w:type="paragraph">
    <w:name w:val="slide5"/>
    <w:basedOn w:val="Normal"/>
    <w:rsid w:val="005C0DAB"/>
    <w:pPr>
      <w:spacing w:after="225" w:beforeAutospacing="true" w:before="100"/>
      <w:jc w:val="center"/>
    </w:pPr>
  </w:style>
  <w:style w:customStyle="true" w:styleId="rg-caption5" w:type="paragraph">
    <w:name w:val="rg-caption5"/>
    <w:basedOn w:val="Normal"/>
    <w:rsid w:val="005C0DAB"/>
  </w:style>
  <w:style w:customStyle="true" w:styleId="news5" w:type="paragraph">
    <w:name w:val="news5"/>
    <w:basedOn w:val="Normal"/>
    <w:rsid w:val="005C0DAB"/>
    <w:pPr>
      <w:pBdr>
        <w:bottom w:space="23" w:sz="6" w:color="E1E1E1" w:val="single"/>
      </w:pBdr>
      <w:spacing w:after="225" w:beforeAutospacing="true" w:before="100"/>
    </w:pPr>
  </w:style>
  <w:style w:customStyle="true" w:styleId="image21" w:type="paragraph">
    <w:name w:val="image21"/>
    <w:basedOn w:val="Normal"/>
    <w:rsid w:val="005C0DAB"/>
    <w:pPr>
      <w:pBdr>
        <w:top w:space="3" w:sz="6" w:color="F0F0F2" w:val="single"/>
        <w:left w:space="3" w:sz="6" w:color="F0F0F2" w:val="single"/>
        <w:bottom w:space="3" w:sz="6" w:color="F0F0F2" w:val="single"/>
        <w:right w:space="3" w:sz="6" w:color="F0F0F2" w:val="single"/>
      </w:pBdr>
      <w:spacing w:after="225" w:beforeAutospacing="true" w:before="100"/>
    </w:pPr>
  </w:style>
  <w:style w:customStyle="true" w:styleId="content9" w:type="paragraph">
    <w:name w:val="content9"/>
    <w:basedOn w:val="Normal"/>
    <w:rsid w:val="005C0DAB"/>
    <w:pPr>
      <w:spacing w:after="225" w:beforeAutospacing="true" w:before="100"/>
    </w:pPr>
  </w:style>
  <w:style w:customStyle="true" w:styleId="date9" w:type="paragraph">
    <w:name w:val="date9"/>
    <w:basedOn w:val="Normal"/>
    <w:rsid w:val="005C0DAB"/>
    <w:pPr>
      <w:spacing w:after="300" w:beforeAutospacing="true" w:before="100"/>
    </w:pPr>
  </w:style>
  <w:style w:customStyle="true" w:styleId="date10" w:type="paragraph">
    <w:name w:val="date10"/>
    <w:basedOn w:val="Normal"/>
    <w:rsid w:val="005C0DAB"/>
    <w:pPr>
      <w:spacing w:after="300" w:beforeAutospacing="true" w:before="100"/>
    </w:pPr>
    <w:rPr>
      <w:b/>
      <w:bCs/>
    </w:rPr>
  </w:style>
  <w:style w:customStyle="true" w:styleId="item9" w:type="paragraph">
    <w:name w:val="item9"/>
    <w:basedOn w:val="Normal"/>
    <w:rsid w:val="005C0DAB"/>
    <w:pPr>
      <w:pBdr>
        <w:top w:space="15" w:sz="6" w:color="E5E5E5" w:val="single"/>
        <w:left w:space="11" w:sz="6" w:color="E5E5E5" w:val="single"/>
        <w:bottom w:space="8" w:sz="6" w:color="E5E5E5" w:val="single"/>
        <w:right w:space="11" w:sz="6" w:color="E5E5E5" w:val="single"/>
      </w:pBdr>
      <w:spacing w:after="825" w:beforeAutospacing="true" w:before="100"/>
      <w:ind w:right="360"/>
      <w:jc w:val="center"/>
    </w:pPr>
  </w:style>
  <w:style w:customStyle="true" w:styleId="marks5" w:type="paragraph">
    <w:name w:val="marks5"/>
    <w:basedOn w:val="Normal"/>
    <w:rsid w:val="005C0DAB"/>
    <w:pPr>
      <w:spacing w:after="75"/>
    </w:pPr>
  </w:style>
  <w:style w:customStyle="true" w:styleId="image22" w:type="paragraph">
    <w:name w:val="image22"/>
    <w:basedOn w:val="Normal"/>
    <w:rsid w:val="005C0DAB"/>
    <w:pPr>
      <w:spacing w:after="225" w:beforeAutospacing="true" w:before="100"/>
    </w:pPr>
  </w:style>
  <w:style w:customStyle="true" w:styleId="price9" w:type="paragraph">
    <w:name w:val="price9"/>
    <w:basedOn w:val="Normal"/>
    <w:rsid w:val="005C0DAB"/>
    <w:pPr>
      <w:spacing w:after="225" w:beforeAutospacing="true" w:before="100"/>
      <w:jc w:val="center"/>
    </w:pPr>
    <w:rPr>
      <w:b/>
      <w:bCs/>
      <w:color w:val="4080BE"/>
      <w:sz w:val="36"/>
      <w:szCs w:val="36"/>
    </w:rPr>
  </w:style>
  <w:style w:customStyle="true" w:styleId="more5" w:type="paragraph">
    <w:name w:val="more5"/>
    <w:basedOn w:val="Normal"/>
    <w:rsid w:val="005C0DAB"/>
    <w:pPr>
      <w:spacing w:lineRule="atLeast" w:line="450" w:after="225" w:beforeAutospacing="true" w:before="100"/>
    </w:pPr>
    <w:rPr>
      <w:b/>
      <w:bCs/>
      <w:caps/>
      <w:color w:val="FFFFFF"/>
      <w:sz w:val="21"/>
      <w:szCs w:val="21"/>
    </w:rPr>
  </w:style>
  <w:style w:customStyle="true" w:styleId="item10" w:type="paragraph">
    <w:name w:val="item10"/>
    <w:basedOn w:val="Normal"/>
    <w:rsid w:val="005C0DAB"/>
    <w:pPr>
      <w:spacing w:after="150"/>
      <w:ind w:right="45" w:left="45"/>
    </w:pPr>
  </w:style>
  <w:style w:customStyle="true" w:styleId="image23" w:type="paragraph">
    <w:name w:val="image23"/>
    <w:basedOn w:val="Normal"/>
    <w:rsid w:val="005C0DAB"/>
    <w:pPr>
      <w:pBdr>
        <w:top w:space="3" w:sz="6" w:color="F0F0F2" w:val="single"/>
        <w:left w:space="3" w:sz="6" w:color="F0F0F2" w:val="single"/>
        <w:bottom w:space="3" w:sz="6" w:color="F0F0F2" w:val="single"/>
        <w:right w:space="3" w:sz="6" w:color="F0F0F2" w:val="single"/>
      </w:pBdr>
      <w:spacing w:after="225" w:beforeAutospacing="true" w:before="100"/>
    </w:pPr>
  </w:style>
  <w:style w:customStyle="true" w:styleId="image24" w:type="paragraph">
    <w:name w:val="image24"/>
    <w:basedOn w:val="Normal"/>
    <w:rsid w:val="005C0DAB"/>
    <w:pPr>
      <w:pBdr>
        <w:top w:space="3" w:sz="6" w:color="F0F0F2" w:val="single"/>
        <w:left w:space="3" w:sz="6" w:color="F0F0F2" w:val="single"/>
        <w:bottom w:space="3" w:sz="6" w:color="F0F0F2" w:val="single"/>
        <w:right w:space="3" w:sz="6" w:color="F0F0F2" w:val="single"/>
      </w:pBdr>
      <w:shd w:fill="70A0CE" w:color="auto" w:val="clear"/>
      <w:spacing w:after="225" w:beforeAutospacing="true" w:before="100"/>
    </w:pPr>
  </w:style>
  <w:style w:customStyle="true" w:styleId="pager-prev5" w:type="paragraph">
    <w:name w:val="pager-prev5"/>
    <w:basedOn w:val="Normal"/>
    <w:rsid w:val="005C0DAB"/>
    <w:pPr>
      <w:spacing w:after="225" w:beforeAutospacing="true" w:before="100"/>
    </w:pPr>
  </w:style>
  <w:style w:customStyle="true" w:styleId="pager-next5" w:type="paragraph">
    <w:name w:val="pager-next5"/>
    <w:basedOn w:val="Normal"/>
    <w:rsid w:val="005C0DAB"/>
    <w:pPr>
      <w:spacing w:after="225" w:beforeAutospacing="true" w:before="100"/>
    </w:pPr>
  </w:style>
  <w:style w:customStyle="true" w:styleId="image25" w:type="paragraph">
    <w:name w:val="image25"/>
    <w:basedOn w:val="Normal"/>
    <w:rsid w:val="005C0DAB"/>
    <w:pPr>
      <w:pBdr>
        <w:top w:space="15" w:sz="6" w:color="E5E5E5" w:val="single"/>
        <w:left w:space="11" w:sz="6" w:color="E5E5E5" w:val="single"/>
        <w:bottom w:space="15" w:sz="6" w:color="E5E5E5" w:val="single"/>
        <w:right w:space="11" w:sz="6" w:color="E5E5E5" w:val="single"/>
      </w:pBdr>
      <w:spacing w:after="225" w:beforeAutospacing="true" w:before="100"/>
      <w:ind w:right="375"/>
      <w:jc w:val="center"/>
    </w:pPr>
  </w:style>
  <w:style w:customStyle="true" w:styleId="summary5" w:type="paragraph">
    <w:name w:val="summary5"/>
    <w:basedOn w:val="Normal"/>
    <w:rsid w:val="005C0DAB"/>
    <w:pPr>
      <w:spacing w:after="225" w:beforeAutospacing="true" w:before="100"/>
    </w:pPr>
  </w:style>
  <w:style w:customStyle="true" w:styleId="price10" w:type="paragraph">
    <w:name w:val="price10"/>
    <w:basedOn w:val="Normal"/>
    <w:rsid w:val="005C0DAB"/>
    <w:pPr>
      <w:spacing w:after="225" w:beforeAutospacing="true" w:before="100"/>
    </w:pPr>
    <w:rPr>
      <w:b/>
      <w:bCs/>
      <w:color w:val="4080BE"/>
      <w:sz w:val="36"/>
      <w:szCs w:val="36"/>
    </w:rPr>
  </w:style>
  <w:style w:customStyle="true" w:styleId="old-price5" w:type="paragraph">
    <w:name w:val="old-price5"/>
    <w:basedOn w:val="Normal"/>
    <w:rsid w:val="005C0DAB"/>
    <w:pPr>
      <w:spacing w:after="225"/>
    </w:pPr>
  </w:style>
  <w:style w:customStyle="true" w:styleId="value5" w:type="paragraph">
    <w:name w:val="value5"/>
    <w:basedOn w:val="Normal"/>
    <w:rsid w:val="005C0DAB"/>
    <w:pPr>
      <w:spacing w:after="225" w:beforeAutospacing="true" w:before="100"/>
    </w:pPr>
    <w:rPr>
      <w:strike/>
    </w:rPr>
  </w:style>
  <w:style w:customStyle="true" w:styleId="buy5" w:type="paragraph">
    <w:name w:val="buy5"/>
    <w:basedOn w:val="Normal"/>
    <w:rsid w:val="005C0DAB"/>
    <w:pPr>
      <w:spacing w:lineRule="atLeast" w:line="600" w:after="225" w:beforeAutospacing="true" w:before="100"/>
    </w:pPr>
    <w:rPr>
      <w:caps/>
      <w:color w:val="FFFFFF"/>
      <w:sz w:val="36"/>
      <w:szCs w:val="36"/>
    </w:rPr>
  </w:style>
  <w:style w:customStyle="true" w:styleId="infocontent5" w:type="paragraph">
    <w:name w:val="info_content5"/>
    <w:basedOn w:val="Normal"/>
    <w:rsid w:val="005C0DAB"/>
    <w:pPr>
      <w:spacing w:lineRule="atLeast" w:line="315" w:after="225" w:beforeAutospacing="true" w:before="100"/>
    </w:pPr>
    <w:rPr>
      <w:sz w:val="21"/>
      <w:szCs w:val="21"/>
    </w:rPr>
  </w:style>
  <w:style w:customStyle="true" w:styleId="has-image5" w:type="paragraph">
    <w:name w:val="has-image5"/>
    <w:basedOn w:val="Normal"/>
    <w:rsid w:val="005C0DAB"/>
    <w:pPr>
      <w:spacing w:after="225" w:beforeAutospacing="true" w:before="100"/>
    </w:pPr>
  </w:style>
  <w:style w:customStyle="true" w:styleId="input-last5" w:type="paragraph">
    <w:name w:val="input-last5"/>
    <w:basedOn w:val="Normal"/>
    <w:rsid w:val="005C0DAB"/>
    <w:pPr>
      <w:spacing w:after="225" w:beforeAutospacing="true" w:before="100"/>
    </w:pPr>
    <w:rPr>
      <w:vanish/>
    </w:rPr>
  </w:style>
  <w:style w:customStyle="true" w:styleId="input-error5" w:type="paragraph">
    <w:name w:val="input-error5"/>
    <w:basedOn w:val="Normal"/>
    <w:rsid w:val="005C0DAB"/>
    <w:pPr>
      <w:spacing w:after="225" w:beforeAutospacing="true" w:before="100"/>
    </w:pPr>
  </w:style>
  <w:style w:customStyle="true" w:styleId="important5" w:type="paragraph">
    <w:name w:val="important5"/>
    <w:basedOn w:val="Normal"/>
    <w:rsid w:val="005C0DAB"/>
    <w:pPr>
      <w:spacing w:after="225" w:beforeAutospacing="true" w:before="100"/>
    </w:pPr>
    <w:rPr>
      <w:color w:val="FF0000"/>
    </w:rPr>
  </w:style>
  <w:style w:customStyle="true" w:styleId="message-sent5" w:type="paragraph">
    <w:name w:val="message-sent5"/>
    <w:basedOn w:val="Normal"/>
    <w:rsid w:val="005C0DAB"/>
    <w:pPr>
      <w:pBdr>
        <w:bottom w:space="0" w:sz="12" w:color="008000" w:val="single"/>
      </w:pBdr>
      <w:spacing w:after="150" w:before="150"/>
    </w:pPr>
    <w:rPr>
      <w:color w:val="000000"/>
    </w:rPr>
  </w:style>
  <w:style w:customStyle="true" w:styleId="message-error5" w:type="paragraph">
    <w:name w:val="message-error5"/>
    <w:basedOn w:val="Normal"/>
    <w:rsid w:val="005C0DAB"/>
    <w:pPr>
      <w:pBdr>
        <w:bottom w:space="0" w:sz="12" w:color="FF0000" w:val="single"/>
      </w:pBdr>
      <w:spacing w:after="150" w:before="150"/>
    </w:pPr>
    <w:rPr>
      <w:color w:val="000000"/>
    </w:rPr>
  </w:style>
  <w:style w:customStyle="true" w:styleId="inner5" w:type="paragraph">
    <w:name w:val="inner5"/>
    <w:basedOn w:val="Normal"/>
    <w:rsid w:val="005C0DAB"/>
    <w:pPr>
      <w:spacing w:after="225" w:beforeAutospacing="true" w:before="100"/>
    </w:pPr>
  </w:style>
  <w:style w:customStyle="true" w:styleId="glagoljica5" w:type="paragraph">
    <w:name w:val="glagoljica5"/>
    <w:basedOn w:val="Normal"/>
    <w:rsid w:val="005C0DAB"/>
    <w:pPr>
      <w:spacing w:after="225" w:beforeAutospacing="true" w:before="100"/>
    </w:pPr>
  </w:style>
  <w:style w:customStyle="true" w:styleId="links5" w:type="paragraph">
    <w:name w:val="links5"/>
    <w:basedOn w:val="Normal"/>
    <w:rsid w:val="005C0DAB"/>
    <w:pPr>
      <w:spacing w:after="225" w:beforeAutospacing="true" w:before="100"/>
      <w:textAlignment w:val="top"/>
    </w:pPr>
  </w:style>
  <w:style w:customStyle="true" w:styleId="right5" w:type="paragraph">
    <w:name w:val="right5"/>
    <w:basedOn w:val="Normal"/>
    <w:rsid w:val="005C0DAB"/>
    <w:pPr>
      <w:spacing w:after="225" w:beforeAutospacing="true" w:before="100"/>
    </w:pPr>
  </w:style>
  <w:style w:customStyle="true" w:styleId="content10" w:type="paragraph">
    <w:name w:val="content10"/>
    <w:basedOn w:val="Normal"/>
    <w:rsid w:val="005C0DAB"/>
  </w:style>
  <w:style w:customStyle="true" w:styleId="article-column4" w:type="paragraph">
    <w:name w:val="article-column4"/>
    <w:basedOn w:val="Normal"/>
    <w:rsid w:val="005C0DAB"/>
    <w:pPr>
      <w:spacing w:lineRule="atLeast" w:line="336" w:after="225" w:beforeAutospacing="true" w:before="100"/>
    </w:pPr>
  </w:style>
  <w:style w:customStyle="true" w:styleId="fullwidth4" w:type="paragraph">
    <w:name w:val="fullwidth4"/>
    <w:basedOn w:val="Normal"/>
    <w:rsid w:val="005C0DAB"/>
    <w:pPr>
      <w:spacing w:lineRule="atLeast" w:line="336" w:after="225" w:beforeAutospacing="true" w:before="100"/>
    </w:pPr>
  </w:style>
  <w:style w:customStyle="true" w:styleId="tb-na184" w:type="paragraph">
    <w:name w:val="tb-na184"/>
    <w:basedOn w:val="Normal"/>
    <w:rsid w:val="005C0DAB"/>
    <w:pPr>
      <w:spacing w:lineRule="atLeast" w:line="336" w:after="225" w:beforeAutospacing="true" w:before="100"/>
      <w:jc w:val="center"/>
    </w:pPr>
    <w:rPr>
      <w:b/>
      <w:bCs/>
      <w:caps/>
      <w:sz w:val="40"/>
      <w:szCs w:val="40"/>
    </w:rPr>
  </w:style>
  <w:style w:customStyle="true" w:styleId="kurziv1" w:type="character">
    <w:name w:val="kurziv1"/>
    <w:basedOn w:val="Zadanifontodlomka"/>
    <w:rsid w:val="005C0DAB"/>
    <w:rPr>
      <w:i/>
      <w:iCs/>
    </w:rPr>
  </w:style>
  <w:style w:customStyle="true" w:styleId="bold1" w:type="character">
    <w:name w:val="bold1"/>
    <w:basedOn w:val="Zadanifontodlomka"/>
    <w:rsid w:val="005C0DAB"/>
    <w:rPr>
      <w:b/>
      <w:bCs/>
    </w:rPr>
  </w:style>
  <w:style w:customStyle="true" w:styleId="full-screen-title" w:type="paragraph">
    <w:name w:val="full-screen-title"/>
    <w:basedOn w:val="Normal"/>
    <w:rsid w:val="005C0DAB"/>
    <w:rPr>
      <w:rFonts w:cs="Times" w:hAnsi="Times" w:ascii="Times"/>
      <w:b/>
      <w:bCs/>
      <w:color w:val="000000"/>
      <w:sz w:val="27"/>
      <w:szCs w:val="27"/>
    </w:rPr>
  </w:style>
  <w:style w:customStyle="true" w:styleId="title6" w:type="paragraph">
    <w:name w:val="title6"/>
    <w:basedOn w:val="Normal"/>
    <w:rsid w:val="005C0DAB"/>
    <w:pPr>
      <w:spacing w:lineRule="atLeast" w:line="240" w:after="225" w:before="450"/>
    </w:pPr>
  </w:style>
  <w:style w:customStyle="true" w:styleId="natpis6" w:type="paragraph">
    <w:name w:val="natpis6"/>
    <w:basedOn w:val="Normal"/>
    <w:rsid w:val="005C0DAB"/>
    <w:pPr>
      <w:spacing w:after="225" w:before="240"/>
      <w:ind w:left="330"/>
    </w:pPr>
  </w:style>
  <w:style w:customStyle="true" w:styleId="bx-wrapper6" w:type="paragraph">
    <w:name w:val="bx-wrapper6"/>
    <w:basedOn w:val="Normal"/>
    <w:rsid w:val="005C0DAB"/>
    <w:pPr>
      <w:spacing w:after="225" w:beforeAutospacing="true" w:before="100"/>
    </w:pPr>
  </w:style>
  <w:style w:customStyle="true" w:styleId="bx-viewport6" w:type="paragraph">
    <w:name w:val="bx-viewport6"/>
    <w:basedOn w:val="Normal"/>
    <w:rsid w:val="005C0DAB"/>
    <w:pPr>
      <w:spacing w:after="225" w:beforeAutospacing="true" w:before="100"/>
    </w:pPr>
  </w:style>
  <w:style w:customStyle="true" w:styleId="bx-pager6" w:type="paragraph">
    <w:name w:val="bx-pager6"/>
    <w:basedOn w:val="Normal"/>
    <w:rsid w:val="005C0DAB"/>
    <w:pPr>
      <w:spacing w:after="225" w:beforeAutospacing="true" w:before="100"/>
    </w:pPr>
    <w:rPr>
      <w:vanish/>
    </w:rPr>
  </w:style>
  <w:style w:customStyle="true" w:styleId="bx-prev6" w:type="paragraph">
    <w:name w:val="bx-prev6"/>
    <w:basedOn w:val="Normal"/>
    <w:rsid w:val="005C0DAB"/>
    <w:pPr>
      <w:spacing w:after="225" w:beforeAutospacing="true" w:before="100"/>
    </w:pPr>
  </w:style>
  <w:style w:customStyle="true" w:styleId="bx-next6" w:type="paragraph">
    <w:name w:val="bx-next6"/>
    <w:basedOn w:val="Normal"/>
    <w:rsid w:val="005C0DAB"/>
    <w:pPr>
      <w:spacing w:after="225" w:beforeAutospacing="true" w:before="100"/>
    </w:pPr>
  </w:style>
  <w:style w:customStyle="true" w:styleId="slide6" w:type="paragraph">
    <w:name w:val="slide6"/>
    <w:basedOn w:val="Normal"/>
    <w:rsid w:val="005C0DAB"/>
    <w:pPr>
      <w:spacing w:after="225" w:beforeAutospacing="true" w:before="100"/>
      <w:jc w:val="center"/>
    </w:pPr>
  </w:style>
  <w:style w:customStyle="true" w:styleId="rg-caption6" w:type="paragraph">
    <w:name w:val="rg-caption6"/>
    <w:basedOn w:val="Normal"/>
    <w:rsid w:val="005C0DAB"/>
  </w:style>
  <w:style w:customStyle="true" w:styleId="news6" w:type="paragraph">
    <w:name w:val="news6"/>
    <w:basedOn w:val="Normal"/>
    <w:rsid w:val="005C0DAB"/>
    <w:pPr>
      <w:pBdr>
        <w:bottom w:space="23" w:sz="6" w:color="E1E1E1" w:val="single"/>
      </w:pBdr>
      <w:spacing w:after="225" w:beforeAutospacing="true" w:before="100"/>
    </w:pPr>
  </w:style>
  <w:style w:customStyle="true" w:styleId="image26" w:type="paragraph">
    <w:name w:val="image26"/>
    <w:basedOn w:val="Normal"/>
    <w:rsid w:val="005C0DAB"/>
    <w:pPr>
      <w:pBdr>
        <w:top w:space="3" w:sz="6" w:color="F0F0F2" w:val="single"/>
        <w:left w:space="3" w:sz="6" w:color="F0F0F2" w:val="single"/>
        <w:bottom w:space="3" w:sz="6" w:color="F0F0F2" w:val="single"/>
        <w:right w:space="3" w:sz="6" w:color="F0F0F2" w:val="single"/>
      </w:pBdr>
      <w:spacing w:after="225" w:beforeAutospacing="true" w:before="100"/>
    </w:pPr>
  </w:style>
  <w:style w:customStyle="true" w:styleId="content11" w:type="paragraph">
    <w:name w:val="content11"/>
    <w:basedOn w:val="Normal"/>
    <w:rsid w:val="005C0DAB"/>
    <w:pPr>
      <w:spacing w:after="225" w:beforeAutospacing="true" w:before="100"/>
    </w:pPr>
  </w:style>
  <w:style w:customStyle="true" w:styleId="date11" w:type="paragraph">
    <w:name w:val="date11"/>
    <w:basedOn w:val="Normal"/>
    <w:rsid w:val="005C0DAB"/>
    <w:pPr>
      <w:spacing w:after="300" w:beforeAutospacing="true" w:before="100"/>
    </w:pPr>
  </w:style>
  <w:style w:customStyle="true" w:styleId="date12" w:type="paragraph">
    <w:name w:val="date12"/>
    <w:basedOn w:val="Normal"/>
    <w:rsid w:val="005C0DAB"/>
    <w:pPr>
      <w:spacing w:after="300" w:beforeAutospacing="true" w:before="100"/>
    </w:pPr>
    <w:rPr>
      <w:b/>
      <w:bCs/>
    </w:rPr>
  </w:style>
  <w:style w:customStyle="true" w:styleId="item11" w:type="paragraph">
    <w:name w:val="item11"/>
    <w:basedOn w:val="Normal"/>
    <w:rsid w:val="005C0DAB"/>
    <w:pPr>
      <w:pBdr>
        <w:top w:space="15" w:sz="6" w:color="E5E5E5" w:val="single"/>
        <w:left w:space="11" w:sz="6" w:color="E5E5E5" w:val="single"/>
        <w:bottom w:space="8" w:sz="6" w:color="E5E5E5" w:val="single"/>
        <w:right w:space="11" w:sz="6" w:color="E5E5E5" w:val="single"/>
      </w:pBdr>
      <w:spacing w:after="825" w:beforeAutospacing="true" w:before="100"/>
      <w:ind w:right="360"/>
      <w:jc w:val="center"/>
    </w:pPr>
  </w:style>
  <w:style w:customStyle="true" w:styleId="marks6" w:type="paragraph">
    <w:name w:val="marks6"/>
    <w:basedOn w:val="Normal"/>
    <w:rsid w:val="005C0DAB"/>
    <w:pPr>
      <w:spacing w:after="75"/>
    </w:pPr>
  </w:style>
  <w:style w:customStyle="true" w:styleId="image27" w:type="paragraph">
    <w:name w:val="image27"/>
    <w:basedOn w:val="Normal"/>
    <w:rsid w:val="005C0DAB"/>
    <w:pPr>
      <w:spacing w:after="225" w:beforeAutospacing="true" w:before="100"/>
    </w:pPr>
  </w:style>
  <w:style w:customStyle="true" w:styleId="price11" w:type="paragraph">
    <w:name w:val="price11"/>
    <w:basedOn w:val="Normal"/>
    <w:rsid w:val="005C0DAB"/>
    <w:pPr>
      <w:spacing w:after="225" w:beforeAutospacing="true" w:before="100"/>
      <w:jc w:val="center"/>
    </w:pPr>
    <w:rPr>
      <w:b/>
      <w:bCs/>
      <w:color w:val="4080BE"/>
      <w:sz w:val="36"/>
      <w:szCs w:val="36"/>
    </w:rPr>
  </w:style>
  <w:style w:customStyle="true" w:styleId="more6" w:type="paragraph">
    <w:name w:val="more6"/>
    <w:basedOn w:val="Normal"/>
    <w:rsid w:val="005C0DAB"/>
    <w:pPr>
      <w:spacing w:lineRule="atLeast" w:line="450" w:after="225" w:beforeAutospacing="true" w:before="100"/>
    </w:pPr>
    <w:rPr>
      <w:b/>
      <w:bCs/>
      <w:caps/>
      <w:color w:val="FFFFFF"/>
      <w:sz w:val="21"/>
      <w:szCs w:val="21"/>
    </w:rPr>
  </w:style>
  <w:style w:customStyle="true" w:styleId="item12" w:type="paragraph">
    <w:name w:val="item12"/>
    <w:basedOn w:val="Normal"/>
    <w:rsid w:val="005C0DAB"/>
    <w:pPr>
      <w:spacing w:after="150"/>
      <w:ind w:right="45" w:left="45"/>
    </w:pPr>
  </w:style>
  <w:style w:customStyle="true" w:styleId="image28" w:type="paragraph">
    <w:name w:val="image28"/>
    <w:basedOn w:val="Normal"/>
    <w:rsid w:val="005C0DAB"/>
    <w:pPr>
      <w:pBdr>
        <w:top w:space="3" w:sz="6" w:color="F0F0F2" w:val="single"/>
        <w:left w:space="3" w:sz="6" w:color="F0F0F2" w:val="single"/>
        <w:bottom w:space="3" w:sz="6" w:color="F0F0F2" w:val="single"/>
        <w:right w:space="3" w:sz="6" w:color="F0F0F2" w:val="single"/>
      </w:pBdr>
      <w:spacing w:after="225" w:beforeAutospacing="true" w:before="100"/>
    </w:pPr>
  </w:style>
  <w:style w:customStyle="true" w:styleId="image29" w:type="paragraph">
    <w:name w:val="image29"/>
    <w:basedOn w:val="Normal"/>
    <w:rsid w:val="005C0DAB"/>
    <w:pPr>
      <w:pBdr>
        <w:top w:space="3" w:sz="6" w:color="F0F0F2" w:val="single"/>
        <w:left w:space="3" w:sz="6" w:color="F0F0F2" w:val="single"/>
        <w:bottom w:space="3" w:sz="6" w:color="F0F0F2" w:val="single"/>
        <w:right w:space="3" w:sz="6" w:color="F0F0F2" w:val="single"/>
      </w:pBdr>
      <w:shd w:fill="70A0CE" w:color="auto" w:val="clear"/>
      <w:spacing w:after="225" w:beforeAutospacing="true" w:before="100"/>
    </w:pPr>
  </w:style>
  <w:style w:customStyle="true" w:styleId="pager-prev6" w:type="paragraph">
    <w:name w:val="pager-prev6"/>
    <w:basedOn w:val="Normal"/>
    <w:rsid w:val="005C0DAB"/>
    <w:pPr>
      <w:spacing w:after="225" w:beforeAutospacing="true" w:before="100"/>
    </w:pPr>
  </w:style>
  <w:style w:customStyle="true" w:styleId="pager-next6" w:type="paragraph">
    <w:name w:val="pager-next6"/>
    <w:basedOn w:val="Normal"/>
    <w:rsid w:val="005C0DAB"/>
    <w:pPr>
      <w:spacing w:after="225" w:beforeAutospacing="true" w:before="100"/>
    </w:pPr>
  </w:style>
  <w:style w:customStyle="true" w:styleId="image30" w:type="paragraph">
    <w:name w:val="image30"/>
    <w:basedOn w:val="Normal"/>
    <w:rsid w:val="005C0DAB"/>
    <w:pPr>
      <w:pBdr>
        <w:top w:space="15" w:sz="6" w:color="E5E5E5" w:val="single"/>
        <w:left w:space="11" w:sz="6" w:color="E5E5E5" w:val="single"/>
        <w:bottom w:space="15" w:sz="6" w:color="E5E5E5" w:val="single"/>
        <w:right w:space="11" w:sz="6" w:color="E5E5E5" w:val="single"/>
      </w:pBdr>
      <w:spacing w:after="225" w:beforeAutospacing="true" w:before="100"/>
      <w:ind w:right="375"/>
      <w:jc w:val="center"/>
    </w:pPr>
  </w:style>
  <w:style w:customStyle="true" w:styleId="summary6" w:type="paragraph">
    <w:name w:val="summary6"/>
    <w:basedOn w:val="Normal"/>
    <w:rsid w:val="005C0DAB"/>
    <w:pPr>
      <w:spacing w:after="225" w:beforeAutospacing="true" w:before="100"/>
    </w:pPr>
  </w:style>
  <w:style w:customStyle="true" w:styleId="price12" w:type="paragraph">
    <w:name w:val="price12"/>
    <w:basedOn w:val="Normal"/>
    <w:rsid w:val="005C0DAB"/>
    <w:pPr>
      <w:spacing w:after="225" w:beforeAutospacing="true" w:before="100"/>
    </w:pPr>
    <w:rPr>
      <w:b/>
      <w:bCs/>
      <w:color w:val="4080BE"/>
      <w:sz w:val="36"/>
      <w:szCs w:val="36"/>
    </w:rPr>
  </w:style>
  <w:style w:customStyle="true" w:styleId="old-price6" w:type="paragraph">
    <w:name w:val="old-price6"/>
    <w:basedOn w:val="Normal"/>
    <w:rsid w:val="005C0DAB"/>
    <w:pPr>
      <w:spacing w:after="225"/>
    </w:pPr>
  </w:style>
  <w:style w:customStyle="true" w:styleId="value6" w:type="paragraph">
    <w:name w:val="value6"/>
    <w:basedOn w:val="Normal"/>
    <w:rsid w:val="005C0DAB"/>
    <w:pPr>
      <w:spacing w:after="225" w:beforeAutospacing="true" w:before="100"/>
    </w:pPr>
    <w:rPr>
      <w:strike/>
    </w:rPr>
  </w:style>
  <w:style w:customStyle="true" w:styleId="buy6" w:type="paragraph">
    <w:name w:val="buy6"/>
    <w:basedOn w:val="Normal"/>
    <w:rsid w:val="005C0DAB"/>
    <w:pPr>
      <w:spacing w:lineRule="atLeast" w:line="600" w:after="225" w:beforeAutospacing="true" w:before="100"/>
    </w:pPr>
    <w:rPr>
      <w:caps/>
      <w:color w:val="FFFFFF"/>
      <w:sz w:val="36"/>
      <w:szCs w:val="36"/>
    </w:rPr>
  </w:style>
  <w:style w:customStyle="true" w:styleId="infocontent6" w:type="paragraph">
    <w:name w:val="info_content6"/>
    <w:basedOn w:val="Normal"/>
    <w:rsid w:val="005C0DAB"/>
    <w:pPr>
      <w:spacing w:lineRule="atLeast" w:line="315" w:after="225" w:beforeAutospacing="true" w:before="100"/>
    </w:pPr>
    <w:rPr>
      <w:sz w:val="21"/>
      <w:szCs w:val="21"/>
    </w:rPr>
  </w:style>
  <w:style w:customStyle="true" w:styleId="has-image6" w:type="paragraph">
    <w:name w:val="has-image6"/>
    <w:basedOn w:val="Normal"/>
    <w:rsid w:val="005C0DAB"/>
    <w:pPr>
      <w:spacing w:after="225" w:beforeAutospacing="true" w:before="100"/>
    </w:pPr>
  </w:style>
  <w:style w:customStyle="true" w:styleId="input-last6" w:type="paragraph">
    <w:name w:val="input-last6"/>
    <w:basedOn w:val="Normal"/>
    <w:rsid w:val="005C0DAB"/>
    <w:pPr>
      <w:spacing w:after="225" w:beforeAutospacing="true" w:before="100"/>
    </w:pPr>
    <w:rPr>
      <w:vanish/>
    </w:rPr>
  </w:style>
  <w:style w:customStyle="true" w:styleId="input-error6" w:type="paragraph">
    <w:name w:val="input-error6"/>
    <w:basedOn w:val="Normal"/>
    <w:rsid w:val="005C0DAB"/>
    <w:pPr>
      <w:spacing w:after="225" w:beforeAutospacing="true" w:before="100"/>
    </w:pPr>
  </w:style>
  <w:style w:customStyle="true" w:styleId="important6" w:type="paragraph">
    <w:name w:val="important6"/>
    <w:basedOn w:val="Normal"/>
    <w:rsid w:val="005C0DAB"/>
    <w:pPr>
      <w:spacing w:after="225" w:beforeAutospacing="true" w:before="100"/>
    </w:pPr>
    <w:rPr>
      <w:color w:val="FF0000"/>
    </w:rPr>
  </w:style>
  <w:style w:customStyle="true" w:styleId="message-sent6" w:type="paragraph">
    <w:name w:val="message-sent6"/>
    <w:basedOn w:val="Normal"/>
    <w:rsid w:val="005C0DAB"/>
    <w:pPr>
      <w:pBdr>
        <w:bottom w:space="0" w:sz="12" w:color="008000" w:val="single"/>
      </w:pBdr>
      <w:spacing w:after="150" w:before="150"/>
    </w:pPr>
    <w:rPr>
      <w:color w:val="000000"/>
    </w:rPr>
  </w:style>
  <w:style w:customStyle="true" w:styleId="message-error6" w:type="paragraph">
    <w:name w:val="message-error6"/>
    <w:basedOn w:val="Normal"/>
    <w:rsid w:val="005C0DAB"/>
    <w:pPr>
      <w:pBdr>
        <w:bottom w:space="0" w:sz="12" w:color="FF0000" w:val="single"/>
      </w:pBdr>
      <w:spacing w:after="150" w:before="150"/>
    </w:pPr>
    <w:rPr>
      <w:color w:val="000000"/>
    </w:rPr>
  </w:style>
  <w:style w:customStyle="true" w:styleId="inner6" w:type="paragraph">
    <w:name w:val="inner6"/>
    <w:basedOn w:val="Normal"/>
    <w:rsid w:val="005C0DAB"/>
    <w:pPr>
      <w:spacing w:after="225" w:beforeAutospacing="true" w:before="100"/>
    </w:pPr>
  </w:style>
  <w:style w:customStyle="true" w:styleId="glagoljica6" w:type="paragraph">
    <w:name w:val="glagoljica6"/>
    <w:basedOn w:val="Normal"/>
    <w:rsid w:val="005C0DAB"/>
    <w:pPr>
      <w:spacing w:after="225" w:beforeAutospacing="true" w:before="100"/>
    </w:pPr>
  </w:style>
  <w:style w:customStyle="true" w:styleId="links6" w:type="paragraph">
    <w:name w:val="links6"/>
    <w:basedOn w:val="Normal"/>
    <w:rsid w:val="005C0DAB"/>
    <w:pPr>
      <w:spacing w:after="225" w:beforeAutospacing="true" w:before="100"/>
      <w:textAlignment w:val="top"/>
    </w:pPr>
  </w:style>
  <w:style w:customStyle="true" w:styleId="right6" w:type="paragraph">
    <w:name w:val="right6"/>
    <w:basedOn w:val="Normal"/>
    <w:rsid w:val="005C0DAB"/>
    <w:pPr>
      <w:spacing w:after="225" w:beforeAutospacing="true" w:before="100"/>
    </w:pPr>
  </w:style>
  <w:style w:customStyle="true" w:styleId="content12" w:type="paragraph">
    <w:name w:val="content12"/>
    <w:basedOn w:val="Normal"/>
    <w:rsid w:val="005C0DAB"/>
  </w:style>
  <w:style w:customStyle="true" w:styleId="article-column5" w:type="paragraph">
    <w:name w:val="article-column5"/>
    <w:basedOn w:val="Normal"/>
    <w:rsid w:val="005C0DAB"/>
    <w:pPr>
      <w:spacing w:lineRule="atLeast" w:line="336" w:after="225" w:beforeAutospacing="true" w:before="100"/>
    </w:pPr>
  </w:style>
  <w:style w:customStyle="true" w:styleId="fullwidth5" w:type="paragraph">
    <w:name w:val="fullwidth5"/>
    <w:basedOn w:val="Normal"/>
    <w:rsid w:val="005C0DAB"/>
    <w:pPr>
      <w:spacing w:lineRule="atLeast" w:line="336" w:after="225" w:beforeAutospacing="true" w:before="100"/>
    </w:pPr>
  </w:style>
  <w:style w:customStyle="true" w:styleId="tb-na185" w:type="paragraph">
    <w:name w:val="tb-na185"/>
    <w:basedOn w:val="Normal"/>
    <w:rsid w:val="005C0DAB"/>
    <w:pPr>
      <w:spacing w:lineRule="atLeast" w:line="336" w:after="225" w:beforeAutospacing="true" w:before="100"/>
      <w:jc w:val="center"/>
    </w:pPr>
    <w:rPr>
      <w:b/>
      <w:bCs/>
      <w:caps/>
      <w:sz w:val="40"/>
      <w:szCs w:val="40"/>
    </w:rPr>
  </w:style>
  <w:style w:customStyle="true" w:styleId="doc" w:type="paragraph">
    <w:name w:val="doc"/>
    <w:basedOn w:val="Normal"/>
    <w:rsid w:val="005C0DAB"/>
    <w:pPr>
      <w:spacing w:after="225" w:beforeAutospacing="true" w:before="100"/>
    </w:pPr>
  </w:style>
  <w:style w:customStyle="true" w:styleId="title7" w:type="paragraph">
    <w:name w:val="title7"/>
    <w:basedOn w:val="Normal"/>
    <w:rsid w:val="005C0DAB"/>
    <w:pPr>
      <w:spacing w:lineRule="atLeast" w:line="240" w:after="225" w:before="450"/>
    </w:pPr>
  </w:style>
  <w:style w:customStyle="true" w:styleId="natpis7" w:type="paragraph">
    <w:name w:val="natpis7"/>
    <w:basedOn w:val="Normal"/>
    <w:rsid w:val="005C0DAB"/>
    <w:pPr>
      <w:spacing w:after="225" w:before="240"/>
      <w:ind w:left="330"/>
    </w:pPr>
  </w:style>
  <w:style w:customStyle="true" w:styleId="bx-wrapper7" w:type="paragraph">
    <w:name w:val="bx-wrapper7"/>
    <w:basedOn w:val="Normal"/>
    <w:rsid w:val="005C0DAB"/>
    <w:pPr>
      <w:spacing w:after="225" w:beforeAutospacing="true" w:before="100"/>
    </w:pPr>
  </w:style>
  <w:style w:customStyle="true" w:styleId="bx-viewport7" w:type="paragraph">
    <w:name w:val="bx-viewport7"/>
    <w:basedOn w:val="Normal"/>
    <w:rsid w:val="005C0DAB"/>
    <w:pPr>
      <w:spacing w:after="225" w:beforeAutospacing="true" w:before="100"/>
    </w:pPr>
  </w:style>
  <w:style w:customStyle="true" w:styleId="bx-pager7" w:type="paragraph">
    <w:name w:val="bx-pager7"/>
    <w:basedOn w:val="Normal"/>
    <w:rsid w:val="005C0DAB"/>
    <w:pPr>
      <w:spacing w:after="225" w:beforeAutospacing="true" w:before="100"/>
    </w:pPr>
    <w:rPr>
      <w:vanish/>
    </w:rPr>
  </w:style>
  <w:style w:customStyle="true" w:styleId="bx-prev7" w:type="paragraph">
    <w:name w:val="bx-prev7"/>
    <w:basedOn w:val="Normal"/>
    <w:rsid w:val="005C0DAB"/>
    <w:pPr>
      <w:spacing w:after="225" w:beforeAutospacing="true" w:before="100"/>
    </w:pPr>
  </w:style>
  <w:style w:customStyle="true" w:styleId="bx-next7" w:type="paragraph">
    <w:name w:val="bx-next7"/>
    <w:basedOn w:val="Normal"/>
    <w:rsid w:val="005C0DAB"/>
    <w:pPr>
      <w:spacing w:after="225" w:beforeAutospacing="true" w:before="100"/>
    </w:pPr>
  </w:style>
  <w:style w:customStyle="true" w:styleId="slide7" w:type="paragraph">
    <w:name w:val="slide7"/>
    <w:basedOn w:val="Normal"/>
    <w:rsid w:val="005C0DAB"/>
    <w:pPr>
      <w:spacing w:after="225" w:beforeAutospacing="true" w:before="100"/>
      <w:jc w:val="center"/>
    </w:pPr>
  </w:style>
  <w:style w:customStyle="true" w:styleId="rg-caption7" w:type="paragraph">
    <w:name w:val="rg-caption7"/>
    <w:basedOn w:val="Normal"/>
    <w:rsid w:val="005C0DAB"/>
  </w:style>
  <w:style w:customStyle="true" w:styleId="news7" w:type="paragraph">
    <w:name w:val="news7"/>
    <w:basedOn w:val="Normal"/>
    <w:rsid w:val="005C0DAB"/>
    <w:pPr>
      <w:pBdr>
        <w:bottom w:space="23" w:sz="6" w:color="E1E1E1" w:val="single"/>
      </w:pBdr>
      <w:spacing w:after="225" w:beforeAutospacing="true" w:before="100"/>
    </w:pPr>
  </w:style>
  <w:style w:customStyle="true" w:styleId="image31" w:type="paragraph">
    <w:name w:val="image31"/>
    <w:basedOn w:val="Normal"/>
    <w:rsid w:val="005C0DAB"/>
    <w:pPr>
      <w:pBdr>
        <w:top w:space="3" w:sz="6" w:color="F0F0F2" w:val="single"/>
        <w:left w:space="3" w:sz="6" w:color="F0F0F2" w:val="single"/>
        <w:bottom w:space="3" w:sz="6" w:color="F0F0F2" w:val="single"/>
        <w:right w:space="3" w:sz="6" w:color="F0F0F2" w:val="single"/>
      </w:pBdr>
      <w:spacing w:after="225" w:beforeAutospacing="true" w:before="100"/>
    </w:pPr>
  </w:style>
  <w:style w:customStyle="true" w:styleId="content13" w:type="paragraph">
    <w:name w:val="content13"/>
    <w:basedOn w:val="Normal"/>
    <w:rsid w:val="005C0DAB"/>
    <w:pPr>
      <w:spacing w:after="225" w:beforeAutospacing="true" w:before="100"/>
    </w:pPr>
  </w:style>
  <w:style w:customStyle="true" w:styleId="date13" w:type="paragraph">
    <w:name w:val="date13"/>
    <w:basedOn w:val="Normal"/>
    <w:rsid w:val="005C0DAB"/>
    <w:pPr>
      <w:spacing w:after="300" w:beforeAutospacing="true" w:before="100"/>
    </w:pPr>
  </w:style>
  <w:style w:customStyle="true" w:styleId="date14" w:type="paragraph">
    <w:name w:val="date14"/>
    <w:basedOn w:val="Normal"/>
    <w:rsid w:val="005C0DAB"/>
    <w:pPr>
      <w:spacing w:after="300" w:beforeAutospacing="true" w:before="100"/>
    </w:pPr>
    <w:rPr>
      <w:b/>
      <w:bCs/>
    </w:rPr>
  </w:style>
  <w:style w:customStyle="true" w:styleId="item13" w:type="paragraph">
    <w:name w:val="item13"/>
    <w:basedOn w:val="Normal"/>
    <w:rsid w:val="005C0DAB"/>
    <w:pPr>
      <w:pBdr>
        <w:top w:space="15" w:sz="6" w:color="E5E5E5" w:val="single"/>
        <w:left w:space="11" w:sz="6" w:color="E5E5E5" w:val="single"/>
        <w:bottom w:space="8" w:sz="6" w:color="E5E5E5" w:val="single"/>
        <w:right w:space="11" w:sz="6" w:color="E5E5E5" w:val="single"/>
      </w:pBdr>
      <w:spacing w:after="825" w:beforeAutospacing="true" w:before="100"/>
      <w:ind w:right="360"/>
      <w:jc w:val="center"/>
    </w:pPr>
  </w:style>
  <w:style w:customStyle="true" w:styleId="marks7" w:type="paragraph">
    <w:name w:val="marks7"/>
    <w:basedOn w:val="Normal"/>
    <w:rsid w:val="005C0DAB"/>
    <w:pPr>
      <w:spacing w:after="75"/>
    </w:pPr>
  </w:style>
  <w:style w:customStyle="true" w:styleId="image32" w:type="paragraph">
    <w:name w:val="image32"/>
    <w:basedOn w:val="Normal"/>
    <w:rsid w:val="005C0DAB"/>
    <w:pPr>
      <w:spacing w:after="225" w:beforeAutospacing="true" w:before="100"/>
    </w:pPr>
  </w:style>
  <w:style w:customStyle="true" w:styleId="price13" w:type="paragraph">
    <w:name w:val="price13"/>
    <w:basedOn w:val="Normal"/>
    <w:rsid w:val="005C0DAB"/>
    <w:pPr>
      <w:spacing w:after="225" w:beforeAutospacing="true" w:before="100"/>
      <w:jc w:val="center"/>
    </w:pPr>
    <w:rPr>
      <w:b/>
      <w:bCs/>
      <w:color w:val="4080BE"/>
      <w:sz w:val="36"/>
      <w:szCs w:val="36"/>
    </w:rPr>
  </w:style>
  <w:style w:customStyle="true" w:styleId="more7" w:type="paragraph">
    <w:name w:val="more7"/>
    <w:basedOn w:val="Normal"/>
    <w:rsid w:val="005C0DAB"/>
    <w:pPr>
      <w:spacing w:lineRule="atLeast" w:line="450" w:after="225" w:beforeAutospacing="true" w:before="100"/>
    </w:pPr>
    <w:rPr>
      <w:b/>
      <w:bCs/>
      <w:caps/>
      <w:color w:val="FFFFFF"/>
      <w:sz w:val="21"/>
      <w:szCs w:val="21"/>
    </w:rPr>
  </w:style>
  <w:style w:customStyle="true" w:styleId="item14" w:type="paragraph">
    <w:name w:val="item14"/>
    <w:basedOn w:val="Normal"/>
    <w:rsid w:val="005C0DAB"/>
    <w:pPr>
      <w:spacing w:after="150"/>
      <w:ind w:right="45" w:left="45"/>
    </w:pPr>
  </w:style>
  <w:style w:customStyle="true" w:styleId="image33" w:type="paragraph">
    <w:name w:val="image33"/>
    <w:basedOn w:val="Normal"/>
    <w:rsid w:val="005C0DAB"/>
    <w:pPr>
      <w:pBdr>
        <w:top w:space="3" w:sz="6" w:color="F0F0F2" w:val="single"/>
        <w:left w:space="3" w:sz="6" w:color="F0F0F2" w:val="single"/>
        <w:bottom w:space="3" w:sz="6" w:color="F0F0F2" w:val="single"/>
        <w:right w:space="3" w:sz="6" w:color="F0F0F2" w:val="single"/>
      </w:pBdr>
      <w:spacing w:after="225" w:beforeAutospacing="true" w:before="100"/>
    </w:pPr>
  </w:style>
  <w:style w:customStyle="true" w:styleId="image34" w:type="paragraph">
    <w:name w:val="image34"/>
    <w:basedOn w:val="Normal"/>
    <w:rsid w:val="005C0DAB"/>
    <w:pPr>
      <w:pBdr>
        <w:top w:space="3" w:sz="6" w:color="F0F0F2" w:val="single"/>
        <w:left w:space="3" w:sz="6" w:color="F0F0F2" w:val="single"/>
        <w:bottom w:space="3" w:sz="6" w:color="F0F0F2" w:val="single"/>
        <w:right w:space="3" w:sz="6" w:color="F0F0F2" w:val="single"/>
      </w:pBdr>
      <w:shd w:fill="70A0CE" w:color="auto" w:val="clear"/>
      <w:spacing w:after="225" w:beforeAutospacing="true" w:before="100"/>
    </w:pPr>
  </w:style>
  <w:style w:customStyle="true" w:styleId="pager-prev7" w:type="paragraph">
    <w:name w:val="pager-prev7"/>
    <w:basedOn w:val="Normal"/>
    <w:rsid w:val="005C0DAB"/>
    <w:pPr>
      <w:spacing w:after="225" w:beforeAutospacing="true" w:before="100"/>
    </w:pPr>
  </w:style>
  <w:style w:customStyle="true" w:styleId="pager-next7" w:type="paragraph">
    <w:name w:val="pager-next7"/>
    <w:basedOn w:val="Normal"/>
    <w:rsid w:val="005C0DAB"/>
    <w:pPr>
      <w:spacing w:after="225" w:beforeAutospacing="true" w:before="100"/>
    </w:pPr>
  </w:style>
  <w:style w:customStyle="true" w:styleId="image35" w:type="paragraph">
    <w:name w:val="image35"/>
    <w:basedOn w:val="Normal"/>
    <w:rsid w:val="005C0DAB"/>
    <w:pPr>
      <w:pBdr>
        <w:top w:space="15" w:sz="6" w:color="E5E5E5" w:val="single"/>
        <w:left w:space="11" w:sz="6" w:color="E5E5E5" w:val="single"/>
        <w:bottom w:space="15" w:sz="6" w:color="E5E5E5" w:val="single"/>
        <w:right w:space="11" w:sz="6" w:color="E5E5E5" w:val="single"/>
      </w:pBdr>
      <w:spacing w:after="225" w:beforeAutospacing="true" w:before="100"/>
      <w:ind w:right="375"/>
      <w:jc w:val="center"/>
    </w:pPr>
  </w:style>
  <w:style w:customStyle="true" w:styleId="summary7" w:type="paragraph">
    <w:name w:val="summary7"/>
    <w:basedOn w:val="Normal"/>
    <w:rsid w:val="005C0DAB"/>
    <w:pPr>
      <w:spacing w:after="225" w:beforeAutospacing="true" w:before="100"/>
    </w:pPr>
  </w:style>
  <w:style w:customStyle="true" w:styleId="price14" w:type="paragraph">
    <w:name w:val="price14"/>
    <w:basedOn w:val="Normal"/>
    <w:rsid w:val="005C0DAB"/>
    <w:pPr>
      <w:spacing w:after="225" w:beforeAutospacing="true" w:before="100"/>
    </w:pPr>
    <w:rPr>
      <w:b/>
      <w:bCs/>
      <w:color w:val="4080BE"/>
      <w:sz w:val="36"/>
      <w:szCs w:val="36"/>
    </w:rPr>
  </w:style>
  <w:style w:customStyle="true" w:styleId="old-price7" w:type="paragraph">
    <w:name w:val="old-price7"/>
    <w:basedOn w:val="Normal"/>
    <w:rsid w:val="005C0DAB"/>
    <w:pPr>
      <w:spacing w:after="225"/>
    </w:pPr>
  </w:style>
  <w:style w:customStyle="true" w:styleId="value7" w:type="paragraph">
    <w:name w:val="value7"/>
    <w:basedOn w:val="Normal"/>
    <w:rsid w:val="005C0DAB"/>
    <w:pPr>
      <w:spacing w:after="225" w:beforeAutospacing="true" w:before="100"/>
    </w:pPr>
    <w:rPr>
      <w:strike/>
    </w:rPr>
  </w:style>
  <w:style w:customStyle="true" w:styleId="buy7" w:type="paragraph">
    <w:name w:val="buy7"/>
    <w:basedOn w:val="Normal"/>
    <w:rsid w:val="005C0DAB"/>
    <w:pPr>
      <w:spacing w:lineRule="atLeast" w:line="600" w:after="225" w:beforeAutospacing="true" w:before="100"/>
    </w:pPr>
    <w:rPr>
      <w:caps/>
      <w:color w:val="FFFFFF"/>
      <w:sz w:val="36"/>
      <w:szCs w:val="36"/>
    </w:rPr>
  </w:style>
  <w:style w:customStyle="true" w:styleId="infocontent7" w:type="paragraph">
    <w:name w:val="info_content7"/>
    <w:basedOn w:val="Normal"/>
    <w:rsid w:val="005C0DAB"/>
    <w:pPr>
      <w:spacing w:lineRule="atLeast" w:line="315" w:after="225" w:beforeAutospacing="true" w:before="100"/>
    </w:pPr>
    <w:rPr>
      <w:sz w:val="21"/>
      <w:szCs w:val="21"/>
    </w:rPr>
  </w:style>
  <w:style w:customStyle="true" w:styleId="has-image7" w:type="paragraph">
    <w:name w:val="has-image7"/>
    <w:basedOn w:val="Normal"/>
    <w:rsid w:val="005C0DAB"/>
    <w:pPr>
      <w:spacing w:after="225" w:beforeAutospacing="true" w:before="100"/>
    </w:pPr>
  </w:style>
  <w:style w:customStyle="true" w:styleId="input-last7" w:type="paragraph">
    <w:name w:val="input-last7"/>
    <w:basedOn w:val="Normal"/>
    <w:rsid w:val="005C0DAB"/>
    <w:pPr>
      <w:spacing w:after="225" w:beforeAutospacing="true" w:before="100"/>
    </w:pPr>
    <w:rPr>
      <w:vanish/>
    </w:rPr>
  </w:style>
  <w:style w:customStyle="true" w:styleId="input-error7" w:type="paragraph">
    <w:name w:val="input-error7"/>
    <w:basedOn w:val="Normal"/>
    <w:rsid w:val="005C0DAB"/>
    <w:pPr>
      <w:spacing w:after="225" w:beforeAutospacing="true" w:before="100"/>
    </w:pPr>
  </w:style>
  <w:style w:customStyle="true" w:styleId="important7" w:type="paragraph">
    <w:name w:val="important7"/>
    <w:basedOn w:val="Normal"/>
    <w:rsid w:val="005C0DAB"/>
    <w:pPr>
      <w:spacing w:after="225" w:beforeAutospacing="true" w:before="100"/>
    </w:pPr>
    <w:rPr>
      <w:color w:val="FF0000"/>
    </w:rPr>
  </w:style>
  <w:style w:customStyle="true" w:styleId="message-sent7" w:type="paragraph">
    <w:name w:val="message-sent7"/>
    <w:basedOn w:val="Normal"/>
    <w:rsid w:val="005C0DAB"/>
    <w:pPr>
      <w:pBdr>
        <w:bottom w:space="0" w:sz="12" w:color="008000" w:val="single"/>
      </w:pBdr>
      <w:spacing w:after="150" w:before="150"/>
    </w:pPr>
    <w:rPr>
      <w:color w:val="000000"/>
    </w:rPr>
  </w:style>
  <w:style w:customStyle="true" w:styleId="message-error7" w:type="paragraph">
    <w:name w:val="message-error7"/>
    <w:basedOn w:val="Normal"/>
    <w:rsid w:val="005C0DAB"/>
    <w:pPr>
      <w:pBdr>
        <w:bottom w:space="0" w:sz="12" w:color="FF0000" w:val="single"/>
      </w:pBdr>
      <w:spacing w:after="150" w:before="150"/>
    </w:pPr>
    <w:rPr>
      <w:color w:val="000000"/>
    </w:rPr>
  </w:style>
  <w:style w:customStyle="true" w:styleId="inner7" w:type="paragraph">
    <w:name w:val="inner7"/>
    <w:basedOn w:val="Normal"/>
    <w:rsid w:val="005C0DAB"/>
    <w:pPr>
      <w:spacing w:after="225" w:beforeAutospacing="true" w:before="100"/>
    </w:pPr>
  </w:style>
  <w:style w:customStyle="true" w:styleId="glagoljica7" w:type="paragraph">
    <w:name w:val="glagoljica7"/>
    <w:basedOn w:val="Normal"/>
    <w:rsid w:val="005C0DAB"/>
    <w:pPr>
      <w:spacing w:after="225" w:beforeAutospacing="true" w:before="100"/>
    </w:pPr>
  </w:style>
  <w:style w:customStyle="true" w:styleId="links7" w:type="paragraph">
    <w:name w:val="links7"/>
    <w:basedOn w:val="Normal"/>
    <w:rsid w:val="005C0DAB"/>
    <w:pPr>
      <w:spacing w:after="225" w:beforeAutospacing="true" w:before="100"/>
      <w:textAlignment w:val="top"/>
    </w:pPr>
  </w:style>
  <w:style w:customStyle="true" w:styleId="right7" w:type="paragraph">
    <w:name w:val="right7"/>
    <w:basedOn w:val="Normal"/>
    <w:rsid w:val="005C0DAB"/>
    <w:pPr>
      <w:spacing w:after="225" w:beforeAutospacing="true" w:before="100"/>
    </w:pPr>
  </w:style>
  <w:style w:customStyle="true" w:styleId="content14" w:type="paragraph">
    <w:name w:val="content14"/>
    <w:basedOn w:val="Normal"/>
    <w:rsid w:val="005C0DAB"/>
  </w:style>
  <w:style w:customStyle="true" w:styleId="article-column6" w:type="paragraph">
    <w:name w:val="article-column6"/>
    <w:basedOn w:val="Normal"/>
    <w:rsid w:val="005C0DAB"/>
    <w:pPr>
      <w:spacing w:lineRule="atLeast" w:line="336" w:after="225" w:beforeAutospacing="true" w:before="100"/>
    </w:pPr>
    <w:rPr>
      <w:color w:val="231F20"/>
    </w:rPr>
  </w:style>
  <w:style w:customStyle="true" w:styleId="fullwidth6" w:type="paragraph">
    <w:name w:val="fullwidth6"/>
    <w:basedOn w:val="Normal"/>
    <w:rsid w:val="005C0DAB"/>
    <w:pPr>
      <w:spacing w:lineRule="atLeast" w:line="336" w:after="225" w:beforeAutospacing="true" w:before="100"/>
    </w:pPr>
  </w:style>
  <w:style w:customStyle="true" w:styleId="tb-na186" w:type="paragraph">
    <w:name w:val="tb-na186"/>
    <w:basedOn w:val="Normal"/>
    <w:rsid w:val="005C0DAB"/>
    <w:pPr>
      <w:spacing w:lineRule="atLeast" w:line="336" w:after="225" w:beforeAutospacing="true" w:before="100"/>
      <w:jc w:val="center"/>
    </w:pPr>
    <w:rPr>
      <w:b/>
      <w:bCs/>
      <w:caps/>
      <w:sz w:val="40"/>
      <w:szCs w:val="40"/>
    </w:rPr>
  </w:style>
  <w:style w:customStyle="true" w:styleId="doc1" w:type="paragraph">
    <w:name w:val="doc1"/>
    <w:basedOn w:val="Normal"/>
    <w:rsid w:val="005C0DAB"/>
    <w:pPr>
      <w:spacing w:lineRule="atLeast" w:line="336"/>
    </w:pPr>
  </w:style>
  <w:style w:customStyle="true" w:styleId="doc2" w:type="paragraph">
    <w:name w:val="doc2"/>
    <w:basedOn w:val="Normal"/>
    <w:rsid w:val="005C0DAB"/>
  </w:style>
  <w:style w:customStyle="true" w:styleId="doc3" w:type="paragraph">
    <w:name w:val="doc3"/>
    <w:basedOn w:val="Normal"/>
    <w:rsid w:val="005C0DAB"/>
  </w:style>
  <w:style w:styleId="Tekstbalonia" w:type="paragraph">
    <w:name w:val="Balloon Text"/>
    <w:basedOn w:val="Normal"/>
    <w:link w:val="TekstbaloniaChar"/>
    <w:uiPriority w:val="99"/>
    <w:semiHidden/>
    <w:unhideWhenUsed/>
    <w:rsid w:val="005C0D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C0DAB"/>
    <w:rPr>
      <w:rFonts w:cs="Tahoma" w:hAnsi="Tahoma" w:ascii="Tahoma"/>
      <w:sz w:val="16"/>
      <w:szCs w:val="16"/>
    </w:rPr>
  </w:style>
  <w:style w:customStyle="true" w:styleId="OdlomakpopisaChar" w:type="character">
    <w:name w:val="Odlomak popisa Char"/>
    <w:basedOn w:val="Zadanifontodlomka"/>
    <w:link w:val="Odlomakpopisa"/>
    <w:uiPriority w:val="34"/>
    <w:locked/>
    <w:rsid w:val="00D61F8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F622F5"/>
    <w:rPr>
      <w:color w:val="808080"/>
      <w:bdr w:space="0" w:sz="0" w:color="auto" w:val="none"/>
      <w:shd w:fill="auto" w:color="auto" w:val="clear"/>
    </w:rPr>
  </w:style>
  <w:style w:customStyle="true" w:styleId="eSPISCCParagraphDefaultFont" w:type="character">
    <w:name w:val="eSPIS_CC_Paragraph Default Font"/>
    <w:basedOn w:val="Zadanifontodlomka"/>
    <w:rsid w:val="00F622F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622F5"/>
    <w:rPr>
      <w:bdr w:space="0" w:sz="0" w:color="auto" w:val="none"/>
      <w:shd w:fill="FFFFCC" w:color="auto" w:val="clear"/>
      <w:lang w:val="hr-HR"/>
    </w:rPr>
  </w:style>
  <w:style w:customStyle="true" w:styleId="PozadinaSvijetloCrvena" w:type="character">
    <w:name w:val="Pozadina_SvijetloCrvena"/>
    <w:basedOn w:val="eSPISCCParagraphDefaultFont"/>
    <w:rsid w:val="00F622F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622F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B2655"/>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link w:val="Naslov1Char"/>
    <w:uiPriority w:val="9"/>
    <w:qFormat/>
    <w:rsid w:val="005C0DAB"/>
    <w:pPr>
      <w:spacing w:after="100" w:afterAutospacing="1" w:before="100" w:beforeAutospacing="1"/>
      <w:outlineLvl w:val="0"/>
    </w:pPr>
    <w:rPr>
      <w:b/>
      <w:bCs/>
      <w:kern w:val="36"/>
      <w:sz w:val="48"/>
      <w:szCs w:val="48"/>
    </w:rPr>
  </w:style>
  <w:style w:styleId="Naslov2" w:type="paragraph">
    <w:name w:val="heading 2"/>
    <w:basedOn w:val="Normal"/>
    <w:link w:val="Naslov2Char"/>
    <w:uiPriority w:val="9"/>
    <w:qFormat/>
    <w:rsid w:val="005C0DAB"/>
    <w:pPr>
      <w:spacing w:after="100" w:afterAutospacing="1" w:before="100" w:beforeAutospacing="1" w:line="288" w:lineRule="atLeast"/>
      <w:outlineLvl w:val="1"/>
    </w:pPr>
    <w:rPr>
      <w:rFonts w:ascii="Minion Pro" w:hAnsi="Minion Pro"/>
      <w:b/>
      <w:bCs/>
      <w:color w:val="3F7FC3"/>
      <w:sz w:val="33"/>
      <w:szCs w:val="33"/>
    </w:rPr>
  </w:style>
  <w:style w:styleId="Naslov3" w:type="paragraph">
    <w:name w:val="heading 3"/>
    <w:basedOn w:val="Normal"/>
    <w:link w:val="Naslov3Char"/>
    <w:uiPriority w:val="9"/>
    <w:qFormat/>
    <w:rsid w:val="005C0DAB"/>
    <w:pPr>
      <w:spacing w:after="100" w:afterAutospacing="1" w:before="100" w:beforeAutospacing="1"/>
      <w:outlineLvl w:val="2"/>
    </w:pPr>
    <w:rPr>
      <w:b/>
      <w:bCs/>
      <w:sz w:val="27"/>
      <w:szCs w:val="27"/>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clanak-" w:type="paragraph">
    <w:name w:val="clanak-"/>
    <w:basedOn w:val="Normal"/>
    <w:rsid w:val="00DD340B"/>
    <w:pPr>
      <w:spacing w:after="225" w:before="100" w:beforeAutospacing="1"/>
    </w:pPr>
  </w:style>
  <w:style w:customStyle="1" w:styleId="t-9-8" w:type="paragraph">
    <w:name w:val="t-9-8"/>
    <w:basedOn w:val="Normal"/>
    <w:rsid w:val="00DD340B"/>
    <w:pPr>
      <w:spacing w:after="225" w:before="100" w:beforeAutospacing="1"/>
    </w:pPr>
  </w:style>
  <w:style w:styleId="Naglaeno" w:type="character">
    <w:name w:val="Strong"/>
    <w:basedOn w:val="Zadanifontodlomka"/>
    <w:uiPriority w:val="22"/>
    <w:qFormat/>
    <w:rsid w:val="00414DC3"/>
    <w:rPr>
      <w:b/>
      <w:bCs/>
    </w:rPr>
  </w:style>
  <w:style w:styleId="Odlomakpopisa" w:type="paragraph">
    <w:name w:val="List Paragraph"/>
    <w:basedOn w:val="Normal"/>
    <w:link w:val="OdlomakpopisaChar"/>
    <w:uiPriority w:val="34"/>
    <w:qFormat/>
    <w:rsid w:val="001062E4"/>
    <w:pPr>
      <w:ind w:left="720"/>
      <w:contextualSpacing/>
    </w:pPr>
  </w:style>
  <w:style w:customStyle="1" w:styleId="Naslov1Char" w:type="character">
    <w:name w:val="Naslov 1 Char"/>
    <w:basedOn w:val="Zadanifontodlomka"/>
    <w:link w:val="Naslov1"/>
    <w:uiPriority w:val="9"/>
    <w:rsid w:val="005C0DAB"/>
    <w:rPr>
      <w:rFonts w:ascii="Times New Roman" w:cs="Times New Roman" w:eastAsia="Times New Roman" w:hAnsi="Times New Roman"/>
      <w:b/>
      <w:bCs/>
      <w:kern w:val="36"/>
      <w:sz w:val="48"/>
      <w:szCs w:val="48"/>
      <w:lang w:eastAsia="hr-HR"/>
    </w:rPr>
  </w:style>
  <w:style w:customStyle="1" w:styleId="Naslov2Char" w:type="character">
    <w:name w:val="Naslov 2 Char"/>
    <w:basedOn w:val="Zadanifontodlomka"/>
    <w:link w:val="Naslov2"/>
    <w:uiPriority w:val="9"/>
    <w:rsid w:val="005C0DAB"/>
    <w:rPr>
      <w:rFonts w:ascii="Minion Pro" w:cs="Times New Roman" w:eastAsia="Times New Roman" w:hAnsi="Minion Pro"/>
      <w:b/>
      <w:bCs/>
      <w:color w:val="3F7FC3"/>
      <w:sz w:val="33"/>
      <w:szCs w:val="33"/>
      <w:lang w:eastAsia="hr-HR"/>
    </w:rPr>
  </w:style>
  <w:style w:customStyle="1" w:styleId="Naslov3Char" w:type="character">
    <w:name w:val="Naslov 3 Char"/>
    <w:basedOn w:val="Zadanifontodlomka"/>
    <w:link w:val="Naslov3"/>
    <w:uiPriority w:val="9"/>
    <w:rsid w:val="005C0DAB"/>
    <w:rPr>
      <w:rFonts w:ascii="Times New Roman" w:cs="Times New Roman" w:eastAsia="Times New Roman" w:hAnsi="Times New Roman"/>
      <w:b/>
      <w:bCs/>
      <w:sz w:val="27"/>
      <w:szCs w:val="27"/>
      <w:lang w:eastAsia="hr-HR"/>
    </w:rPr>
  </w:style>
  <w:style w:styleId="Hiperveza" w:type="character">
    <w:name w:val="Hyperlink"/>
    <w:basedOn w:val="Zadanifontodlomka"/>
    <w:uiPriority w:val="99"/>
    <w:semiHidden/>
    <w:unhideWhenUsed/>
    <w:rsid w:val="005C0DAB"/>
    <w:rPr>
      <w:strike w:val="0"/>
      <w:dstrike w:val="0"/>
      <w:color w:val="666666"/>
      <w:u w:val="none"/>
      <w:effect w:val="none"/>
    </w:rPr>
  </w:style>
  <w:style w:styleId="SlijeenaHiperveza" w:type="character">
    <w:name w:val="FollowedHyperlink"/>
    <w:basedOn w:val="Zadanifontodlomka"/>
    <w:uiPriority w:val="99"/>
    <w:semiHidden/>
    <w:unhideWhenUsed/>
    <w:rsid w:val="005C0DAB"/>
    <w:rPr>
      <w:strike w:val="0"/>
      <w:dstrike w:val="0"/>
      <w:color w:val="6EA1D5"/>
      <w:u w:val="none"/>
      <w:effect w:val="none"/>
    </w:rPr>
  </w:style>
  <w:style w:styleId="Istaknuto" w:type="character">
    <w:name w:val="Emphasis"/>
    <w:basedOn w:val="Zadanifontodlomka"/>
    <w:uiPriority w:val="20"/>
    <w:qFormat/>
    <w:rsid w:val="005C0DAB"/>
    <w:rPr>
      <w:i/>
      <w:iCs/>
    </w:rPr>
  </w:style>
  <w:style w:styleId="StandardWeb" w:type="paragraph">
    <w:name w:val="Normal (Web)"/>
    <w:basedOn w:val="Normal"/>
    <w:uiPriority w:val="99"/>
    <w:semiHidden/>
    <w:unhideWhenUsed/>
    <w:rsid w:val="005C0DAB"/>
    <w:pPr>
      <w:spacing w:after="225" w:before="100" w:beforeAutospacing="1"/>
    </w:pPr>
  </w:style>
  <w:style w:customStyle="1" w:styleId="contentleft" w:type="paragraph">
    <w:name w:val="contentleft"/>
    <w:basedOn w:val="Normal"/>
    <w:rsid w:val="005C0DAB"/>
    <w:pPr>
      <w:pBdr>
        <w:top w:color="E4E4E6" w:space="0" w:sz="6" w:val="single"/>
      </w:pBdr>
      <w:spacing w:after="225" w:before="100" w:beforeAutospacing="1"/>
    </w:pPr>
  </w:style>
  <w:style w:customStyle="1" w:styleId="contentrightouter" w:type="paragraph">
    <w:name w:val="contentrightouter"/>
    <w:basedOn w:val="Normal"/>
    <w:rsid w:val="005C0DAB"/>
    <w:pPr>
      <w:spacing w:after="225" w:before="100" w:beforeAutospacing="1"/>
    </w:pPr>
  </w:style>
  <w:style w:customStyle="1" w:styleId="contentright" w:type="paragraph">
    <w:name w:val="contentright"/>
    <w:basedOn w:val="Normal"/>
    <w:rsid w:val="005C0DAB"/>
    <w:pPr>
      <w:pBdr>
        <w:top w:color="E4E4E6" w:space="0" w:sz="6" w:val="single"/>
        <w:left w:color="E4E4E6" w:space="0" w:sz="6" w:val="single"/>
        <w:bottom w:color="E4E4E6" w:space="18" w:sz="6" w:val="single"/>
        <w:right w:color="E4E4E6" w:space="0" w:sz="6" w:val="single"/>
      </w:pBdr>
      <w:shd w:color="auto" w:fill="F4F4F6" w:val="clear"/>
      <w:spacing w:after="240" w:before="100" w:beforeAutospacing="1"/>
      <w:ind w:left="675"/>
    </w:pPr>
  </w:style>
  <w:style w:customStyle="1" w:styleId="detailstable" w:type="paragraph">
    <w:name w:val="detailstable"/>
    <w:basedOn w:val="Normal"/>
    <w:rsid w:val="005C0DAB"/>
    <w:pPr>
      <w:spacing w:after="225" w:before="100" w:beforeAutospacing="1" w:line="384" w:lineRule="auto"/>
    </w:pPr>
    <w:rPr>
      <w:color w:val="000000"/>
      <w:sz w:val="23"/>
      <w:szCs w:val="23"/>
    </w:rPr>
  </w:style>
  <w:style w:customStyle="1" w:styleId="metatable" w:type="paragraph">
    <w:name w:val="metatable"/>
    <w:basedOn w:val="Normal"/>
    <w:rsid w:val="005C0DAB"/>
    <w:pPr>
      <w:spacing w:after="225" w:before="100" w:beforeAutospacing="1" w:line="384" w:lineRule="auto"/>
    </w:pPr>
    <w:rPr>
      <w:color w:val="000000"/>
      <w:sz w:val="23"/>
      <w:szCs w:val="23"/>
    </w:rPr>
  </w:style>
  <w:style w:customStyle="1" w:styleId="celltitle" w:type="paragraph">
    <w:name w:val="celltitle"/>
    <w:basedOn w:val="Normal"/>
    <w:rsid w:val="005C0DAB"/>
    <w:pPr>
      <w:spacing w:after="225" w:before="100" w:beforeAutospacing="1"/>
    </w:pPr>
    <w:rPr>
      <w:b/>
      <w:bCs/>
    </w:rPr>
  </w:style>
  <w:style w:customStyle="1" w:styleId="Naslov10" w:type="paragraph">
    <w:name w:val="Naslov1"/>
    <w:basedOn w:val="Normal"/>
    <w:rsid w:val="005C0DAB"/>
    <w:pPr>
      <w:spacing w:after="225" w:before="450" w:line="240" w:lineRule="atLeast"/>
    </w:pPr>
  </w:style>
  <w:style w:customStyle="1" w:styleId="articlecontent" w:type="paragraph">
    <w:name w:val="articlecontent"/>
    <w:basedOn w:val="Normal"/>
    <w:rsid w:val="005C0DAB"/>
    <w:pPr>
      <w:spacing w:after="225" w:before="100" w:beforeAutospacing="1"/>
    </w:pPr>
  </w:style>
  <w:style w:customStyle="1" w:styleId="associatedarticles" w:type="paragraph">
    <w:name w:val="associatedarticles"/>
    <w:basedOn w:val="Normal"/>
    <w:rsid w:val="005C0DAB"/>
    <w:pPr>
      <w:spacing w:after="225" w:before="100" w:beforeAutospacing="1"/>
    </w:pPr>
  </w:style>
  <w:style w:customStyle="1" w:styleId="associatedarticlestitle" w:type="paragraph">
    <w:name w:val="associatedarticlestitle"/>
    <w:basedOn w:val="Normal"/>
    <w:rsid w:val="005C0DAB"/>
    <w:pPr>
      <w:pBdr>
        <w:bottom w:color="E4E4E6" w:space="0" w:sz="6" w:val="single"/>
      </w:pBdr>
      <w:spacing w:after="225" w:before="100" w:beforeAutospacing="1"/>
    </w:pPr>
    <w:rPr>
      <w:rFonts w:ascii="Minion Pro" w:hAnsi="Minion Pro"/>
      <w:sz w:val="30"/>
      <w:szCs w:val="30"/>
    </w:rPr>
  </w:style>
  <w:style w:customStyle="1" w:styleId="iconlink" w:type="paragraph">
    <w:name w:val="iconlink"/>
    <w:basedOn w:val="Normal"/>
    <w:rsid w:val="005C0DAB"/>
    <w:pPr>
      <w:spacing w:after="225" w:before="100" w:beforeAutospacing="1"/>
      <w:ind w:left="765"/>
    </w:pPr>
    <w:rPr>
      <w:color w:val="000000"/>
    </w:rPr>
  </w:style>
  <w:style w:customStyle="1" w:styleId="associatedarticleslink" w:type="paragraph">
    <w:name w:val="associatedarticleslink"/>
    <w:basedOn w:val="Normal"/>
    <w:rsid w:val="005C0DAB"/>
    <w:pPr>
      <w:spacing w:after="225" w:before="100" w:beforeAutospacing="1"/>
    </w:pPr>
  </w:style>
  <w:style w:customStyle="1" w:styleId="metadatalink" w:type="paragraph">
    <w:name w:val="metadatalink"/>
    <w:basedOn w:val="Normal"/>
    <w:rsid w:val="005C0DAB"/>
    <w:pPr>
      <w:spacing w:after="225" w:before="100" w:beforeAutospacing="1"/>
    </w:pPr>
  </w:style>
  <w:style w:customStyle="1" w:styleId="hierarchylink" w:type="paragraph">
    <w:name w:val="hierarchylink"/>
    <w:basedOn w:val="Normal"/>
    <w:rsid w:val="005C0DAB"/>
    <w:pPr>
      <w:spacing w:after="225" w:before="100" w:beforeAutospacing="1"/>
    </w:pPr>
  </w:style>
  <w:style w:customStyle="1" w:styleId="bookmarklink" w:type="paragraph">
    <w:name w:val="bookmarklink"/>
    <w:basedOn w:val="Normal"/>
    <w:rsid w:val="005C0DAB"/>
    <w:pPr>
      <w:spacing w:after="225" w:before="100" w:beforeAutospacing="1"/>
    </w:pPr>
  </w:style>
  <w:style w:customStyle="1" w:styleId="addbookmarklink" w:type="paragraph">
    <w:name w:val="addbookmarklink"/>
    <w:basedOn w:val="Normal"/>
    <w:rsid w:val="005C0DAB"/>
    <w:pPr>
      <w:spacing w:after="225" w:before="100" w:beforeAutospacing="1"/>
    </w:pPr>
  </w:style>
  <w:style w:customStyle="1" w:styleId="bookmarkcontent" w:type="paragraph">
    <w:name w:val="bookmarkcontent"/>
    <w:basedOn w:val="Normal"/>
    <w:rsid w:val="005C0DAB"/>
    <w:pPr>
      <w:spacing w:after="225" w:before="100" w:beforeAutospacing="1"/>
      <w:ind w:left="765"/>
    </w:pPr>
    <w:rPr>
      <w:color w:val="000000"/>
    </w:rPr>
  </w:style>
  <w:style w:customStyle="1" w:styleId="fix-footer" w:type="paragraph">
    <w:name w:val="fix-footer"/>
    <w:basedOn w:val="Normal"/>
    <w:rsid w:val="005C0DAB"/>
    <w:pPr>
      <w:spacing w:after="225" w:before="100" w:beforeAutospacing="1"/>
    </w:pPr>
  </w:style>
  <w:style w:customStyle="1" w:styleId="print" w:type="paragraph">
    <w:name w:val="print"/>
    <w:basedOn w:val="Normal"/>
    <w:rsid w:val="005C0DAB"/>
    <w:pPr>
      <w:spacing w:after="225" w:before="100" w:beforeAutospacing="1"/>
    </w:pPr>
  </w:style>
  <w:style w:customStyle="1" w:styleId="tree-view-pojedinacni" w:type="paragraph">
    <w:name w:val="tree-view-pojedinacni"/>
    <w:basedOn w:val="Normal"/>
    <w:rsid w:val="005C0DAB"/>
    <w:pPr>
      <w:spacing w:after="225" w:before="100" w:beforeAutospacing="1"/>
      <w:ind w:left="390"/>
    </w:pPr>
  </w:style>
  <w:style w:customStyle="1" w:styleId="title-for-print" w:type="paragraph">
    <w:name w:val="title-for-print"/>
    <w:basedOn w:val="Normal"/>
    <w:rsid w:val="005C0DAB"/>
    <w:pPr>
      <w:spacing w:after="225" w:before="100" w:beforeAutospacing="1"/>
    </w:pPr>
    <w:rPr>
      <w:vanish/>
    </w:rPr>
  </w:style>
  <w:style w:customStyle="1" w:styleId="editor-note" w:type="paragraph">
    <w:name w:val="editor-note"/>
    <w:basedOn w:val="Normal"/>
    <w:rsid w:val="005C0DAB"/>
    <w:pPr>
      <w:spacing w:after="225" w:before="100" w:beforeAutospacing="1"/>
    </w:pPr>
  </w:style>
  <w:style w:customStyle="1" w:styleId="upper-right-buttons" w:type="paragraph">
    <w:name w:val="upper-right-buttons"/>
    <w:basedOn w:val="Normal"/>
    <w:rsid w:val="005C0DAB"/>
    <w:pPr>
      <w:spacing w:after="225" w:before="100" w:beforeAutospacing="1"/>
      <w:ind w:left="675"/>
    </w:pPr>
  </w:style>
  <w:style w:customStyle="1" w:styleId="center" w:type="paragraph">
    <w:name w:val="center"/>
    <w:basedOn w:val="Normal"/>
    <w:rsid w:val="005C0DAB"/>
    <w:pPr>
      <w:jc w:val="center"/>
    </w:pPr>
  </w:style>
  <w:style w:customStyle="1" w:styleId="red" w:type="paragraph">
    <w:name w:val="red"/>
    <w:basedOn w:val="Normal"/>
    <w:rsid w:val="005C0DAB"/>
    <w:pPr>
      <w:spacing w:after="225" w:before="100" w:beforeAutospacing="1"/>
    </w:pPr>
    <w:rPr>
      <w:color w:val="FF2600"/>
    </w:rPr>
  </w:style>
  <w:style w:customStyle="1" w:styleId="dark" w:type="paragraph">
    <w:name w:val="dark"/>
    <w:basedOn w:val="Normal"/>
    <w:rsid w:val="005C0DAB"/>
    <w:pPr>
      <w:spacing w:after="225" w:before="100" w:beforeAutospacing="1"/>
    </w:pPr>
    <w:rPr>
      <w:color w:val="121212"/>
    </w:rPr>
  </w:style>
  <w:style w:customStyle="1" w:styleId="blue-mark" w:type="paragraph">
    <w:name w:val="blue-mark"/>
    <w:basedOn w:val="Normal"/>
    <w:rsid w:val="005C0DAB"/>
    <w:pPr>
      <w:pBdr>
        <w:top w:color="4180BE" w:space="0" w:sz="6" w:val="single"/>
        <w:left w:color="4180BE" w:space="2" w:sz="6" w:val="single"/>
        <w:bottom w:color="4180BE" w:space="0" w:sz="6" w:val="single"/>
        <w:right w:color="4180BE" w:space="2" w:sz="6" w:val="single"/>
      </w:pBdr>
      <w:shd w:color="auto" w:fill="70A0CE" w:val="clear"/>
      <w:spacing w:after="45" w:before="45"/>
    </w:pPr>
    <w:rPr>
      <w:color w:val="FFFFFF"/>
    </w:rPr>
  </w:style>
  <w:style w:customStyle="1" w:styleId="red-mark" w:type="paragraph">
    <w:name w:val="red-mark"/>
    <w:basedOn w:val="Normal"/>
    <w:rsid w:val="005C0DAB"/>
    <w:pPr>
      <w:pBdr>
        <w:top w:color="FF3333" w:space="0" w:sz="6" w:val="single"/>
        <w:left w:color="FF3333" w:space="2" w:sz="6" w:val="single"/>
        <w:bottom w:color="FF3333" w:space="0" w:sz="6" w:val="single"/>
        <w:right w:color="FF3333" w:space="2" w:sz="6" w:val="single"/>
      </w:pBdr>
      <w:shd w:color="auto" w:fill="FF6666" w:val="clear"/>
      <w:spacing w:after="45" w:before="45"/>
    </w:pPr>
    <w:rPr>
      <w:color w:val="FFFFFF"/>
    </w:rPr>
  </w:style>
  <w:style w:customStyle="1" w:styleId="mainmenu" w:type="paragraph">
    <w:name w:val="mainmenu"/>
    <w:basedOn w:val="Normal"/>
    <w:rsid w:val="005C0DAB"/>
    <w:pPr>
      <w:pBdr>
        <w:bottom w:color="C6C6C6" w:space="0" w:sz="6" w:val="single"/>
      </w:pBdr>
      <w:spacing w:after="225" w:before="100" w:beforeAutospacing="1"/>
    </w:pPr>
  </w:style>
  <w:style w:customStyle="1" w:styleId="pager" w:type="paragraph">
    <w:name w:val="pager"/>
    <w:basedOn w:val="Normal"/>
    <w:rsid w:val="005C0DAB"/>
    <w:pPr>
      <w:spacing w:after="225" w:before="375"/>
    </w:pPr>
  </w:style>
  <w:style w:customStyle="1" w:styleId="select" w:type="paragraph">
    <w:name w:val="select"/>
    <w:basedOn w:val="Normal"/>
    <w:rsid w:val="005C0DAB"/>
    <w:pPr>
      <w:pBdr>
        <w:top w:color="DDDDDD" w:space="0" w:sz="6" w:val="single"/>
        <w:left w:color="DDDDDD" w:space="9" w:sz="6" w:val="single"/>
        <w:bottom w:color="DDDDDD" w:space="0" w:sz="6" w:val="single"/>
        <w:right w:color="DDDDDD" w:space="9" w:sz="6" w:val="single"/>
      </w:pBdr>
      <w:spacing w:after="225" w:before="100" w:beforeAutospacing="1"/>
    </w:pPr>
  </w:style>
  <w:style w:customStyle="1" w:styleId="google-maps-link" w:type="paragraph">
    <w:name w:val="google-maps-link"/>
    <w:basedOn w:val="Normal"/>
    <w:rsid w:val="005C0DAB"/>
    <w:pPr>
      <w:spacing w:after="300" w:before="100" w:beforeAutospacing="1"/>
    </w:pPr>
  </w:style>
  <w:style w:customStyle="1" w:styleId="toggle" w:type="paragraph">
    <w:name w:val="toggle"/>
    <w:basedOn w:val="Normal"/>
    <w:rsid w:val="005C0DAB"/>
    <w:pPr>
      <w:pBdr>
        <w:bottom w:color="E1E1E1" w:space="0" w:sz="6" w:val="single"/>
      </w:pBdr>
      <w:shd w:color="auto" w:fill="FFFFFF" w:val="clear"/>
      <w:spacing w:after="225" w:before="100" w:beforeAutospacing="1"/>
    </w:pPr>
  </w:style>
  <w:style w:customStyle="1" w:styleId="toggle-close" w:type="paragraph">
    <w:name w:val="toggle-close"/>
    <w:basedOn w:val="Normal"/>
    <w:rsid w:val="005C0DAB"/>
    <w:pPr>
      <w:pBdr>
        <w:bottom w:color="E1E1E1" w:space="0" w:sz="6" w:val="single"/>
      </w:pBdr>
      <w:shd w:color="auto" w:fill="FFFFFF" w:val="clear"/>
      <w:spacing w:after="225" w:before="100" w:beforeAutospacing="1"/>
    </w:pPr>
  </w:style>
  <w:style w:customStyle="1" w:styleId="rg-caption-wrapper" w:type="paragraph">
    <w:name w:val="rg-caption-wrapper"/>
    <w:basedOn w:val="Normal"/>
    <w:rsid w:val="005C0DAB"/>
    <w:pPr>
      <w:shd w:color="auto" w:fill="FFFFFF" w:val="clear"/>
      <w:spacing w:after="225" w:before="100" w:beforeAutospacing="1"/>
    </w:pPr>
  </w:style>
  <w:style w:customStyle="1" w:styleId="news-list" w:type="paragraph">
    <w:name w:val="news-list"/>
    <w:basedOn w:val="Normal"/>
    <w:rsid w:val="005C0DAB"/>
    <w:pPr>
      <w:spacing w:after="225" w:before="100" w:beforeAutospacing="1"/>
    </w:pPr>
  </w:style>
  <w:style w:customStyle="1" w:styleId="book-list" w:type="paragraph">
    <w:name w:val="book-list"/>
    <w:basedOn w:val="Normal"/>
    <w:rsid w:val="005C0DAB"/>
    <w:pPr>
      <w:spacing w:after="225" w:before="300"/>
    </w:pPr>
  </w:style>
  <w:style w:customStyle="1" w:styleId="books-pager" w:type="paragraph">
    <w:name w:val="books-pager"/>
    <w:basedOn w:val="Normal"/>
    <w:rsid w:val="005C0DAB"/>
    <w:pPr>
      <w:spacing w:after="225" w:before="100" w:beforeAutospacing="1"/>
    </w:pPr>
  </w:style>
  <w:style w:customStyle="1" w:styleId="book" w:type="paragraph">
    <w:name w:val="book"/>
    <w:basedOn w:val="Normal"/>
    <w:rsid w:val="005C0DAB"/>
    <w:pPr>
      <w:spacing w:after="300" w:before="100" w:beforeAutospacing="1"/>
    </w:pPr>
  </w:style>
  <w:style w:customStyle="1" w:styleId="hor-ver-align" w:type="paragraph">
    <w:name w:val="hor-ver-align"/>
    <w:basedOn w:val="Normal"/>
    <w:rsid w:val="005C0DAB"/>
    <w:pPr>
      <w:spacing w:after="225" w:before="100" w:beforeAutospacing="1"/>
      <w:jc w:val="center"/>
    </w:pPr>
  </w:style>
  <w:style w:customStyle="1" w:styleId="pdf" w:type="paragraph">
    <w:name w:val="pdf"/>
    <w:basedOn w:val="Normal"/>
    <w:rsid w:val="005C0DAB"/>
    <w:pPr>
      <w:spacing w:after="225" w:before="100" w:beforeAutospacing="1"/>
    </w:pPr>
  </w:style>
  <w:style w:customStyle="1" w:styleId="nmt" w:type="paragraph">
    <w:name w:val="nmt"/>
    <w:basedOn w:val="Normal"/>
    <w:rsid w:val="005C0DAB"/>
    <w:pPr>
      <w:spacing w:after="225"/>
    </w:pPr>
  </w:style>
  <w:style w:customStyle="1" w:styleId="input-form" w:type="paragraph">
    <w:name w:val="input-form"/>
    <w:basedOn w:val="Normal"/>
    <w:rsid w:val="005C0DAB"/>
    <w:pPr>
      <w:spacing w:after="225" w:before="300"/>
    </w:pPr>
  </w:style>
  <w:style w:customStyle="1" w:styleId="ir" w:type="paragraph">
    <w:name w:val="ir"/>
    <w:basedOn w:val="Normal"/>
    <w:rsid w:val="005C0DAB"/>
    <w:pPr>
      <w:spacing w:after="225" w:before="100" w:beforeAutospacing="1"/>
    </w:pPr>
  </w:style>
  <w:style w:customStyle="1" w:styleId="visuallyhidden" w:type="paragraph">
    <w:name w:val="visuallyhidden"/>
    <w:basedOn w:val="Normal"/>
    <w:rsid w:val="005C0DAB"/>
    <w:pPr>
      <w:ind w:left="-15" w:right="-15"/>
    </w:pPr>
  </w:style>
  <w:style w:customStyle="1" w:styleId="inner" w:type="paragraph">
    <w:name w:val="inner"/>
    <w:basedOn w:val="Normal"/>
    <w:rsid w:val="005C0DAB"/>
    <w:pPr>
      <w:spacing w:after="225" w:before="100" w:beforeAutospacing="1"/>
    </w:pPr>
  </w:style>
  <w:style w:customStyle="1" w:styleId="header-newbar" w:type="paragraph">
    <w:name w:val="header-newbar"/>
    <w:basedOn w:val="Normal"/>
    <w:rsid w:val="005C0DAB"/>
    <w:pPr>
      <w:spacing w:after="225" w:before="100" w:beforeAutospacing="1"/>
    </w:pPr>
  </w:style>
  <w:style w:customStyle="1" w:styleId="tvpojedinacni0" w:type="paragraph">
    <w:name w:val="tvpojedinacni_0"/>
    <w:basedOn w:val="Normal"/>
    <w:rsid w:val="005C0DAB"/>
    <w:pPr>
      <w:spacing w:after="225" w:before="100" w:beforeAutospacing="1"/>
    </w:pPr>
  </w:style>
  <w:style w:customStyle="1" w:styleId="natpis" w:type="paragraph">
    <w:name w:val="natpis"/>
    <w:basedOn w:val="Normal"/>
    <w:rsid w:val="005C0DAB"/>
    <w:pPr>
      <w:spacing w:after="225" w:before="100" w:beforeAutospacing="1"/>
    </w:pPr>
  </w:style>
  <w:style w:customStyle="1" w:styleId="rg-caption" w:type="paragraph">
    <w:name w:val="rg-caption"/>
    <w:basedOn w:val="Normal"/>
    <w:rsid w:val="005C0DAB"/>
    <w:pPr>
      <w:spacing w:after="225" w:before="100" w:beforeAutospacing="1"/>
    </w:pPr>
  </w:style>
  <w:style w:customStyle="1" w:styleId="news" w:type="paragraph">
    <w:name w:val="news"/>
    <w:basedOn w:val="Normal"/>
    <w:rsid w:val="005C0DAB"/>
    <w:pPr>
      <w:spacing w:after="225" w:before="100" w:beforeAutospacing="1"/>
    </w:pPr>
  </w:style>
  <w:style w:customStyle="1" w:styleId="Datum1" w:type="paragraph">
    <w:name w:val="Datum1"/>
    <w:basedOn w:val="Normal"/>
    <w:rsid w:val="005C0DAB"/>
    <w:pPr>
      <w:spacing w:after="225" w:before="100" w:beforeAutospacing="1"/>
    </w:pPr>
  </w:style>
  <w:style w:customStyle="1" w:styleId="item" w:type="paragraph">
    <w:name w:val="item"/>
    <w:basedOn w:val="Normal"/>
    <w:rsid w:val="005C0DAB"/>
    <w:pPr>
      <w:spacing w:after="225" w:before="100" w:beforeAutospacing="1"/>
    </w:pPr>
  </w:style>
  <w:style w:customStyle="1" w:styleId="pager-prev" w:type="paragraph">
    <w:name w:val="pager-prev"/>
    <w:basedOn w:val="Normal"/>
    <w:rsid w:val="005C0DAB"/>
    <w:pPr>
      <w:spacing w:after="225" w:before="100" w:beforeAutospacing="1"/>
    </w:pPr>
  </w:style>
  <w:style w:customStyle="1" w:styleId="pager-next" w:type="paragraph">
    <w:name w:val="pager-next"/>
    <w:basedOn w:val="Normal"/>
    <w:rsid w:val="005C0DAB"/>
    <w:pPr>
      <w:spacing w:after="225" w:before="100" w:beforeAutospacing="1"/>
    </w:pPr>
  </w:style>
  <w:style w:customStyle="1" w:styleId="image" w:type="paragraph">
    <w:name w:val="image"/>
    <w:basedOn w:val="Normal"/>
    <w:rsid w:val="005C0DAB"/>
    <w:pPr>
      <w:spacing w:after="225" w:before="100" w:beforeAutospacing="1"/>
    </w:pPr>
  </w:style>
  <w:style w:customStyle="1" w:styleId="summary" w:type="paragraph">
    <w:name w:val="summary"/>
    <w:basedOn w:val="Normal"/>
    <w:rsid w:val="005C0DAB"/>
    <w:pPr>
      <w:spacing w:after="225" w:before="100" w:beforeAutospacing="1"/>
    </w:pPr>
  </w:style>
  <w:style w:customStyle="1" w:styleId="input-last" w:type="paragraph">
    <w:name w:val="input-last"/>
    <w:basedOn w:val="Normal"/>
    <w:rsid w:val="005C0DAB"/>
    <w:pPr>
      <w:spacing w:after="225" w:before="100" w:beforeAutospacing="1"/>
    </w:pPr>
  </w:style>
  <w:style w:customStyle="1" w:styleId="important" w:type="paragraph">
    <w:name w:val="important"/>
    <w:basedOn w:val="Normal"/>
    <w:rsid w:val="005C0DAB"/>
    <w:pPr>
      <w:spacing w:after="225" w:before="100" w:beforeAutospacing="1"/>
    </w:pPr>
  </w:style>
  <w:style w:customStyle="1" w:styleId="message-sent" w:type="paragraph">
    <w:name w:val="message-sent"/>
    <w:basedOn w:val="Normal"/>
    <w:rsid w:val="005C0DAB"/>
    <w:pPr>
      <w:spacing w:after="225" w:before="100" w:beforeAutospacing="1"/>
    </w:pPr>
  </w:style>
  <w:style w:customStyle="1" w:styleId="message-error" w:type="paragraph">
    <w:name w:val="message-error"/>
    <w:basedOn w:val="Normal"/>
    <w:rsid w:val="005C0DAB"/>
    <w:pPr>
      <w:spacing w:after="225" w:before="100" w:beforeAutospacing="1"/>
    </w:pPr>
  </w:style>
  <w:style w:customStyle="1" w:styleId="glagoljica" w:type="paragraph">
    <w:name w:val="glagoljica"/>
    <w:basedOn w:val="Normal"/>
    <w:rsid w:val="005C0DAB"/>
    <w:pPr>
      <w:spacing w:after="225" w:before="100" w:beforeAutospacing="1"/>
    </w:pPr>
  </w:style>
  <w:style w:customStyle="1" w:styleId="links" w:type="paragraph">
    <w:name w:val="links"/>
    <w:basedOn w:val="Normal"/>
    <w:rsid w:val="005C0DAB"/>
    <w:pPr>
      <w:spacing w:after="225" w:before="100" w:beforeAutospacing="1"/>
    </w:pPr>
  </w:style>
  <w:style w:customStyle="1" w:styleId="right" w:type="paragraph">
    <w:name w:val="right"/>
    <w:basedOn w:val="Normal"/>
    <w:rsid w:val="005C0DAB"/>
    <w:pPr>
      <w:spacing w:after="225" w:before="100" w:beforeAutospacing="1"/>
    </w:pPr>
  </w:style>
  <w:style w:customStyle="1" w:styleId="content" w:type="paragraph">
    <w:name w:val="content"/>
    <w:basedOn w:val="Normal"/>
    <w:rsid w:val="005C0DAB"/>
    <w:pPr>
      <w:spacing w:after="225" w:before="100" w:beforeAutospacing="1"/>
    </w:pPr>
  </w:style>
  <w:style w:customStyle="1" w:styleId="marks" w:type="paragraph">
    <w:name w:val="marks"/>
    <w:basedOn w:val="Normal"/>
    <w:rsid w:val="005C0DAB"/>
    <w:pPr>
      <w:spacing w:after="225" w:before="100" w:beforeAutospacing="1"/>
    </w:pPr>
  </w:style>
  <w:style w:customStyle="1" w:styleId="price" w:type="paragraph">
    <w:name w:val="price"/>
    <w:basedOn w:val="Normal"/>
    <w:rsid w:val="005C0DAB"/>
    <w:pPr>
      <w:spacing w:after="225" w:before="100" w:beforeAutospacing="1"/>
    </w:pPr>
  </w:style>
  <w:style w:customStyle="1" w:styleId="more" w:type="paragraph">
    <w:name w:val="more"/>
    <w:basedOn w:val="Normal"/>
    <w:rsid w:val="005C0DAB"/>
    <w:pPr>
      <w:spacing w:after="225" w:before="100" w:beforeAutospacing="1"/>
    </w:pPr>
  </w:style>
  <w:style w:customStyle="1" w:styleId="old-price" w:type="paragraph">
    <w:name w:val="old-price"/>
    <w:basedOn w:val="Normal"/>
    <w:rsid w:val="005C0DAB"/>
    <w:pPr>
      <w:spacing w:after="225" w:before="100" w:beforeAutospacing="1"/>
    </w:pPr>
  </w:style>
  <w:style w:customStyle="1" w:styleId="buy" w:type="paragraph">
    <w:name w:val="buy"/>
    <w:basedOn w:val="Normal"/>
    <w:rsid w:val="005C0DAB"/>
    <w:pPr>
      <w:spacing w:after="225" w:before="100" w:beforeAutospacing="1"/>
    </w:pPr>
  </w:style>
  <w:style w:customStyle="1" w:styleId="value" w:type="paragraph">
    <w:name w:val="value"/>
    <w:basedOn w:val="Normal"/>
    <w:rsid w:val="005C0DAB"/>
    <w:pPr>
      <w:spacing w:after="225" w:before="100" w:beforeAutospacing="1"/>
    </w:pPr>
  </w:style>
  <w:style w:customStyle="1" w:styleId="bx-wrapper" w:type="paragraph">
    <w:name w:val="bx-wrapper"/>
    <w:basedOn w:val="Normal"/>
    <w:rsid w:val="005C0DAB"/>
    <w:pPr>
      <w:spacing w:after="225" w:before="100" w:beforeAutospacing="1"/>
    </w:pPr>
  </w:style>
  <w:style w:customStyle="1" w:styleId="bx-pager" w:type="paragraph">
    <w:name w:val="bx-pager"/>
    <w:basedOn w:val="Normal"/>
    <w:rsid w:val="005C0DAB"/>
    <w:pPr>
      <w:spacing w:after="225" w:before="100" w:beforeAutospacing="1"/>
    </w:pPr>
  </w:style>
  <w:style w:customStyle="1" w:styleId="bx-prev" w:type="paragraph">
    <w:name w:val="bx-prev"/>
    <w:basedOn w:val="Normal"/>
    <w:rsid w:val="005C0DAB"/>
    <w:pPr>
      <w:spacing w:after="225" w:before="100" w:beforeAutospacing="1"/>
    </w:pPr>
  </w:style>
  <w:style w:customStyle="1" w:styleId="bx-next" w:type="paragraph">
    <w:name w:val="bx-next"/>
    <w:basedOn w:val="Normal"/>
    <w:rsid w:val="005C0DAB"/>
    <w:pPr>
      <w:spacing w:after="225" w:before="100" w:beforeAutospacing="1"/>
    </w:pPr>
  </w:style>
  <w:style w:customStyle="1" w:styleId="slide" w:type="paragraph">
    <w:name w:val="slide"/>
    <w:basedOn w:val="Normal"/>
    <w:rsid w:val="005C0DAB"/>
    <w:pPr>
      <w:spacing w:after="225" w:before="100" w:beforeAutospacing="1"/>
    </w:pPr>
  </w:style>
  <w:style w:customStyle="1" w:styleId="infocontent" w:type="paragraph">
    <w:name w:val="info_content"/>
    <w:basedOn w:val="Normal"/>
    <w:rsid w:val="005C0DAB"/>
    <w:pPr>
      <w:spacing w:after="225" w:before="100" w:beforeAutospacing="1"/>
    </w:pPr>
  </w:style>
  <w:style w:customStyle="1" w:styleId="bx-viewport" w:type="paragraph">
    <w:name w:val="bx-viewport"/>
    <w:basedOn w:val="Normal"/>
    <w:rsid w:val="005C0DAB"/>
    <w:pPr>
      <w:spacing w:after="225" w:before="100" w:beforeAutospacing="1"/>
    </w:pPr>
  </w:style>
  <w:style w:customStyle="1" w:styleId="has-image" w:type="paragraph">
    <w:name w:val="has-image"/>
    <w:basedOn w:val="Normal"/>
    <w:rsid w:val="005C0DAB"/>
    <w:pPr>
      <w:spacing w:after="225" w:before="100" w:beforeAutospacing="1"/>
    </w:pPr>
  </w:style>
  <w:style w:customStyle="1" w:styleId="hidden" w:type="paragraph">
    <w:name w:val="hidden"/>
    <w:basedOn w:val="Normal"/>
    <w:rsid w:val="005C0DAB"/>
    <w:pPr>
      <w:spacing w:after="225" w:before="100" w:beforeAutospacing="1"/>
    </w:pPr>
    <w:rPr>
      <w:vanish/>
    </w:rPr>
  </w:style>
  <w:style w:customStyle="1" w:styleId="input-error" w:type="paragraph">
    <w:name w:val="input-error"/>
    <w:basedOn w:val="Normal"/>
    <w:rsid w:val="005C0DAB"/>
    <w:pPr>
      <w:spacing w:after="225" w:before="100" w:beforeAutospacing="1"/>
    </w:pPr>
  </w:style>
  <w:style w:customStyle="1" w:styleId="key" w:type="character">
    <w:name w:val="key"/>
    <w:basedOn w:val="Zadanifontodlomka"/>
    <w:rsid w:val="005C0DAB"/>
    <w:rPr>
      <w:color w:val="666666"/>
    </w:rPr>
  </w:style>
  <w:style w:customStyle="1" w:styleId="space50px" w:type="character">
    <w:name w:val="space50px"/>
    <w:basedOn w:val="Zadanifontodlomka"/>
    <w:rsid w:val="005C0DAB"/>
  </w:style>
  <w:style w:customStyle="1" w:styleId="title1" w:type="paragraph">
    <w:name w:val="title1"/>
    <w:basedOn w:val="Normal"/>
    <w:rsid w:val="005C0DAB"/>
    <w:pPr>
      <w:spacing w:after="225" w:before="450" w:line="240" w:lineRule="atLeast"/>
    </w:pPr>
  </w:style>
  <w:style w:customStyle="1" w:styleId="natpis1" w:type="paragraph">
    <w:name w:val="natpis1"/>
    <w:basedOn w:val="Normal"/>
    <w:rsid w:val="005C0DAB"/>
    <w:pPr>
      <w:spacing w:after="225" w:before="240"/>
      <w:ind w:left="330"/>
    </w:pPr>
  </w:style>
  <w:style w:customStyle="1" w:styleId="bx-wrapper1" w:type="paragraph">
    <w:name w:val="bx-wrapper1"/>
    <w:basedOn w:val="Normal"/>
    <w:rsid w:val="005C0DAB"/>
    <w:pPr>
      <w:spacing w:after="225" w:before="100" w:beforeAutospacing="1"/>
    </w:pPr>
  </w:style>
  <w:style w:customStyle="1" w:styleId="bx-viewport1" w:type="paragraph">
    <w:name w:val="bx-viewport1"/>
    <w:basedOn w:val="Normal"/>
    <w:rsid w:val="005C0DAB"/>
    <w:pPr>
      <w:spacing w:after="225" w:before="100" w:beforeAutospacing="1"/>
    </w:pPr>
  </w:style>
  <w:style w:customStyle="1" w:styleId="bx-pager1" w:type="paragraph">
    <w:name w:val="bx-pager1"/>
    <w:basedOn w:val="Normal"/>
    <w:rsid w:val="005C0DAB"/>
    <w:pPr>
      <w:spacing w:after="225" w:before="100" w:beforeAutospacing="1"/>
    </w:pPr>
    <w:rPr>
      <w:vanish/>
    </w:rPr>
  </w:style>
  <w:style w:customStyle="1" w:styleId="bx-prev1" w:type="paragraph">
    <w:name w:val="bx-prev1"/>
    <w:basedOn w:val="Normal"/>
    <w:rsid w:val="005C0DAB"/>
    <w:pPr>
      <w:spacing w:after="225" w:before="100" w:beforeAutospacing="1"/>
    </w:pPr>
  </w:style>
  <w:style w:customStyle="1" w:styleId="bx-next1" w:type="paragraph">
    <w:name w:val="bx-next1"/>
    <w:basedOn w:val="Normal"/>
    <w:rsid w:val="005C0DAB"/>
    <w:pPr>
      <w:spacing w:after="225" w:before="100" w:beforeAutospacing="1"/>
    </w:pPr>
  </w:style>
  <w:style w:customStyle="1" w:styleId="slide1" w:type="paragraph">
    <w:name w:val="slide1"/>
    <w:basedOn w:val="Normal"/>
    <w:rsid w:val="005C0DAB"/>
    <w:pPr>
      <w:spacing w:after="225" w:before="100" w:beforeAutospacing="1"/>
      <w:jc w:val="center"/>
    </w:pPr>
  </w:style>
  <w:style w:customStyle="1" w:styleId="rg-caption1" w:type="paragraph">
    <w:name w:val="rg-caption1"/>
    <w:basedOn w:val="Normal"/>
    <w:rsid w:val="005C0DAB"/>
  </w:style>
  <w:style w:customStyle="1" w:styleId="news1" w:type="paragraph">
    <w:name w:val="news1"/>
    <w:basedOn w:val="Normal"/>
    <w:rsid w:val="005C0DAB"/>
    <w:pPr>
      <w:pBdr>
        <w:bottom w:color="E1E1E1" w:space="23" w:sz="6" w:val="single"/>
      </w:pBdr>
      <w:spacing w:after="225" w:before="100" w:beforeAutospacing="1"/>
    </w:pPr>
  </w:style>
  <w:style w:customStyle="1" w:styleId="image1" w:type="paragraph">
    <w:name w:val="image1"/>
    <w:basedOn w:val="Normal"/>
    <w:rsid w:val="005C0DAB"/>
    <w:pPr>
      <w:pBdr>
        <w:top w:color="F0F0F2" w:space="3" w:sz="6" w:val="single"/>
        <w:left w:color="F0F0F2" w:space="3" w:sz="6" w:val="single"/>
        <w:bottom w:color="F0F0F2" w:space="3" w:sz="6" w:val="single"/>
        <w:right w:color="F0F0F2" w:space="3" w:sz="6" w:val="single"/>
      </w:pBdr>
      <w:spacing w:after="225" w:before="100" w:beforeAutospacing="1"/>
    </w:pPr>
  </w:style>
  <w:style w:customStyle="1" w:styleId="content1" w:type="paragraph">
    <w:name w:val="content1"/>
    <w:basedOn w:val="Normal"/>
    <w:rsid w:val="005C0DAB"/>
    <w:pPr>
      <w:spacing w:after="225" w:before="100" w:beforeAutospacing="1"/>
    </w:pPr>
  </w:style>
  <w:style w:customStyle="1" w:styleId="date1" w:type="paragraph">
    <w:name w:val="date1"/>
    <w:basedOn w:val="Normal"/>
    <w:rsid w:val="005C0DAB"/>
    <w:pPr>
      <w:spacing w:after="300" w:before="100" w:beforeAutospacing="1"/>
    </w:pPr>
  </w:style>
  <w:style w:customStyle="1" w:styleId="date2" w:type="paragraph">
    <w:name w:val="date2"/>
    <w:basedOn w:val="Normal"/>
    <w:rsid w:val="005C0DAB"/>
    <w:pPr>
      <w:spacing w:after="300" w:before="100" w:beforeAutospacing="1"/>
    </w:pPr>
    <w:rPr>
      <w:b/>
      <w:bCs/>
    </w:rPr>
  </w:style>
  <w:style w:customStyle="1" w:styleId="item1" w:type="paragraph">
    <w:name w:val="item1"/>
    <w:basedOn w:val="Normal"/>
    <w:rsid w:val="005C0DAB"/>
    <w:pPr>
      <w:pBdr>
        <w:top w:color="E5E5E5" w:space="15" w:sz="6" w:val="single"/>
        <w:left w:color="E5E5E5" w:space="11" w:sz="6" w:val="single"/>
        <w:bottom w:color="E5E5E5" w:space="8" w:sz="6" w:val="single"/>
        <w:right w:color="E5E5E5" w:space="11" w:sz="6" w:val="single"/>
      </w:pBdr>
      <w:spacing w:after="825" w:before="100" w:beforeAutospacing="1"/>
      <w:ind w:right="360"/>
      <w:jc w:val="center"/>
    </w:pPr>
  </w:style>
  <w:style w:customStyle="1" w:styleId="marks1" w:type="paragraph">
    <w:name w:val="marks1"/>
    <w:basedOn w:val="Normal"/>
    <w:rsid w:val="005C0DAB"/>
    <w:pPr>
      <w:spacing w:after="75"/>
    </w:pPr>
  </w:style>
  <w:style w:customStyle="1" w:styleId="image2" w:type="paragraph">
    <w:name w:val="image2"/>
    <w:basedOn w:val="Normal"/>
    <w:rsid w:val="005C0DAB"/>
    <w:pPr>
      <w:spacing w:after="225" w:before="100" w:beforeAutospacing="1"/>
    </w:pPr>
  </w:style>
  <w:style w:customStyle="1" w:styleId="price1" w:type="paragraph">
    <w:name w:val="price1"/>
    <w:basedOn w:val="Normal"/>
    <w:rsid w:val="005C0DAB"/>
    <w:pPr>
      <w:spacing w:after="225" w:before="100" w:beforeAutospacing="1"/>
      <w:jc w:val="center"/>
    </w:pPr>
    <w:rPr>
      <w:b/>
      <w:bCs/>
      <w:color w:val="4080BE"/>
      <w:sz w:val="36"/>
      <w:szCs w:val="36"/>
    </w:rPr>
  </w:style>
  <w:style w:customStyle="1" w:styleId="more1" w:type="paragraph">
    <w:name w:val="more1"/>
    <w:basedOn w:val="Normal"/>
    <w:rsid w:val="005C0DAB"/>
    <w:pPr>
      <w:spacing w:after="225" w:before="100" w:beforeAutospacing="1" w:line="450" w:lineRule="atLeast"/>
    </w:pPr>
    <w:rPr>
      <w:b/>
      <w:bCs/>
      <w:caps/>
      <w:color w:val="FFFFFF"/>
      <w:sz w:val="21"/>
      <w:szCs w:val="21"/>
    </w:rPr>
  </w:style>
  <w:style w:customStyle="1" w:styleId="item2" w:type="paragraph">
    <w:name w:val="item2"/>
    <w:basedOn w:val="Normal"/>
    <w:rsid w:val="005C0DAB"/>
    <w:pPr>
      <w:spacing w:after="150"/>
      <w:ind w:left="45" w:right="45"/>
    </w:pPr>
  </w:style>
  <w:style w:customStyle="1" w:styleId="image3" w:type="paragraph">
    <w:name w:val="image3"/>
    <w:basedOn w:val="Normal"/>
    <w:rsid w:val="005C0DAB"/>
    <w:pPr>
      <w:pBdr>
        <w:top w:color="F0F0F2" w:space="3" w:sz="6" w:val="single"/>
        <w:left w:color="F0F0F2" w:space="3" w:sz="6" w:val="single"/>
        <w:bottom w:color="F0F0F2" w:space="3" w:sz="6" w:val="single"/>
        <w:right w:color="F0F0F2" w:space="3" w:sz="6" w:val="single"/>
      </w:pBdr>
      <w:spacing w:after="225" w:before="100" w:beforeAutospacing="1"/>
    </w:pPr>
  </w:style>
  <w:style w:customStyle="1" w:styleId="image4" w:type="paragraph">
    <w:name w:val="image4"/>
    <w:basedOn w:val="Normal"/>
    <w:rsid w:val="005C0DAB"/>
    <w:pPr>
      <w:pBdr>
        <w:top w:color="F0F0F2" w:space="3" w:sz="6" w:val="single"/>
        <w:left w:color="F0F0F2" w:space="3" w:sz="6" w:val="single"/>
        <w:bottom w:color="F0F0F2" w:space="3" w:sz="6" w:val="single"/>
        <w:right w:color="F0F0F2" w:space="3" w:sz="6" w:val="single"/>
      </w:pBdr>
      <w:shd w:color="auto" w:fill="70A0CE" w:val="clear"/>
      <w:spacing w:after="225" w:before="100" w:beforeAutospacing="1"/>
    </w:pPr>
  </w:style>
  <w:style w:customStyle="1" w:styleId="pager-prev1" w:type="paragraph">
    <w:name w:val="pager-prev1"/>
    <w:basedOn w:val="Normal"/>
    <w:rsid w:val="005C0DAB"/>
    <w:pPr>
      <w:spacing w:after="225" w:before="100" w:beforeAutospacing="1"/>
    </w:pPr>
  </w:style>
  <w:style w:customStyle="1" w:styleId="pager-next1" w:type="paragraph">
    <w:name w:val="pager-next1"/>
    <w:basedOn w:val="Normal"/>
    <w:rsid w:val="005C0DAB"/>
    <w:pPr>
      <w:spacing w:after="225" w:before="100" w:beforeAutospacing="1"/>
    </w:pPr>
  </w:style>
  <w:style w:customStyle="1" w:styleId="image5" w:type="paragraph">
    <w:name w:val="image5"/>
    <w:basedOn w:val="Normal"/>
    <w:rsid w:val="005C0DAB"/>
    <w:pPr>
      <w:pBdr>
        <w:top w:color="E5E5E5" w:space="15" w:sz="6" w:val="single"/>
        <w:left w:color="E5E5E5" w:space="11" w:sz="6" w:val="single"/>
        <w:bottom w:color="E5E5E5" w:space="15" w:sz="6" w:val="single"/>
        <w:right w:color="E5E5E5" w:space="11" w:sz="6" w:val="single"/>
      </w:pBdr>
      <w:spacing w:after="225" w:before="100" w:beforeAutospacing="1"/>
      <w:ind w:right="375"/>
      <w:jc w:val="center"/>
    </w:pPr>
  </w:style>
  <w:style w:customStyle="1" w:styleId="summary1" w:type="paragraph">
    <w:name w:val="summary1"/>
    <w:basedOn w:val="Normal"/>
    <w:rsid w:val="005C0DAB"/>
    <w:pPr>
      <w:spacing w:after="225" w:before="100" w:beforeAutospacing="1"/>
    </w:pPr>
  </w:style>
  <w:style w:customStyle="1" w:styleId="price2" w:type="paragraph">
    <w:name w:val="price2"/>
    <w:basedOn w:val="Normal"/>
    <w:rsid w:val="005C0DAB"/>
    <w:pPr>
      <w:spacing w:after="225" w:before="100" w:beforeAutospacing="1"/>
    </w:pPr>
    <w:rPr>
      <w:b/>
      <w:bCs/>
      <w:color w:val="4080BE"/>
      <w:sz w:val="36"/>
      <w:szCs w:val="36"/>
    </w:rPr>
  </w:style>
  <w:style w:customStyle="1" w:styleId="old-price1" w:type="paragraph">
    <w:name w:val="old-price1"/>
    <w:basedOn w:val="Normal"/>
    <w:rsid w:val="005C0DAB"/>
    <w:pPr>
      <w:spacing w:after="225"/>
    </w:pPr>
  </w:style>
  <w:style w:customStyle="1" w:styleId="value1" w:type="paragraph">
    <w:name w:val="value1"/>
    <w:basedOn w:val="Normal"/>
    <w:rsid w:val="005C0DAB"/>
    <w:pPr>
      <w:spacing w:after="225" w:before="100" w:beforeAutospacing="1"/>
    </w:pPr>
    <w:rPr>
      <w:strike/>
    </w:rPr>
  </w:style>
  <w:style w:customStyle="1" w:styleId="buy1" w:type="paragraph">
    <w:name w:val="buy1"/>
    <w:basedOn w:val="Normal"/>
    <w:rsid w:val="005C0DAB"/>
    <w:pPr>
      <w:spacing w:after="225" w:before="100" w:beforeAutospacing="1" w:line="600" w:lineRule="atLeast"/>
    </w:pPr>
    <w:rPr>
      <w:caps/>
      <w:color w:val="FFFFFF"/>
      <w:sz w:val="36"/>
      <w:szCs w:val="36"/>
    </w:rPr>
  </w:style>
  <w:style w:customStyle="1" w:styleId="infocontent1" w:type="paragraph">
    <w:name w:val="info_content1"/>
    <w:basedOn w:val="Normal"/>
    <w:rsid w:val="005C0DAB"/>
    <w:pPr>
      <w:spacing w:after="225" w:before="100" w:beforeAutospacing="1" w:line="315" w:lineRule="atLeast"/>
    </w:pPr>
    <w:rPr>
      <w:sz w:val="21"/>
      <w:szCs w:val="21"/>
    </w:rPr>
  </w:style>
  <w:style w:customStyle="1" w:styleId="has-image1" w:type="paragraph">
    <w:name w:val="has-image1"/>
    <w:basedOn w:val="Normal"/>
    <w:rsid w:val="005C0DAB"/>
    <w:pPr>
      <w:spacing w:after="225" w:before="100" w:beforeAutospacing="1"/>
    </w:pPr>
  </w:style>
  <w:style w:customStyle="1" w:styleId="input-last1" w:type="paragraph">
    <w:name w:val="input-last1"/>
    <w:basedOn w:val="Normal"/>
    <w:rsid w:val="005C0DAB"/>
    <w:pPr>
      <w:spacing w:after="225" w:before="100" w:beforeAutospacing="1"/>
    </w:pPr>
    <w:rPr>
      <w:vanish/>
    </w:rPr>
  </w:style>
  <w:style w:customStyle="1" w:styleId="input-error1" w:type="paragraph">
    <w:name w:val="input-error1"/>
    <w:basedOn w:val="Normal"/>
    <w:rsid w:val="005C0DAB"/>
    <w:pPr>
      <w:spacing w:after="225" w:before="100" w:beforeAutospacing="1"/>
    </w:pPr>
  </w:style>
  <w:style w:customStyle="1" w:styleId="important1" w:type="paragraph">
    <w:name w:val="important1"/>
    <w:basedOn w:val="Normal"/>
    <w:rsid w:val="005C0DAB"/>
    <w:pPr>
      <w:spacing w:after="225" w:before="100" w:beforeAutospacing="1"/>
    </w:pPr>
    <w:rPr>
      <w:color w:val="FF0000"/>
    </w:rPr>
  </w:style>
  <w:style w:customStyle="1" w:styleId="message-sent1" w:type="paragraph">
    <w:name w:val="message-sent1"/>
    <w:basedOn w:val="Normal"/>
    <w:rsid w:val="005C0DAB"/>
    <w:pPr>
      <w:pBdr>
        <w:bottom w:color="008000" w:space="0" w:sz="12" w:val="single"/>
      </w:pBdr>
      <w:spacing w:after="150" w:before="150"/>
    </w:pPr>
    <w:rPr>
      <w:color w:val="000000"/>
    </w:rPr>
  </w:style>
  <w:style w:customStyle="1" w:styleId="message-error1" w:type="paragraph">
    <w:name w:val="message-error1"/>
    <w:basedOn w:val="Normal"/>
    <w:rsid w:val="005C0DAB"/>
    <w:pPr>
      <w:pBdr>
        <w:bottom w:color="FF0000" w:space="0" w:sz="12" w:val="single"/>
      </w:pBdr>
      <w:spacing w:after="150" w:before="150"/>
    </w:pPr>
    <w:rPr>
      <w:color w:val="000000"/>
    </w:rPr>
  </w:style>
  <w:style w:customStyle="1" w:styleId="inner1" w:type="paragraph">
    <w:name w:val="inner1"/>
    <w:basedOn w:val="Normal"/>
    <w:rsid w:val="005C0DAB"/>
    <w:pPr>
      <w:spacing w:after="225" w:before="100" w:beforeAutospacing="1"/>
    </w:pPr>
  </w:style>
  <w:style w:customStyle="1" w:styleId="glagoljica1" w:type="paragraph">
    <w:name w:val="glagoljica1"/>
    <w:basedOn w:val="Normal"/>
    <w:rsid w:val="005C0DAB"/>
    <w:pPr>
      <w:spacing w:after="225" w:before="100" w:beforeAutospacing="1"/>
    </w:pPr>
  </w:style>
  <w:style w:customStyle="1" w:styleId="links1" w:type="paragraph">
    <w:name w:val="links1"/>
    <w:basedOn w:val="Normal"/>
    <w:rsid w:val="005C0DAB"/>
    <w:pPr>
      <w:spacing w:after="225" w:before="100" w:beforeAutospacing="1"/>
      <w:textAlignment w:val="top"/>
    </w:pPr>
  </w:style>
  <w:style w:customStyle="1" w:styleId="right1" w:type="paragraph">
    <w:name w:val="right1"/>
    <w:basedOn w:val="Normal"/>
    <w:rsid w:val="005C0DAB"/>
    <w:pPr>
      <w:spacing w:after="225" w:before="100" w:beforeAutospacing="1"/>
    </w:pPr>
  </w:style>
  <w:style w:customStyle="1" w:styleId="content2" w:type="paragraph">
    <w:name w:val="content2"/>
    <w:basedOn w:val="Normal"/>
    <w:rsid w:val="005C0DAB"/>
  </w:style>
  <w:style w:customStyle="1" w:styleId="tb-na18" w:type="paragraph">
    <w:name w:val="tb-na18"/>
    <w:basedOn w:val="Normal"/>
    <w:rsid w:val="005C0DAB"/>
    <w:pPr>
      <w:spacing w:after="225" w:before="100" w:beforeAutospacing="1"/>
      <w:jc w:val="center"/>
    </w:pPr>
    <w:rPr>
      <w:b/>
      <w:bCs/>
      <w:sz w:val="40"/>
      <w:szCs w:val="40"/>
    </w:rPr>
  </w:style>
  <w:style w:customStyle="1" w:styleId="fullwidth" w:type="paragraph">
    <w:name w:val="fullwidth"/>
    <w:basedOn w:val="Normal"/>
    <w:rsid w:val="005C0DAB"/>
    <w:pPr>
      <w:spacing w:after="225" w:before="100" w:beforeAutospacing="1"/>
    </w:pPr>
  </w:style>
  <w:style w:customStyle="1" w:styleId="article-column" w:type="paragraph">
    <w:name w:val="article-column"/>
    <w:basedOn w:val="Normal"/>
    <w:rsid w:val="005C0DAB"/>
    <w:pPr>
      <w:spacing w:after="225" w:before="100" w:beforeAutospacing="1"/>
    </w:pPr>
  </w:style>
  <w:style w:customStyle="1" w:styleId="title2" w:type="paragraph">
    <w:name w:val="title2"/>
    <w:basedOn w:val="Normal"/>
    <w:rsid w:val="005C0DAB"/>
    <w:pPr>
      <w:spacing w:after="225" w:before="450" w:line="240" w:lineRule="atLeast"/>
    </w:pPr>
  </w:style>
  <w:style w:customStyle="1" w:styleId="natpis2" w:type="paragraph">
    <w:name w:val="natpis2"/>
    <w:basedOn w:val="Normal"/>
    <w:rsid w:val="005C0DAB"/>
    <w:pPr>
      <w:spacing w:after="225" w:before="240"/>
      <w:ind w:left="330"/>
    </w:pPr>
  </w:style>
  <w:style w:customStyle="1" w:styleId="bx-wrapper2" w:type="paragraph">
    <w:name w:val="bx-wrapper2"/>
    <w:basedOn w:val="Normal"/>
    <w:rsid w:val="005C0DAB"/>
    <w:pPr>
      <w:spacing w:after="225" w:before="100" w:beforeAutospacing="1"/>
    </w:pPr>
  </w:style>
  <w:style w:customStyle="1" w:styleId="bx-viewport2" w:type="paragraph">
    <w:name w:val="bx-viewport2"/>
    <w:basedOn w:val="Normal"/>
    <w:rsid w:val="005C0DAB"/>
    <w:pPr>
      <w:spacing w:after="225" w:before="100" w:beforeAutospacing="1"/>
    </w:pPr>
  </w:style>
  <w:style w:customStyle="1" w:styleId="bx-pager2" w:type="paragraph">
    <w:name w:val="bx-pager2"/>
    <w:basedOn w:val="Normal"/>
    <w:rsid w:val="005C0DAB"/>
    <w:pPr>
      <w:spacing w:after="225" w:before="100" w:beforeAutospacing="1"/>
    </w:pPr>
    <w:rPr>
      <w:vanish/>
    </w:rPr>
  </w:style>
  <w:style w:customStyle="1" w:styleId="bx-prev2" w:type="paragraph">
    <w:name w:val="bx-prev2"/>
    <w:basedOn w:val="Normal"/>
    <w:rsid w:val="005C0DAB"/>
    <w:pPr>
      <w:spacing w:after="225" w:before="100" w:beforeAutospacing="1"/>
    </w:pPr>
  </w:style>
  <w:style w:customStyle="1" w:styleId="bx-next2" w:type="paragraph">
    <w:name w:val="bx-next2"/>
    <w:basedOn w:val="Normal"/>
    <w:rsid w:val="005C0DAB"/>
    <w:pPr>
      <w:spacing w:after="225" w:before="100" w:beforeAutospacing="1"/>
    </w:pPr>
  </w:style>
  <w:style w:customStyle="1" w:styleId="slide2" w:type="paragraph">
    <w:name w:val="slide2"/>
    <w:basedOn w:val="Normal"/>
    <w:rsid w:val="005C0DAB"/>
    <w:pPr>
      <w:spacing w:after="225" w:before="100" w:beforeAutospacing="1"/>
      <w:jc w:val="center"/>
    </w:pPr>
  </w:style>
  <w:style w:customStyle="1" w:styleId="rg-caption2" w:type="paragraph">
    <w:name w:val="rg-caption2"/>
    <w:basedOn w:val="Normal"/>
    <w:rsid w:val="005C0DAB"/>
  </w:style>
  <w:style w:customStyle="1" w:styleId="news2" w:type="paragraph">
    <w:name w:val="news2"/>
    <w:basedOn w:val="Normal"/>
    <w:rsid w:val="005C0DAB"/>
    <w:pPr>
      <w:pBdr>
        <w:bottom w:color="E1E1E1" w:space="23" w:sz="6" w:val="single"/>
      </w:pBdr>
      <w:spacing w:after="225" w:before="100" w:beforeAutospacing="1"/>
    </w:pPr>
  </w:style>
  <w:style w:customStyle="1" w:styleId="image6" w:type="paragraph">
    <w:name w:val="image6"/>
    <w:basedOn w:val="Normal"/>
    <w:rsid w:val="005C0DAB"/>
    <w:pPr>
      <w:pBdr>
        <w:top w:color="F0F0F2" w:space="3" w:sz="6" w:val="single"/>
        <w:left w:color="F0F0F2" w:space="3" w:sz="6" w:val="single"/>
        <w:bottom w:color="F0F0F2" w:space="3" w:sz="6" w:val="single"/>
        <w:right w:color="F0F0F2" w:space="3" w:sz="6" w:val="single"/>
      </w:pBdr>
      <w:spacing w:after="225" w:before="100" w:beforeAutospacing="1"/>
    </w:pPr>
  </w:style>
  <w:style w:customStyle="1" w:styleId="content3" w:type="paragraph">
    <w:name w:val="content3"/>
    <w:basedOn w:val="Normal"/>
    <w:rsid w:val="005C0DAB"/>
    <w:pPr>
      <w:spacing w:after="225" w:before="100" w:beforeAutospacing="1"/>
    </w:pPr>
  </w:style>
  <w:style w:customStyle="1" w:styleId="date3" w:type="paragraph">
    <w:name w:val="date3"/>
    <w:basedOn w:val="Normal"/>
    <w:rsid w:val="005C0DAB"/>
    <w:pPr>
      <w:spacing w:after="300" w:before="100" w:beforeAutospacing="1"/>
    </w:pPr>
  </w:style>
  <w:style w:customStyle="1" w:styleId="date4" w:type="paragraph">
    <w:name w:val="date4"/>
    <w:basedOn w:val="Normal"/>
    <w:rsid w:val="005C0DAB"/>
    <w:pPr>
      <w:spacing w:after="300" w:before="100" w:beforeAutospacing="1"/>
    </w:pPr>
    <w:rPr>
      <w:b/>
      <w:bCs/>
    </w:rPr>
  </w:style>
  <w:style w:customStyle="1" w:styleId="item3" w:type="paragraph">
    <w:name w:val="item3"/>
    <w:basedOn w:val="Normal"/>
    <w:rsid w:val="005C0DAB"/>
    <w:pPr>
      <w:pBdr>
        <w:top w:color="E5E5E5" w:space="15" w:sz="6" w:val="single"/>
        <w:left w:color="E5E5E5" w:space="11" w:sz="6" w:val="single"/>
        <w:bottom w:color="E5E5E5" w:space="8" w:sz="6" w:val="single"/>
        <w:right w:color="E5E5E5" w:space="11" w:sz="6" w:val="single"/>
      </w:pBdr>
      <w:spacing w:after="825" w:before="100" w:beforeAutospacing="1"/>
      <w:ind w:right="360"/>
      <w:jc w:val="center"/>
    </w:pPr>
  </w:style>
  <w:style w:customStyle="1" w:styleId="marks2" w:type="paragraph">
    <w:name w:val="marks2"/>
    <w:basedOn w:val="Normal"/>
    <w:rsid w:val="005C0DAB"/>
    <w:pPr>
      <w:spacing w:after="75"/>
    </w:pPr>
  </w:style>
  <w:style w:customStyle="1" w:styleId="image7" w:type="paragraph">
    <w:name w:val="image7"/>
    <w:basedOn w:val="Normal"/>
    <w:rsid w:val="005C0DAB"/>
    <w:pPr>
      <w:spacing w:after="225" w:before="100" w:beforeAutospacing="1"/>
    </w:pPr>
  </w:style>
  <w:style w:customStyle="1" w:styleId="price3" w:type="paragraph">
    <w:name w:val="price3"/>
    <w:basedOn w:val="Normal"/>
    <w:rsid w:val="005C0DAB"/>
    <w:pPr>
      <w:spacing w:after="225" w:before="100" w:beforeAutospacing="1"/>
      <w:jc w:val="center"/>
    </w:pPr>
    <w:rPr>
      <w:b/>
      <w:bCs/>
      <w:color w:val="4080BE"/>
      <w:sz w:val="36"/>
      <w:szCs w:val="36"/>
    </w:rPr>
  </w:style>
  <w:style w:customStyle="1" w:styleId="more2" w:type="paragraph">
    <w:name w:val="more2"/>
    <w:basedOn w:val="Normal"/>
    <w:rsid w:val="005C0DAB"/>
    <w:pPr>
      <w:spacing w:after="225" w:before="100" w:beforeAutospacing="1" w:line="450" w:lineRule="atLeast"/>
    </w:pPr>
    <w:rPr>
      <w:b/>
      <w:bCs/>
      <w:caps/>
      <w:color w:val="FFFFFF"/>
      <w:sz w:val="21"/>
      <w:szCs w:val="21"/>
    </w:rPr>
  </w:style>
  <w:style w:customStyle="1" w:styleId="item4" w:type="paragraph">
    <w:name w:val="item4"/>
    <w:basedOn w:val="Normal"/>
    <w:rsid w:val="005C0DAB"/>
    <w:pPr>
      <w:spacing w:after="150"/>
      <w:ind w:left="45" w:right="45"/>
    </w:pPr>
  </w:style>
  <w:style w:customStyle="1" w:styleId="image8" w:type="paragraph">
    <w:name w:val="image8"/>
    <w:basedOn w:val="Normal"/>
    <w:rsid w:val="005C0DAB"/>
    <w:pPr>
      <w:pBdr>
        <w:top w:color="F0F0F2" w:space="3" w:sz="6" w:val="single"/>
        <w:left w:color="F0F0F2" w:space="3" w:sz="6" w:val="single"/>
        <w:bottom w:color="F0F0F2" w:space="3" w:sz="6" w:val="single"/>
        <w:right w:color="F0F0F2" w:space="3" w:sz="6" w:val="single"/>
      </w:pBdr>
      <w:spacing w:after="225" w:before="100" w:beforeAutospacing="1"/>
    </w:pPr>
  </w:style>
  <w:style w:customStyle="1" w:styleId="image9" w:type="paragraph">
    <w:name w:val="image9"/>
    <w:basedOn w:val="Normal"/>
    <w:rsid w:val="005C0DAB"/>
    <w:pPr>
      <w:pBdr>
        <w:top w:color="F0F0F2" w:space="3" w:sz="6" w:val="single"/>
        <w:left w:color="F0F0F2" w:space="3" w:sz="6" w:val="single"/>
        <w:bottom w:color="F0F0F2" w:space="3" w:sz="6" w:val="single"/>
        <w:right w:color="F0F0F2" w:space="3" w:sz="6" w:val="single"/>
      </w:pBdr>
      <w:shd w:color="auto" w:fill="70A0CE" w:val="clear"/>
      <w:spacing w:after="225" w:before="100" w:beforeAutospacing="1"/>
    </w:pPr>
  </w:style>
  <w:style w:customStyle="1" w:styleId="pager-prev2" w:type="paragraph">
    <w:name w:val="pager-prev2"/>
    <w:basedOn w:val="Normal"/>
    <w:rsid w:val="005C0DAB"/>
    <w:pPr>
      <w:spacing w:after="225" w:before="100" w:beforeAutospacing="1"/>
    </w:pPr>
  </w:style>
  <w:style w:customStyle="1" w:styleId="pager-next2" w:type="paragraph">
    <w:name w:val="pager-next2"/>
    <w:basedOn w:val="Normal"/>
    <w:rsid w:val="005C0DAB"/>
    <w:pPr>
      <w:spacing w:after="225" w:before="100" w:beforeAutospacing="1"/>
    </w:pPr>
  </w:style>
  <w:style w:customStyle="1" w:styleId="image10" w:type="paragraph">
    <w:name w:val="image10"/>
    <w:basedOn w:val="Normal"/>
    <w:rsid w:val="005C0DAB"/>
    <w:pPr>
      <w:pBdr>
        <w:top w:color="E5E5E5" w:space="15" w:sz="6" w:val="single"/>
        <w:left w:color="E5E5E5" w:space="11" w:sz="6" w:val="single"/>
        <w:bottom w:color="E5E5E5" w:space="15" w:sz="6" w:val="single"/>
        <w:right w:color="E5E5E5" w:space="11" w:sz="6" w:val="single"/>
      </w:pBdr>
      <w:spacing w:after="225" w:before="100" w:beforeAutospacing="1"/>
      <w:ind w:right="375"/>
      <w:jc w:val="center"/>
    </w:pPr>
  </w:style>
  <w:style w:customStyle="1" w:styleId="summary2" w:type="paragraph">
    <w:name w:val="summary2"/>
    <w:basedOn w:val="Normal"/>
    <w:rsid w:val="005C0DAB"/>
    <w:pPr>
      <w:spacing w:after="225" w:before="100" w:beforeAutospacing="1"/>
    </w:pPr>
  </w:style>
  <w:style w:customStyle="1" w:styleId="price4" w:type="paragraph">
    <w:name w:val="price4"/>
    <w:basedOn w:val="Normal"/>
    <w:rsid w:val="005C0DAB"/>
    <w:pPr>
      <w:spacing w:after="225" w:before="100" w:beforeAutospacing="1"/>
    </w:pPr>
    <w:rPr>
      <w:b/>
      <w:bCs/>
      <w:color w:val="4080BE"/>
      <w:sz w:val="36"/>
      <w:szCs w:val="36"/>
    </w:rPr>
  </w:style>
  <w:style w:customStyle="1" w:styleId="old-price2" w:type="paragraph">
    <w:name w:val="old-price2"/>
    <w:basedOn w:val="Normal"/>
    <w:rsid w:val="005C0DAB"/>
    <w:pPr>
      <w:spacing w:after="225"/>
    </w:pPr>
  </w:style>
  <w:style w:customStyle="1" w:styleId="value2" w:type="paragraph">
    <w:name w:val="value2"/>
    <w:basedOn w:val="Normal"/>
    <w:rsid w:val="005C0DAB"/>
    <w:pPr>
      <w:spacing w:after="225" w:before="100" w:beforeAutospacing="1"/>
    </w:pPr>
    <w:rPr>
      <w:strike/>
    </w:rPr>
  </w:style>
  <w:style w:customStyle="1" w:styleId="buy2" w:type="paragraph">
    <w:name w:val="buy2"/>
    <w:basedOn w:val="Normal"/>
    <w:rsid w:val="005C0DAB"/>
    <w:pPr>
      <w:spacing w:after="225" w:before="100" w:beforeAutospacing="1" w:line="600" w:lineRule="atLeast"/>
    </w:pPr>
    <w:rPr>
      <w:caps/>
      <w:color w:val="FFFFFF"/>
      <w:sz w:val="36"/>
      <w:szCs w:val="36"/>
    </w:rPr>
  </w:style>
  <w:style w:customStyle="1" w:styleId="infocontent2" w:type="paragraph">
    <w:name w:val="info_content2"/>
    <w:basedOn w:val="Normal"/>
    <w:rsid w:val="005C0DAB"/>
    <w:pPr>
      <w:spacing w:after="225" w:before="100" w:beforeAutospacing="1" w:line="315" w:lineRule="atLeast"/>
    </w:pPr>
    <w:rPr>
      <w:sz w:val="21"/>
      <w:szCs w:val="21"/>
    </w:rPr>
  </w:style>
  <w:style w:customStyle="1" w:styleId="has-image2" w:type="paragraph">
    <w:name w:val="has-image2"/>
    <w:basedOn w:val="Normal"/>
    <w:rsid w:val="005C0DAB"/>
    <w:pPr>
      <w:spacing w:after="225" w:before="100" w:beforeAutospacing="1"/>
    </w:pPr>
  </w:style>
  <w:style w:customStyle="1" w:styleId="input-last2" w:type="paragraph">
    <w:name w:val="input-last2"/>
    <w:basedOn w:val="Normal"/>
    <w:rsid w:val="005C0DAB"/>
    <w:pPr>
      <w:spacing w:after="225" w:before="100" w:beforeAutospacing="1"/>
    </w:pPr>
    <w:rPr>
      <w:vanish/>
    </w:rPr>
  </w:style>
  <w:style w:customStyle="1" w:styleId="input-error2" w:type="paragraph">
    <w:name w:val="input-error2"/>
    <w:basedOn w:val="Normal"/>
    <w:rsid w:val="005C0DAB"/>
    <w:pPr>
      <w:spacing w:after="225" w:before="100" w:beforeAutospacing="1"/>
    </w:pPr>
  </w:style>
  <w:style w:customStyle="1" w:styleId="important2" w:type="paragraph">
    <w:name w:val="important2"/>
    <w:basedOn w:val="Normal"/>
    <w:rsid w:val="005C0DAB"/>
    <w:pPr>
      <w:spacing w:after="225" w:before="100" w:beforeAutospacing="1"/>
    </w:pPr>
    <w:rPr>
      <w:color w:val="FF0000"/>
    </w:rPr>
  </w:style>
  <w:style w:customStyle="1" w:styleId="message-sent2" w:type="paragraph">
    <w:name w:val="message-sent2"/>
    <w:basedOn w:val="Normal"/>
    <w:rsid w:val="005C0DAB"/>
    <w:pPr>
      <w:pBdr>
        <w:bottom w:color="008000" w:space="0" w:sz="12" w:val="single"/>
      </w:pBdr>
      <w:spacing w:after="150" w:before="150"/>
    </w:pPr>
    <w:rPr>
      <w:color w:val="000000"/>
    </w:rPr>
  </w:style>
  <w:style w:customStyle="1" w:styleId="message-error2" w:type="paragraph">
    <w:name w:val="message-error2"/>
    <w:basedOn w:val="Normal"/>
    <w:rsid w:val="005C0DAB"/>
    <w:pPr>
      <w:pBdr>
        <w:bottom w:color="FF0000" w:space="0" w:sz="12" w:val="single"/>
      </w:pBdr>
      <w:spacing w:after="150" w:before="150"/>
    </w:pPr>
    <w:rPr>
      <w:color w:val="000000"/>
    </w:rPr>
  </w:style>
  <w:style w:customStyle="1" w:styleId="inner2" w:type="paragraph">
    <w:name w:val="inner2"/>
    <w:basedOn w:val="Normal"/>
    <w:rsid w:val="005C0DAB"/>
    <w:pPr>
      <w:spacing w:after="225" w:before="100" w:beforeAutospacing="1"/>
    </w:pPr>
  </w:style>
  <w:style w:customStyle="1" w:styleId="glagoljica2" w:type="paragraph">
    <w:name w:val="glagoljica2"/>
    <w:basedOn w:val="Normal"/>
    <w:rsid w:val="005C0DAB"/>
    <w:pPr>
      <w:spacing w:after="225" w:before="100" w:beforeAutospacing="1"/>
    </w:pPr>
  </w:style>
  <w:style w:customStyle="1" w:styleId="links2" w:type="paragraph">
    <w:name w:val="links2"/>
    <w:basedOn w:val="Normal"/>
    <w:rsid w:val="005C0DAB"/>
    <w:pPr>
      <w:spacing w:after="225" w:before="100" w:beforeAutospacing="1"/>
      <w:textAlignment w:val="top"/>
    </w:pPr>
  </w:style>
  <w:style w:customStyle="1" w:styleId="right2" w:type="paragraph">
    <w:name w:val="right2"/>
    <w:basedOn w:val="Normal"/>
    <w:rsid w:val="005C0DAB"/>
    <w:pPr>
      <w:spacing w:after="225" w:before="100" w:beforeAutospacing="1"/>
    </w:pPr>
  </w:style>
  <w:style w:customStyle="1" w:styleId="content4" w:type="paragraph">
    <w:name w:val="content4"/>
    <w:basedOn w:val="Normal"/>
    <w:rsid w:val="005C0DAB"/>
  </w:style>
  <w:style w:customStyle="1" w:styleId="article-column1" w:type="paragraph">
    <w:name w:val="article-column1"/>
    <w:basedOn w:val="Normal"/>
    <w:rsid w:val="005C0DAB"/>
    <w:pPr>
      <w:spacing w:after="225" w:before="100" w:beforeAutospacing="1" w:line="336" w:lineRule="atLeast"/>
    </w:pPr>
  </w:style>
  <w:style w:customStyle="1" w:styleId="fullwidth1" w:type="paragraph">
    <w:name w:val="fullwidth1"/>
    <w:basedOn w:val="Normal"/>
    <w:rsid w:val="005C0DAB"/>
    <w:pPr>
      <w:spacing w:after="225" w:before="100" w:beforeAutospacing="1" w:line="336" w:lineRule="atLeast"/>
    </w:pPr>
  </w:style>
  <w:style w:customStyle="1" w:styleId="tb-na181" w:type="paragraph">
    <w:name w:val="tb-na181"/>
    <w:basedOn w:val="Normal"/>
    <w:rsid w:val="005C0DAB"/>
    <w:pPr>
      <w:spacing w:after="225" w:before="100" w:beforeAutospacing="1" w:line="336" w:lineRule="atLeast"/>
    </w:pPr>
    <w:rPr>
      <w:caps/>
    </w:rPr>
  </w:style>
  <w:style w:customStyle="1" w:styleId="broj-d" w:type="paragraph">
    <w:name w:val="broj-d"/>
    <w:basedOn w:val="Normal"/>
    <w:rsid w:val="005C0DAB"/>
    <w:pPr>
      <w:spacing w:after="225" w:before="100" w:beforeAutospacing="1"/>
      <w:jc w:val="right"/>
    </w:pPr>
    <w:rPr>
      <w:b/>
      <w:bCs/>
      <w:sz w:val="26"/>
      <w:szCs w:val="26"/>
    </w:rPr>
  </w:style>
  <w:style w:customStyle="1" w:styleId="podnaslov" w:type="paragraph">
    <w:name w:val="podnaslov"/>
    <w:basedOn w:val="Normal"/>
    <w:rsid w:val="005C0DAB"/>
    <w:pPr>
      <w:spacing w:after="225" w:before="100" w:beforeAutospacing="1"/>
    </w:pPr>
    <w:rPr>
      <w:sz w:val="28"/>
      <w:szCs w:val="28"/>
    </w:rPr>
  </w:style>
  <w:style w:customStyle="1" w:styleId="podnaslov-2" w:type="paragraph">
    <w:name w:val="podnaslov-2"/>
    <w:basedOn w:val="Normal"/>
    <w:rsid w:val="005C0DAB"/>
    <w:pPr>
      <w:spacing w:after="225" w:before="100" w:beforeAutospacing="1"/>
    </w:pPr>
    <w:rPr>
      <w:sz w:val="28"/>
      <w:szCs w:val="28"/>
    </w:rPr>
  </w:style>
  <w:style w:customStyle="1" w:styleId="potpis-ovlastene" w:type="paragraph">
    <w:name w:val="potpis-ovlastene"/>
    <w:basedOn w:val="Normal"/>
    <w:rsid w:val="005C0DAB"/>
    <w:pPr>
      <w:spacing w:after="225" w:before="100" w:beforeAutospacing="1"/>
      <w:ind w:left="7344"/>
      <w:jc w:val="center"/>
    </w:pPr>
  </w:style>
  <w:style w:customStyle="1" w:styleId="t-10" w:type="paragraph">
    <w:name w:val="t-10"/>
    <w:basedOn w:val="Normal"/>
    <w:rsid w:val="005C0DAB"/>
    <w:pPr>
      <w:spacing w:after="225" w:before="100" w:beforeAutospacing="1"/>
    </w:pPr>
    <w:rPr>
      <w:sz w:val="26"/>
      <w:szCs w:val="26"/>
    </w:rPr>
  </w:style>
  <w:style w:customStyle="1" w:styleId="t-10-9" w:type="paragraph">
    <w:name w:val="t-10-9"/>
    <w:basedOn w:val="Normal"/>
    <w:rsid w:val="005C0DAB"/>
    <w:pPr>
      <w:spacing w:after="225" w:before="100" w:beforeAutospacing="1"/>
    </w:pPr>
    <w:rPr>
      <w:sz w:val="26"/>
      <w:szCs w:val="26"/>
    </w:rPr>
  </w:style>
  <w:style w:customStyle="1" w:styleId="t-10-9-fett" w:type="paragraph">
    <w:name w:val="t-10-9-fett"/>
    <w:basedOn w:val="Normal"/>
    <w:rsid w:val="005C0DAB"/>
    <w:pPr>
      <w:spacing w:after="225" w:before="100" w:beforeAutospacing="1"/>
    </w:pPr>
    <w:rPr>
      <w:b/>
      <w:bCs/>
      <w:sz w:val="26"/>
      <w:szCs w:val="26"/>
    </w:rPr>
  </w:style>
  <w:style w:customStyle="1" w:styleId="t-10-9-kurz-s" w:type="paragraph">
    <w:name w:val="t-10-9-kurz-s"/>
    <w:basedOn w:val="Normal"/>
    <w:rsid w:val="005C0DAB"/>
    <w:pPr>
      <w:spacing w:after="225" w:before="100" w:beforeAutospacing="1"/>
      <w:jc w:val="center"/>
    </w:pPr>
    <w:rPr>
      <w:i/>
      <w:iCs/>
      <w:sz w:val="26"/>
      <w:szCs w:val="26"/>
    </w:rPr>
  </w:style>
  <w:style w:customStyle="1" w:styleId="t-10-9-sred" w:type="paragraph">
    <w:name w:val="t-10-9-sred"/>
    <w:basedOn w:val="Normal"/>
    <w:rsid w:val="005C0DAB"/>
    <w:pPr>
      <w:spacing w:after="225" w:before="100" w:beforeAutospacing="1"/>
      <w:jc w:val="center"/>
    </w:pPr>
    <w:rPr>
      <w:sz w:val="26"/>
      <w:szCs w:val="26"/>
    </w:rPr>
  </w:style>
  <w:style w:customStyle="1" w:styleId="t-11-9-fett" w:type="paragraph">
    <w:name w:val="t-11-9-fett"/>
    <w:basedOn w:val="Normal"/>
    <w:rsid w:val="005C0DAB"/>
    <w:pPr>
      <w:spacing w:after="225" w:before="100" w:beforeAutospacing="1"/>
    </w:pPr>
    <w:rPr>
      <w:b/>
      <w:bCs/>
      <w:sz w:val="28"/>
      <w:szCs w:val="28"/>
    </w:rPr>
  </w:style>
  <w:style w:customStyle="1" w:styleId="t-11-9-kurz-s" w:type="paragraph">
    <w:name w:val="t-11-9-kurz-s"/>
    <w:basedOn w:val="Normal"/>
    <w:rsid w:val="005C0DAB"/>
    <w:pPr>
      <w:spacing w:after="225" w:before="100" w:beforeAutospacing="1"/>
      <w:jc w:val="center"/>
    </w:pPr>
    <w:rPr>
      <w:i/>
      <w:iCs/>
      <w:sz w:val="28"/>
      <w:szCs w:val="28"/>
    </w:rPr>
  </w:style>
  <w:style w:customStyle="1" w:styleId="t-11-9-sred" w:type="paragraph">
    <w:name w:val="t-11-9-sred"/>
    <w:basedOn w:val="Normal"/>
    <w:rsid w:val="005C0DAB"/>
    <w:pPr>
      <w:spacing w:after="225" w:before="100" w:beforeAutospacing="1"/>
      <w:jc w:val="center"/>
    </w:pPr>
    <w:rPr>
      <w:sz w:val="28"/>
      <w:szCs w:val="28"/>
    </w:rPr>
  </w:style>
  <w:style w:customStyle="1" w:styleId="t-12-9-fett-s" w:type="paragraph">
    <w:name w:val="t-12-9-fett-s"/>
    <w:basedOn w:val="Normal"/>
    <w:rsid w:val="005C0DAB"/>
    <w:pPr>
      <w:spacing w:after="225" w:before="100" w:beforeAutospacing="1"/>
      <w:jc w:val="center"/>
    </w:pPr>
    <w:rPr>
      <w:b/>
      <w:bCs/>
      <w:sz w:val="28"/>
      <w:szCs w:val="28"/>
    </w:rPr>
  </w:style>
  <w:style w:customStyle="1" w:styleId="t-12-9-sred" w:type="paragraph">
    <w:name w:val="t-12-9-sred"/>
    <w:basedOn w:val="Normal"/>
    <w:rsid w:val="005C0DAB"/>
    <w:pPr>
      <w:spacing w:after="225" w:before="100" w:beforeAutospacing="1"/>
      <w:jc w:val="center"/>
    </w:pPr>
    <w:rPr>
      <w:sz w:val="28"/>
      <w:szCs w:val="28"/>
    </w:rPr>
  </w:style>
  <w:style w:customStyle="1" w:styleId="t-8-7-fett-s" w:type="paragraph">
    <w:name w:val="t-8-7-fett-s"/>
    <w:basedOn w:val="Normal"/>
    <w:rsid w:val="005C0DAB"/>
    <w:pPr>
      <w:spacing w:after="225" w:before="100" w:beforeAutospacing="1"/>
      <w:jc w:val="center"/>
    </w:pPr>
    <w:rPr>
      <w:b/>
      <w:bCs/>
    </w:rPr>
  </w:style>
  <w:style w:customStyle="1" w:styleId="t-9-8-fett-l" w:type="paragraph">
    <w:name w:val="t-9-8-fett-l"/>
    <w:basedOn w:val="Normal"/>
    <w:rsid w:val="005C0DAB"/>
    <w:pPr>
      <w:spacing w:after="225" w:before="100" w:beforeAutospacing="1"/>
    </w:pPr>
    <w:rPr>
      <w:b/>
      <w:bCs/>
    </w:rPr>
  </w:style>
  <w:style w:customStyle="1" w:styleId="t-9-8-kurz-l" w:type="paragraph">
    <w:name w:val="t-9-8-kurz-l"/>
    <w:basedOn w:val="Normal"/>
    <w:rsid w:val="005C0DAB"/>
    <w:pPr>
      <w:spacing w:after="225" w:before="100" w:beforeAutospacing="1"/>
    </w:pPr>
    <w:rPr>
      <w:i/>
      <w:iCs/>
    </w:rPr>
  </w:style>
  <w:style w:customStyle="1" w:styleId="t-9-8-kurz-s" w:type="paragraph">
    <w:name w:val="t-9-8-kurz-s"/>
    <w:basedOn w:val="Normal"/>
    <w:rsid w:val="005C0DAB"/>
    <w:pPr>
      <w:spacing w:after="225" w:before="100" w:beforeAutospacing="1"/>
      <w:jc w:val="center"/>
    </w:pPr>
    <w:rPr>
      <w:i/>
      <w:iCs/>
    </w:rPr>
  </w:style>
  <w:style w:customStyle="1" w:styleId="t-9-8-potpis" w:type="paragraph">
    <w:name w:val="t-9-8-potpis"/>
    <w:basedOn w:val="Normal"/>
    <w:rsid w:val="005C0DAB"/>
    <w:pPr>
      <w:spacing w:after="225" w:before="100" w:beforeAutospacing="1"/>
      <w:ind w:left="7344"/>
      <w:jc w:val="center"/>
    </w:pPr>
  </w:style>
  <w:style w:customStyle="1" w:styleId="t-9-8-sredina" w:type="paragraph">
    <w:name w:val="t-9-8-sredina"/>
    <w:basedOn w:val="Normal"/>
    <w:rsid w:val="005C0DAB"/>
    <w:pPr>
      <w:spacing w:after="225" w:before="100" w:beforeAutospacing="1"/>
      <w:jc w:val="center"/>
    </w:pPr>
  </w:style>
  <w:style w:customStyle="1" w:styleId="tb-na16" w:type="paragraph">
    <w:name w:val="tb-na16"/>
    <w:basedOn w:val="Normal"/>
    <w:rsid w:val="005C0DAB"/>
    <w:pPr>
      <w:spacing w:after="225" w:before="100" w:beforeAutospacing="1"/>
      <w:jc w:val="center"/>
    </w:pPr>
    <w:rPr>
      <w:b/>
      <w:bCs/>
      <w:sz w:val="36"/>
      <w:szCs w:val="36"/>
    </w:rPr>
  </w:style>
  <w:style w:customStyle="1" w:styleId="tb-na16-2" w:type="paragraph">
    <w:name w:val="tb-na16-2"/>
    <w:basedOn w:val="Normal"/>
    <w:rsid w:val="005C0DAB"/>
    <w:pPr>
      <w:spacing w:after="225" w:before="100" w:beforeAutospacing="1"/>
      <w:jc w:val="center"/>
    </w:pPr>
    <w:rPr>
      <w:b/>
      <w:bCs/>
      <w:sz w:val="36"/>
      <w:szCs w:val="36"/>
    </w:rPr>
  </w:style>
  <w:style w:customStyle="1" w:styleId="clanak" w:type="paragraph">
    <w:name w:val="clanak"/>
    <w:basedOn w:val="Normal"/>
    <w:rsid w:val="005C0DAB"/>
    <w:pPr>
      <w:spacing w:after="225" w:before="100" w:beforeAutospacing="1"/>
      <w:jc w:val="center"/>
    </w:pPr>
  </w:style>
  <w:style w:customStyle="1" w:styleId="clanak-kurziv" w:type="paragraph">
    <w:name w:val="clanak-kurziv"/>
    <w:basedOn w:val="Normal"/>
    <w:rsid w:val="005C0DAB"/>
    <w:pPr>
      <w:spacing w:after="225" w:before="100" w:beforeAutospacing="1"/>
      <w:jc w:val="center"/>
    </w:pPr>
    <w:rPr>
      <w:i/>
      <w:iCs/>
    </w:rPr>
  </w:style>
  <w:style w:customStyle="1" w:styleId="natjecaji-bold" w:type="paragraph">
    <w:name w:val="natjecaji-bold"/>
    <w:basedOn w:val="Normal"/>
    <w:rsid w:val="005C0DAB"/>
    <w:pPr>
      <w:spacing w:after="225" w:before="100" w:beforeAutospacing="1"/>
    </w:pPr>
    <w:rPr>
      <w:b/>
      <w:bCs/>
    </w:rPr>
  </w:style>
  <w:style w:customStyle="1" w:styleId="natjecaji-bold-bez-crte" w:type="paragraph">
    <w:name w:val="natjecaji-bold-bez-crte"/>
    <w:basedOn w:val="Normal"/>
    <w:rsid w:val="005C0DAB"/>
    <w:pPr>
      <w:spacing w:after="225" w:before="100" w:beforeAutospacing="1"/>
    </w:pPr>
    <w:rPr>
      <w:b/>
      <w:bCs/>
    </w:rPr>
  </w:style>
  <w:style w:customStyle="1" w:styleId="natjecaji-bold-ojn" w:type="paragraph">
    <w:name w:val="natjecaji-bold-ojn"/>
    <w:basedOn w:val="Normal"/>
    <w:rsid w:val="005C0DAB"/>
    <w:pPr>
      <w:spacing w:after="225" w:before="100" w:beforeAutospacing="1"/>
    </w:pPr>
    <w:rPr>
      <w:b/>
      <w:bCs/>
    </w:rPr>
  </w:style>
  <w:style w:customStyle="1" w:styleId="nsl-14-fett" w:type="paragraph">
    <w:name w:val="nsl-14-fett"/>
    <w:basedOn w:val="Normal"/>
    <w:rsid w:val="005C0DAB"/>
    <w:pPr>
      <w:spacing w:after="225" w:before="100" w:beforeAutospacing="1"/>
    </w:pPr>
    <w:rPr>
      <w:b/>
      <w:bCs/>
      <w:sz w:val="32"/>
      <w:szCs w:val="32"/>
    </w:rPr>
  </w:style>
  <w:style w:customStyle="1" w:styleId="nsl-14-fett-ispod" w:type="paragraph">
    <w:name w:val="nsl-14-fett-ispod"/>
    <w:basedOn w:val="Normal"/>
    <w:rsid w:val="005C0DAB"/>
    <w:pPr>
      <w:spacing w:after="225" w:before="100" w:beforeAutospacing="1"/>
    </w:pPr>
    <w:rPr>
      <w:b/>
      <w:bCs/>
      <w:sz w:val="32"/>
      <w:szCs w:val="32"/>
    </w:rPr>
  </w:style>
  <w:style w:customStyle="1" w:styleId="potpis-desno" w:type="paragraph">
    <w:name w:val="potpis-desno"/>
    <w:basedOn w:val="Normal"/>
    <w:rsid w:val="005C0DAB"/>
    <w:pPr>
      <w:spacing w:after="225" w:before="100" w:beforeAutospacing="1"/>
      <w:ind w:left="7344"/>
      <w:jc w:val="center"/>
    </w:pPr>
  </w:style>
  <w:style w:customStyle="1" w:styleId="tekst-bold" w:type="paragraph">
    <w:name w:val="tekst-bold"/>
    <w:basedOn w:val="Normal"/>
    <w:rsid w:val="005C0DAB"/>
    <w:pPr>
      <w:spacing w:after="225" w:before="100" w:beforeAutospacing="1"/>
    </w:pPr>
    <w:rPr>
      <w:b/>
      <w:bCs/>
    </w:rPr>
  </w:style>
  <w:style w:customStyle="1" w:styleId="uvlaka-10" w:type="paragraph">
    <w:name w:val="uvlaka-10"/>
    <w:basedOn w:val="Normal"/>
    <w:rsid w:val="005C0DAB"/>
    <w:pPr>
      <w:spacing w:after="225" w:before="100" w:beforeAutospacing="1"/>
    </w:pPr>
    <w:rPr>
      <w:sz w:val="26"/>
      <w:szCs w:val="26"/>
    </w:rPr>
  </w:style>
  <w:style w:customStyle="1" w:styleId="clanak-10" w:type="paragraph">
    <w:name w:val="clanak-10"/>
    <w:basedOn w:val="Normal"/>
    <w:rsid w:val="005C0DAB"/>
    <w:pPr>
      <w:spacing w:after="225" w:before="100" w:beforeAutospacing="1"/>
      <w:jc w:val="center"/>
    </w:pPr>
    <w:rPr>
      <w:sz w:val="26"/>
      <w:szCs w:val="26"/>
    </w:rPr>
  </w:style>
  <w:style w:customStyle="1" w:styleId="t-10-9-bez-uvlake" w:type="paragraph">
    <w:name w:val="t-10-9-bez-uvlake"/>
    <w:basedOn w:val="Normal"/>
    <w:rsid w:val="005C0DAB"/>
    <w:pPr>
      <w:spacing w:after="225" w:before="100" w:beforeAutospacing="1"/>
    </w:pPr>
    <w:rPr>
      <w:sz w:val="26"/>
      <w:szCs w:val="26"/>
    </w:rPr>
  </w:style>
  <w:style w:customStyle="1" w:styleId="t-10-9-potpis" w:type="paragraph">
    <w:name w:val="t-10-9-potpis"/>
    <w:basedOn w:val="Normal"/>
    <w:rsid w:val="005C0DAB"/>
    <w:pPr>
      <w:spacing w:after="225" w:before="100" w:beforeAutospacing="1"/>
      <w:ind w:left="7344"/>
      <w:jc w:val="center"/>
    </w:pPr>
    <w:rPr>
      <w:sz w:val="26"/>
      <w:szCs w:val="26"/>
    </w:rPr>
  </w:style>
  <w:style w:customStyle="1" w:styleId="t-12-9-sred-92-" w:type="paragraph">
    <w:name w:val="t-12-9-sred-92-"/>
    <w:basedOn w:val="Normal"/>
    <w:rsid w:val="005C0DAB"/>
    <w:pPr>
      <w:spacing w:after="225" w:before="100" w:beforeAutospacing="1"/>
      <w:jc w:val="center"/>
    </w:pPr>
    <w:rPr>
      <w:sz w:val="28"/>
      <w:szCs w:val="28"/>
    </w:rPr>
  </w:style>
  <w:style w:customStyle="1" w:styleId="t-9-8-sred" w:type="paragraph">
    <w:name w:val="t-9-8-sred"/>
    <w:basedOn w:val="Normal"/>
    <w:rsid w:val="005C0DAB"/>
    <w:pPr>
      <w:spacing w:after="225" w:before="100" w:beforeAutospacing="1"/>
      <w:jc w:val="center"/>
    </w:pPr>
  </w:style>
  <w:style w:customStyle="1" w:styleId="t-pn-spac" w:type="paragraph">
    <w:name w:val="t-pn-spac"/>
    <w:basedOn w:val="Normal"/>
    <w:rsid w:val="005C0DAB"/>
    <w:pPr>
      <w:spacing w:after="225" w:before="100" w:beforeAutospacing="1"/>
      <w:jc w:val="center"/>
    </w:pPr>
    <w:rPr>
      <w:spacing w:val="72"/>
      <w:sz w:val="26"/>
      <w:szCs w:val="26"/>
    </w:rPr>
  </w:style>
  <w:style w:customStyle="1" w:styleId="t-10-9-kurz-s-fett" w:type="paragraph">
    <w:name w:val="t-10-9-kurz-s-fett"/>
    <w:basedOn w:val="Normal"/>
    <w:rsid w:val="005C0DAB"/>
    <w:pPr>
      <w:spacing w:after="225" w:before="100" w:beforeAutospacing="1"/>
      <w:jc w:val="center"/>
    </w:pPr>
    <w:rPr>
      <w:b/>
      <w:bCs/>
      <w:i/>
      <w:iCs/>
      <w:sz w:val="26"/>
      <w:szCs w:val="26"/>
    </w:rPr>
  </w:style>
  <w:style w:customStyle="1" w:styleId="sl-content" w:type="paragraph">
    <w:name w:val="sl-content"/>
    <w:basedOn w:val="Normal"/>
    <w:rsid w:val="005C0DAB"/>
    <w:pPr>
      <w:spacing w:after="225" w:before="100" w:beforeAutospacing="1"/>
      <w:jc w:val="both"/>
    </w:pPr>
    <w:rPr>
      <w:color w:val="000000"/>
    </w:rPr>
  </w:style>
  <w:style w:customStyle="1" w:styleId="tablica" w:type="paragraph">
    <w:name w:val="tablica"/>
    <w:basedOn w:val="Normal"/>
    <w:rsid w:val="005C0DAB"/>
    <w:pPr>
      <w:pBdr>
        <w:top w:color="666666" w:space="2" w:sz="6" w:val="single"/>
        <w:left w:color="666666" w:space="2" w:sz="6" w:val="single"/>
        <w:bottom w:color="666666" w:space="2" w:sz="6" w:val="single"/>
        <w:right w:color="666666" w:space="2" w:sz="6" w:val="single"/>
      </w:pBdr>
      <w:spacing w:after="225" w:before="100" w:beforeAutospacing="1"/>
    </w:pPr>
  </w:style>
  <w:style w:customStyle="1" w:styleId="bold" w:type="paragraph">
    <w:name w:val="bold"/>
    <w:basedOn w:val="Normal"/>
    <w:rsid w:val="005C0DAB"/>
    <w:pPr>
      <w:spacing w:after="225" w:before="100" w:beforeAutospacing="1"/>
    </w:pPr>
    <w:rPr>
      <w:b/>
      <w:bCs/>
    </w:rPr>
  </w:style>
  <w:style w:customStyle="1" w:styleId="kurziv" w:type="paragraph">
    <w:name w:val="kurziv"/>
    <w:basedOn w:val="Normal"/>
    <w:rsid w:val="005C0DAB"/>
    <w:pPr>
      <w:spacing w:after="225" w:before="100" w:beforeAutospacing="1"/>
    </w:pPr>
    <w:rPr>
      <w:i/>
      <w:iCs/>
    </w:rPr>
  </w:style>
  <w:style w:customStyle="1" w:styleId="title3" w:type="paragraph">
    <w:name w:val="title3"/>
    <w:basedOn w:val="Normal"/>
    <w:rsid w:val="005C0DAB"/>
    <w:pPr>
      <w:spacing w:after="225" w:before="450" w:line="240" w:lineRule="atLeast"/>
    </w:pPr>
  </w:style>
  <w:style w:customStyle="1" w:styleId="natpis3" w:type="paragraph">
    <w:name w:val="natpis3"/>
    <w:basedOn w:val="Normal"/>
    <w:rsid w:val="005C0DAB"/>
    <w:pPr>
      <w:spacing w:after="225" w:before="240"/>
      <w:ind w:left="330"/>
    </w:pPr>
  </w:style>
  <w:style w:customStyle="1" w:styleId="bx-wrapper3" w:type="paragraph">
    <w:name w:val="bx-wrapper3"/>
    <w:basedOn w:val="Normal"/>
    <w:rsid w:val="005C0DAB"/>
    <w:pPr>
      <w:spacing w:after="225" w:before="100" w:beforeAutospacing="1"/>
    </w:pPr>
  </w:style>
  <w:style w:customStyle="1" w:styleId="bx-viewport3" w:type="paragraph">
    <w:name w:val="bx-viewport3"/>
    <w:basedOn w:val="Normal"/>
    <w:rsid w:val="005C0DAB"/>
    <w:pPr>
      <w:spacing w:after="225" w:before="100" w:beforeAutospacing="1"/>
    </w:pPr>
  </w:style>
  <w:style w:customStyle="1" w:styleId="bx-pager3" w:type="paragraph">
    <w:name w:val="bx-pager3"/>
    <w:basedOn w:val="Normal"/>
    <w:rsid w:val="005C0DAB"/>
    <w:pPr>
      <w:spacing w:after="225" w:before="100" w:beforeAutospacing="1"/>
    </w:pPr>
    <w:rPr>
      <w:vanish/>
    </w:rPr>
  </w:style>
  <w:style w:customStyle="1" w:styleId="bx-prev3" w:type="paragraph">
    <w:name w:val="bx-prev3"/>
    <w:basedOn w:val="Normal"/>
    <w:rsid w:val="005C0DAB"/>
    <w:pPr>
      <w:spacing w:after="225" w:before="100" w:beforeAutospacing="1"/>
    </w:pPr>
  </w:style>
  <w:style w:customStyle="1" w:styleId="bx-next3" w:type="paragraph">
    <w:name w:val="bx-next3"/>
    <w:basedOn w:val="Normal"/>
    <w:rsid w:val="005C0DAB"/>
    <w:pPr>
      <w:spacing w:after="225" w:before="100" w:beforeAutospacing="1"/>
    </w:pPr>
  </w:style>
  <w:style w:customStyle="1" w:styleId="slide3" w:type="paragraph">
    <w:name w:val="slide3"/>
    <w:basedOn w:val="Normal"/>
    <w:rsid w:val="005C0DAB"/>
    <w:pPr>
      <w:spacing w:after="225" w:before="100" w:beforeAutospacing="1"/>
      <w:jc w:val="center"/>
    </w:pPr>
  </w:style>
  <w:style w:customStyle="1" w:styleId="rg-caption3" w:type="paragraph">
    <w:name w:val="rg-caption3"/>
    <w:basedOn w:val="Normal"/>
    <w:rsid w:val="005C0DAB"/>
  </w:style>
  <w:style w:customStyle="1" w:styleId="news3" w:type="paragraph">
    <w:name w:val="news3"/>
    <w:basedOn w:val="Normal"/>
    <w:rsid w:val="005C0DAB"/>
    <w:pPr>
      <w:pBdr>
        <w:bottom w:color="E1E1E1" w:space="23" w:sz="6" w:val="single"/>
      </w:pBdr>
      <w:spacing w:after="225" w:before="100" w:beforeAutospacing="1"/>
    </w:pPr>
  </w:style>
  <w:style w:customStyle="1" w:styleId="image11" w:type="paragraph">
    <w:name w:val="image11"/>
    <w:basedOn w:val="Normal"/>
    <w:rsid w:val="005C0DAB"/>
    <w:pPr>
      <w:pBdr>
        <w:top w:color="F0F0F2" w:space="3" w:sz="6" w:val="single"/>
        <w:left w:color="F0F0F2" w:space="3" w:sz="6" w:val="single"/>
        <w:bottom w:color="F0F0F2" w:space="3" w:sz="6" w:val="single"/>
        <w:right w:color="F0F0F2" w:space="3" w:sz="6" w:val="single"/>
      </w:pBdr>
      <w:spacing w:after="225" w:before="100" w:beforeAutospacing="1"/>
    </w:pPr>
  </w:style>
  <w:style w:customStyle="1" w:styleId="content5" w:type="paragraph">
    <w:name w:val="content5"/>
    <w:basedOn w:val="Normal"/>
    <w:rsid w:val="005C0DAB"/>
    <w:pPr>
      <w:spacing w:after="225" w:before="100" w:beforeAutospacing="1"/>
    </w:pPr>
  </w:style>
  <w:style w:customStyle="1" w:styleId="date5" w:type="paragraph">
    <w:name w:val="date5"/>
    <w:basedOn w:val="Normal"/>
    <w:rsid w:val="005C0DAB"/>
    <w:pPr>
      <w:spacing w:after="300" w:before="100" w:beforeAutospacing="1"/>
    </w:pPr>
  </w:style>
  <w:style w:customStyle="1" w:styleId="date6" w:type="paragraph">
    <w:name w:val="date6"/>
    <w:basedOn w:val="Normal"/>
    <w:rsid w:val="005C0DAB"/>
    <w:pPr>
      <w:spacing w:after="300" w:before="100" w:beforeAutospacing="1"/>
    </w:pPr>
    <w:rPr>
      <w:b/>
      <w:bCs/>
    </w:rPr>
  </w:style>
  <w:style w:customStyle="1" w:styleId="item5" w:type="paragraph">
    <w:name w:val="item5"/>
    <w:basedOn w:val="Normal"/>
    <w:rsid w:val="005C0DAB"/>
    <w:pPr>
      <w:pBdr>
        <w:top w:color="E5E5E5" w:space="15" w:sz="6" w:val="single"/>
        <w:left w:color="E5E5E5" w:space="11" w:sz="6" w:val="single"/>
        <w:bottom w:color="E5E5E5" w:space="8" w:sz="6" w:val="single"/>
        <w:right w:color="E5E5E5" w:space="11" w:sz="6" w:val="single"/>
      </w:pBdr>
      <w:spacing w:after="825" w:before="100" w:beforeAutospacing="1"/>
      <w:ind w:right="360"/>
      <w:jc w:val="center"/>
    </w:pPr>
  </w:style>
  <w:style w:customStyle="1" w:styleId="marks3" w:type="paragraph">
    <w:name w:val="marks3"/>
    <w:basedOn w:val="Normal"/>
    <w:rsid w:val="005C0DAB"/>
    <w:pPr>
      <w:spacing w:after="75"/>
    </w:pPr>
  </w:style>
  <w:style w:customStyle="1" w:styleId="image12" w:type="paragraph">
    <w:name w:val="image12"/>
    <w:basedOn w:val="Normal"/>
    <w:rsid w:val="005C0DAB"/>
    <w:pPr>
      <w:spacing w:after="225" w:before="100" w:beforeAutospacing="1"/>
    </w:pPr>
  </w:style>
  <w:style w:customStyle="1" w:styleId="price5" w:type="paragraph">
    <w:name w:val="price5"/>
    <w:basedOn w:val="Normal"/>
    <w:rsid w:val="005C0DAB"/>
    <w:pPr>
      <w:spacing w:after="225" w:before="100" w:beforeAutospacing="1"/>
      <w:jc w:val="center"/>
    </w:pPr>
    <w:rPr>
      <w:b/>
      <w:bCs/>
      <w:color w:val="4080BE"/>
      <w:sz w:val="36"/>
      <w:szCs w:val="36"/>
    </w:rPr>
  </w:style>
  <w:style w:customStyle="1" w:styleId="more3" w:type="paragraph">
    <w:name w:val="more3"/>
    <w:basedOn w:val="Normal"/>
    <w:rsid w:val="005C0DAB"/>
    <w:pPr>
      <w:spacing w:after="225" w:before="100" w:beforeAutospacing="1" w:line="450" w:lineRule="atLeast"/>
    </w:pPr>
    <w:rPr>
      <w:b/>
      <w:bCs/>
      <w:caps/>
      <w:color w:val="FFFFFF"/>
      <w:sz w:val="21"/>
      <w:szCs w:val="21"/>
    </w:rPr>
  </w:style>
  <w:style w:customStyle="1" w:styleId="item6" w:type="paragraph">
    <w:name w:val="item6"/>
    <w:basedOn w:val="Normal"/>
    <w:rsid w:val="005C0DAB"/>
    <w:pPr>
      <w:spacing w:after="150"/>
      <w:ind w:left="45" w:right="45"/>
    </w:pPr>
  </w:style>
  <w:style w:customStyle="1" w:styleId="image13" w:type="paragraph">
    <w:name w:val="image13"/>
    <w:basedOn w:val="Normal"/>
    <w:rsid w:val="005C0DAB"/>
    <w:pPr>
      <w:pBdr>
        <w:top w:color="F0F0F2" w:space="3" w:sz="6" w:val="single"/>
        <w:left w:color="F0F0F2" w:space="3" w:sz="6" w:val="single"/>
        <w:bottom w:color="F0F0F2" w:space="3" w:sz="6" w:val="single"/>
        <w:right w:color="F0F0F2" w:space="3" w:sz="6" w:val="single"/>
      </w:pBdr>
      <w:spacing w:after="225" w:before="100" w:beforeAutospacing="1"/>
    </w:pPr>
  </w:style>
  <w:style w:customStyle="1" w:styleId="image14" w:type="paragraph">
    <w:name w:val="image14"/>
    <w:basedOn w:val="Normal"/>
    <w:rsid w:val="005C0DAB"/>
    <w:pPr>
      <w:pBdr>
        <w:top w:color="F0F0F2" w:space="3" w:sz="6" w:val="single"/>
        <w:left w:color="F0F0F2" w:space="3" w:sz="6" w:val="single"/>
        <w:bottom w:color="F0F0F2" w:space="3" w:sz="6" w:val="single"/>
        <w:right w:color="F0F0F2" w:space="3" w:sz="6" w:val="single"/>
      </w:pBdr>
      <w:shd w:color="auto" w:fill="70A0CE" w:val="clear"/>
      <w:spacing w:after="225" w:before="100" w:beforeAutospacing="1"/>
    </w:pPr>
  </w:style>
  <w:style w:customStyle="1" w:styleId="pager-prev3" w:type="paragraph">
    <w:name w:val="pager-prev3"/>
    <w:basedOn w:val="Normal"/>
    <w:rsid w:val="005C0DAB"/>
    <w:pPr>
      <w:spacing w:after="225" w:before="100" w:beforeAutospacing="1"/>
    </w:pPr>
  </w:style>
  <w:style w:customStyle="1" w:styleId="pager-next3" w:type="paragraph">
    <w:name w:val="pager-next3"/>
    <w:basedOn w:val="Normal"/>
    <w:rsid w:val="005C0DAB"/>
    <w:pPr>
      <w:spacing w:after="225" w:before="100" w:beforeAutospacing="1"/>
    </w:pPr>
  </w:style>
  <w:style w:customStyle="1" w:styleId="image15" w:type="paragraph">
    <w:name w:val="image15"/>
    <w:basedOn w:val="Normal"/>
    <w:rsid w:val="005C0DAB"/>
    <w:pPr>
      <w:pBdr>
        <w:top w:color="E5E5E5" w:space="15" w:sz="6" w:val="single"/>
        <w:left w:color="E5E5E5" w:space="11" w:sz="6" w:val="single"/>
        <w:bottom w:color="E5E5E5" w:space="15" w:sz="6" w:val="single"/>
        <w:right w:color="E5E5E5" w:space="11" w:sz="6" w:val="single"/>
      </w:pBdr>
      <w:spacing w:after="225" w:before="100" w:beforeAutospacing="1"/>
      <w:ind w:right="375"/>
      <w:jc w:val="center"/>
    </w:pPr>
  </w:style>
  <w:style w:customStyle="1" w:styleId="summary3" w:type="paragraph">
    <w:name w:val="summary3"/>
    <w:basedOn w:val="Normal"/>
    <w:rsid w:val="005C0DAB"/>
    <w:pPr>
      <w:spacing w:after="225" w:before="100" w:beforeAutospacing="1"/>
    </w:pPr>
  </w:style>
  <w:style w:customStyle="1" w:styleId="price6" w:type="paragraph">
    <w:name w:val="price6"/>
    <w:basedOn w:val="Normal"/>
    <w:rsid w:val="005C0DAB"/>
    <w:pPr>
      <w:spacing w:after="225" w:before="100" w:beforeAutospacing="1"/>
    </w:pPr>
    <w:rPr>
      <w:b/>
      <w:bCs/>
      <w:color w:val="4080BE"/>
      <w:sz w:val="36"/>
      <w:szCs w:val="36"/>
    </w:rPr>
  </w:style>
  <w:style w:customStyle="1" w:styleId="old-price3" w:type="paragraph">
    <w:name w:val="old-price3"/>
    <w:basedOn w:val="Normal"/>
    <w:rsid w:val="005C0DAB"/>
    <w:pPr>
      <w:spacing w:after="225"/>
    </w:pPr>
  </w:style>
  <w:style w:customStyle="1" w:styleId="value3" w:type="paragraph">
    <w:name w:val="value3"/>
    <w:basedOn w:val="Normal"/>
    <w:rsid w:val="005C0DAB"/>
    <w:pPr>
      <w:spacing w:after="225" w:before="100" w:beforeAutospacing="1"/>
    </w:pPr>
    <w:rPr>
      <w:strike/>
    </w:rPr>
  </w:style>
  <w:style w:customStyle="1" w:styleId="buy3" w:type="paragraph">
    <w:name w:val="buy3"/>
    <w:basedOn w:val="Normal"/>
    <w:rsid w:val="005C0DAB"/>
    <w:pPr>
      <w:spacing w:after="225" w:before="100" w:beforeAutospacing="1" w:line="600" w:lineRule="atLeast"/>
    </w:pPr>
    <w:rPr>
      <w:caps/>
      <w:color w:val="FFFFFF"/>
      <w:sz w:val="36"/>
      <w:szCs w:val="36"/>
    </w:rPr>
  </w:style>
  <w:style w:customStyle="1" w:styleId="infocontent3" w:type="paragraph">
    <w:name w:val="info_content3"/>
    <w:basedOn w:val="Normal"/>
    <w:rsid w:val="005C0DAB"/>
    <w:pPr>
      <w:spacing w:after="225" w:before="100" w:beforeAutospacing="1" w:line="315" w:lineRule="atLeast"/>
    </w:pPr>
    <w:rPr>
      <w:sz w:val="21"/>
      <w:szCs w:val="21"/>
    </w:rPr>
  </w:style>
  <w:style w:customStyle="1" w:styleId="has-image3" w:type="paragraph">
    <w:name w:val="has-image3"/>
    <w:basedOn w:val="Normal"/>
    <w:rsid w:val="005C0DAB"/>
    <w:pPr>
      <w:spacing w:after="225" w:before="100" w:beforeAutospacing="1"/>
    </w:pPr>
  </w:style>
  <w:style w:customStyle="1" w:styleId="input-last3" w:type="paragraph">
    <w:name w:val="input-last3"/>
    <w:basedOn w:val="Normal"/>
    <w:rsid w:val="005C0DAB"/>
    <w:pPr>
      <w:spacing w:after="225" w:before="100" w:beforeAutospacing="1"/>
    </w:pPr>
    <w:rPr>
      <w:vanish/>
    </w:rPr>
  </w:style>
  <w:style w:customStyle="1" w:styleId="input-error3" w:type="paragraph">
    <w:name w:val="input-error3"/>
    <w:basedOn w:val="Normal"/>
    <w:rsid w:val="005C0DAB"/>
    <w:pPr>
      <w:spacing w:after="225" w:before="100" w:beforeAutospacing="1"/>
    </w:pPr>
  </w:style>
  <w:style w:customStyle="1" w:styleId="important3" w:type="paragraph">
    <w:name w:val="important3"/>
    <w:basedOn w:val="Normal"/>
    <w:rsid w:val="005C0DAB"/>
    <w:pPr>
      <w:spacing w:after="225" w:before="100" w:beforeAutospacing="1"/>
    </w:pPr>
    <w:rPr>
      <w:color w:val="FF0000"/>
    </w:rPr>
  </w:style>
  <w:style w:customStyle="1" w:styleId="message-sent3" w:type="paragraph">
    <w:name w:val="message-sent3"/>
    <w:basedOn w:val="Normal"/>
    <w:rsid w:val="005C0DAB"/>
    <w:pPr>
      <w:pBdr>
        <w:bottom w:color="008000" w:space="0" w:sz="12" w:val="single"/>
      </w:pBdr>
      <w:spacing w:after="150" w:before="150"/>
    </w:pPr>
    <w:rPr>
      <w:color w:val="000000"/>
    </w:rPr>
  </w:style>
  <w:style w:customStyle="1" w:styleId="message-error3" w:type="paragraph">
    <w:name w:val="message-error3"/>
    <w:basedOn w:val="Normal"/>
    <w:rsid w:val="005C0DAB"/>
    <w:pPr>
      <w:pBdr>
        <w:bottom w:color="FF0000" w:space="0" w:sz="12" w:val="single"/>
      </w:pBdr>
      <w:spacing w:after="150" w:before="150"/>
    </w:pPr>
    <w:rPr>
      <w:color w:val="000000"/>
    </w:rPr>
  </w:style>
  <w:style w:customStyle="1" w:styleId="inner3" w:type="paragraph">
    <w:name w:val="inner3"/>
    <w:basedOn w:val="Normal"/>
    <w:rsid w:val="005C0DAB"/>
    <w:pPr>
      <w:spacing w:after="225" w:before="100" w:beforeAutospacing="1"/>
    </w:pPr>
  </w:style>
  <w:style w:customStyle="1" w:styleId="glagoljica3" w:type="paragraph">
    <w:name w:val="glagoljica3"/>
    <w:basedOn w:val="Normal"/>
    <w:rsid w:val="005C0DAB"/>
    <w:pPr>
      <w:spacing w:after="225" w:before="100" w:beforeAutospacing="1"/>
    </w:pPr>
  </w:style>
  <w:style w:customStyle="1" w:styleId="links3" w:type="paragraph">
    <w:name w:val="links3"/>
    <w:basedOn w:val="Normal"/>
    <w:rsid w:val="005C0DAB"/>
    <w:pPr>
      <w:spacing w:after="225" w:before="100" w:beforeAutospacing="1"/>
      <w:textAlignment w:val="top"/>
    </w:pPr>
  </w:style>
  <w:style w:customStyle="1" w:styleId="right3" w:type="paragraph">
    <w:name w:val="right3"/>
    <w:basedOn w:val="Normal"/>
    <w:rsid w:val="005C0DAB"/>
    <w:pPr>
      <w:spacing w:after="225" w:before="100" w:beforeAutospacing="1"/>
    </w:pPr>
  </w:style>
  <w:style w:customStyle="1" w:styleId="content6" w:type="paragraph">
    <w:name w:val="content6"/>
    <w:basedOn w:val="Normal"/>
    <w:rsid w:val="005C0DAB"/>
  </w:style>
  <w:style w:customStyle="1" w:styleId="article-column2" w:type="paragraph">
    <w:name w:val="article-column2"/>
    <w:basedOn w:val="Normal"/>
    <w:rsid w:val="005C0DAB"/>
    <w:pPr>
      <w:spacing w:after="225" w:before="100" w:beforeAutospacing="1" w:line="336" w:lineRule="atLeast"/>
    </w:pPr>
  </w:style>
  <w:style w:customStyle="1" w:styleId="fullwidth2" w:type="paragraph">
    <w:name w:val="fullwidth2"/>
    <w:basedOn w:val="Normal"/>
    <w:rsid w:val="005C0DAB"/>
    <w:pPr>
      <w:spacing w:after="225" w:before="100" w:beforeAutospacing="1" w:line="336" w:lineRule="atLeast"/>
    </w:pPr>
  </w:style>
  <w:style w:customStyle="1" w:styleId="tb-na182" w:type="paragraph">
    <w:name w:val="tb-na182"/>
    <w:basedOn w:val="Normal"/>
    <w:rsid w:val="005C0DAB"/>
    <w:pPr>
      <w:spacing w:after="225" w:before="100" w:beforeAutospacing="1" w:line="336" w:lineRule="atLeast"/>
      <w:jc w:val="center"/>
    </w:pPr>
    <w:rPr>
      <w:b/>
      <w:bCs/>
      <w:caps/>
      <w:sz w:val="40"/>
      <w:szCs w:val="40"/>
    </w:rPr>
  </w:style>
  <w:style w:customStyle="1" w:styleId="title4" w:type="paragraph">
    <w:name w:val="title4"/>
    <w:basedOn w:val="Normal"/>
    <w:rsid w:val="005C0DAB"/>
    <w:pPr>
      <w:spacing w:after="225" w:before="450" w:line="240" w:lineRule="atLeast"/>
    </w:pPr>
  </w:style>
  <w:style w:customStyle="1" w:styleId="natpis4" w:type="paragraph">
    <w:name w:val="natpis4"/>
    <w:basedOn w:val="Normal"/>
    <w:rsid w:val="005C0DAB"/>
    <w:pPr>
      <w:spacing w:after="225" w:before="240"/>
      <w:ind w:left="330"/>
    </w:pPr>
  </w:style>
  <w:style w:customStyle="1" w:styleId="bx-wrapper4" w:type="paragraph">
    <w:name w:val="bx-wrapper4"/>
    <w:basedOn w:val="Normal"/>
    <w:rsid w:val="005C0DAB"/>
    <w:pPr>
      <w:spacing w:after="225" w:before="100" w:beforeAutospacing="1"/>
    </w:pPr>
  </w:style>
  <w:style w:customStyle="1" w:styleId="bx-viewport4" w:type="paragraph">
    <w:name w:val="bx-viewport4"/>
    <w:basedOn w:val="Normal"/>
    <w:rsid w:val="005C0DAB"/>
    <w:pPr>
      <w:spacing w:after="225" w:before="100" w:beforeAutospacing="1"/>
    </w:pPr>
  </w:style>
  <w:style w:customStyle="1" w:styleId="bx-pager4" w:type="paragraph">
    <w:name w:val="bx-pager4"/>
    <w:basedOn w:val="Normal"/>
    <w:rsid w:val="005C0DAB"/>
    <w:pPr>
      <w:spacing w:after="225" w:before="100" w:beforeAutospacing="1"/>
    </w:pPr>
    <w:rPr>
      <w:vanish/>
    </w:rPr>
  </w:style>
  <w:style w:customStyle="1" w:styleId="bx-prev4" w:type="paragraph">
    <w:name w:val="bx-prev4"/>
    <w:basedOn w:val="Normal"/>
    <w:rsid w:val="005C0DAB"/>
    <w:pPr>
      <w:spacing w:after="225" w:before="100" w:beforeAutospacing="1"/>
    </w:pPr>
  </w:style>
  <w:style w:customStyle="1" w:styleId="bx-next4" w:type="paragraph">
    <w:name w:val="bx-next4"/>
    <w:basedOn w:val="Normal"/>
    <w:rsid w:val="005C0DAB"/>
    <w:pPr>
      <w:spacing w:after="225" w:before="100" w:beforeAutospacing="1"/>
    </w:pPr>
  </w:style>
  <w:style w:customStyle="1" w:styleId="slide4" w:type="paragraph">
    <w:name w:val="slide4"/>
    <w:basedOn w:val="Normal"/>
    <w:rsid w:val="005C0DAB"/>
    <w:pPr>
      <w:spacing w:after="225" w:before="100" w:beforeAutospacing="1"/>
      <w:jc w:val="center"/>
    </w:pPr>
  </w:style>
  <w:style w:customStyle="1" w:styleId="rg-caption4" w:type="paragraph">
    <w:name w:val="rg-caption4"/>
    <w:basedOn w:val="Normal"/>
    <w:rsid w:val="005C0DAB"/>
  </w:style>
  <w:style w:customStyle="1" w:styleId="news4" w:type="paragraph">
    <w:name w:val="news4"/>
    <w:basedOn w:val="Normal"/>
    <w:rsid w:val="005C0DAB"/>
    <w:pPr>
      <w:pBdr>
        <w:bottom w:color="E1E1E1" w:space="23" w:sz="6" w:val="single"/>
      </w:pBdr>
      <w:spacing w:after="225" w:before="100" w:beforeAutospacing="1"/>
    </w:pPr>
  </w:style>
  <w:style w:customStyle="1" w:styleId="image16" w:type="paragraph">
    <w:name w:val="image16"/>
    <w:basedOn w:val="Normal"/>
    <w:rsid w:val="005C0DAB"/>
    <w:pPr>
      <w:pBdr>
        <w:top w:color="F0F0F2" w:space="3" w:sz="6" w:val="single"/>
        <w:left w:color="F0F0F2" w:space="3" w:sz="6" w:val="single"/>
        <w:bottom w:color="F0F0F2" w:space="3" w:sz="6" w:val="single"/>
        <w:right w:color="F0F0F2" w:space="3" w:sz="6" w:val="single"/>
      </w:pBdr>
      <w:spacing w:after="225" w:before="100" w:beforeAutospacing="1"/>
    </w:pPr>
  </w:style>
  <w:style w:customStyle="1" w:styleId="content7" w:type="paragraph">
    <w:name w:val="content7"/>
    <w:basedOn w:val="Normal"/>
    <w:rsid w:val="005C0DAB"/>
    <w:pPr>
      <w:spacing w:after="225" w:before="100" w:beforeAutospacing="1"/>
    </w:pPr>
  </w:style>
  <w:style w:customStyle="1" w:styleId="date7" w:type="paragraph">
    <w:name w:val="date7"/>
    <w:basedOn w:val="Normal"/>
    <w:rsid w:val="005C0DAB"/>
    <w:pPr>
      <w:spacing w:after="300" w:before="100" w:beforeAutospacing="1"/>
    </w:pPr>
  </w:style>
  <w:style w:customStyle="1" w:styleId="date8" w:type="paragraph">
    <w:name w:val="date8"/>
    <w:basedOn w:val="Normal"/>
    <w:rsid w:val="005C0DAB"/>
    <w:pPr>
      <w:spacing w:after="300" w:before="100" w:beforeAutospacing="1"/>
    </w:pPr>
    <w:rPr>
      <w:b/>
      <w:bCs/>
    </w:rPr>
  </w:style>
  <w:style w:customStyle="1" w:styleId="item7" w:type="paragraph">
    <w:name w:val="item7"/>
    <w:basedOn w:val="Normal"/>
    <w:rsid w:val="005C0DAB"/>
    <w:pPr>
      <w:pBdr>
        <w:top w:color="E5E5E5" w:space="15" w:sz="6" w:val="single"/>
        <w:left w:color="E5E5E5" w:space="11" w:sz="6" w:val="single"/>
        <w:bottom w:color="E5E5E5" w:space="8" w:sz="6" w:val="single"/>
        <w:right w:color="E5E5E5" w:space="11" w:sz="6" w:val="single"/>
      </w:pBdr>
      <w:spacing w:after="825" w:before="100" w:beforeAutospacing="1"/>
      <w:ind w:right="360"/>
      <w:jc w:val="center"/>
    </w:pPr>
  </w:style>
  <w:style w:customStyle="1" w:styleId="marks4" w:type="paragraph">
    <w:name w:val="marks4"/>
    <w:basedOn w:val="Normal"/>
    <w:rsid w:val="005C0DAB"/>
    <w:pPr>
      <w:spacing w:after="75"/>
    </w:pPr>
  </w:style>
  <w:style w:customStyle="1" w:styleId="image17" w:type="paragraph">
    <w:name w:val="image17"/>
    <w:basedOn w:val="Normal"/>
    <w:rsid w:val="005C0DAB"/>
    <w:pPr>
      <w:spacing w:after="225" w:before="100" w:beforeAutospacing="1"/>
    </w:pPr>
  </w:style>
  <w:style w:customStyle="1" w:styleId="price7" w:type="paragraph">
    <w:name w:val="price7"/>
    <w:basedOn w:val="Normal"/>
    <w:rsid w:val="005C0DAB"/>
    <w:pPr>
      <w:spacing w:after="225" w:before="100" w:beforeAutospacing="1"/>
      <w:jc w:val="center"/>
    </w:pPr>
    <w:rPr>
      <w:b/>
      <w:bCs/>
      <w:color w:val="4080BE"/>
      <w:sz w:val="36"/>
      <w:szCs w:val="36"/>
    </w:rPr>
  </w:style>
  <w:style w:customStyle="1" w:styleId="more4" w:type="paragraph">
    <w:name w:val="more4"/>
    <w:basedOn w:val="Normal"/>
    <w:rsid w:val="005C0DAB"/>
    <w:pPr>
      <w:spacing w:after="225" w:before="100" w:beforeAutospacing="1" w:line="450" w:lineRule="atLeast"/>
    </w:pPr>
    <w:rPr>
      <w:b/>
      <w:bCs/>
      <w:caps/>
      <w:color w:val="FFFFFF"/>
      <w:sz w:val="21"/>
      <w:szCs w:val="21"/>
    </w:rPr>
  </w:style>
  <w:style w:customStyle="1" w:styleId="item8" w:type="paragraph">
    <w:name w:val="item8"/>
    <w:basedOn w:val="Normal"/>
    <w:rsid w:val="005C0DAB"/>
    <w:pPr>
      <w:spacing w:after="150"/>
      <w:ind w:left="45" w:right="45"/>
    </w:pPr>
  </w:style>
  <w:style w:customStyle="1" w:styleId="image18" w:type="paragraph">
    <w:name w:val="image18"/>
    <w:basedOn w:val="Normal"/>
    <w:rsid w:val="005C0DAB"/>
    <w:pPr>
      <w:pBdr>
        <w:top w:color="F0F0F2" w:space="3" w:sz="6" w:val="single"/>
        <w:left w:color="F0F0F2" w:space="3" w:sz="6" w:val="single"/>
        <w:bottom w:color="F0F0F2" w:space="3" w:sz="6" w:val="single"/>
        <w:right w:color="F0F0F2" w:space="3" w:sz="6" w:val="single"/>
      </w:pBdr>
      <w:spacing w:after="225" w:before="100" w:beforeAutospacing="1"/>
    </w:pPr>
  </w:style>
  <w:style w:customStyle="1" w:styleId="image19" w:type="paragraph">
    <w:name w:val="image19"/>
    <w:basedOn w:val="Normal"/>
    <w:rsid w:val="005C0DAB"/>
    <w:pPr>
      <w:pBdr>
        <w:top w:color="F0F0F2" w:space="3" w:sz="6" w:val="single"/>
        <w:left w:color="F0F0F2" w:space="3" w:sz="6" w:val="single"/>
        <w:bottom w:color="F0F0F2" w:space="3" w:sz="6" w:val="single"/>
        <w:right w:color="F0F0F2" w:space="3" w:sz="6" w:val="single"/>
      </w:pBdr>
      <w:shd w:color="auto" w:fill="70A0CE" w:val="clear"/>
      <w:spacing w:after="225" w:before="100" w:beforeAutospacing="1"/>
    </w:pPr>
  </w:style>
  <w:style w:customStyle="1" w:styleId="pager-prev4" w:type="paragraph">
    <w:name w:val="pager-prev4"/>
    <w:basedOn w:val="Normal"/>
    <w:rsid w:val="005C0DAB"/>
    <w:pPr>
      <w:spacing w:after="225" w:before="100" w:beforeAutospacing="1"/>
    </w:pPr>
  </w:style>
  <w:style w:customStyle="1" w:styleId="pager-next4" w:type="paragraph">
    <w:name w:val="pager-next4"/>
    <w:basedOn w:val="Normal"/>
    <w:rsid w:val="005C0DAB"/>
    <w:pPr>
      <w:spacing w:after="225" w:before="100" w:beforeAutospacing="1"/>
    </w:pPr>
  </w:style>
  <w:style w:customStyle="1" w:styleId="image20" w:type="paragraph">
    <w:name w:val="image20"/>
    <w:basedOn w:val="Normal"/>
    <w:rsid w:val="005C0DAB"/>
    <w:pPr>
      <w:pBdr>
        <w:top w:color="E5E5E5" w:space="15" w:sz="6" w:val="single"/>
        <w:left w:color="E5E5E5" w:space="11" w:sz="6" w:val="single"/>
        <w:bottom w:color="E5E5E5" w:space="15" w:sz="6" w:val="single"/>
        <w:right w:color="E5E5E5" w:space="11" w:sz="6" w:val="single"/>
      </w:pBdr>
      <w:spacing w:after="225" w:before="100" w:beforeAutospacing="1"/>
      <w:ind w:right="375"/>
      <w:jc w:val="center"/>
    </w:pPr>
  </w:style>
  <w:style w:customStyle="1" w:styleId="summary4" w:type="paragraph">
    <w:name w:val="summary4"/>
    <w:basedOn w:val="Normal"/>
    <w:rsid w:val="005C0DAB"/>
    <w:pPr>
      <w:spacing w:after="225" w:before="100" w:beforeAutospacing="1"/>
    </w:pPr>
  </w:style>
  <w:style w:customStyle="1" w:styleId="price8" w:type="paragraph">
    <w:name w:val="price8"/>
    <w:basedOn w:val="Normal"/>
    <w:rsid w:val="005C0DAB"/>
    <w:pPr>
      <w:spacing w:after="225" w:before="100" w:beforeAutospacing="1"/>
    </w:pPr>
    <w:rPr>
      <w:b/>
      <w:bCs/>
      <w:color w:val="4080BE"/>
      <w:sz w:val="36"/>
      <w:szCs w:val="36"/>
    </w:rPr>
  </w:style>
  <w:style w:customStyle="1" w:styleId="old-price4" w:type="paragraph">
    <w:name w:val="old-price4"/>
    <w:basedOn w:val="Normal"/>
    <w:rsid w:val="005C0DAB"/>
    <w:pPr>
      <w:spacing w:after="225"/>
    </w:pPr>
  </w:style>
  <w:style w:customStyle="1" w:styleId="value4" w:type="paragraph">
    <w:name w:val="value4"/>
    <w:basedOn w:val="Normal"/>
    <w:rsid w:val="005C0DAB"/>
    <w:pPr>
      <w:spacing w:after="225" w:before="100" w:beforeAutospacing="1"/>
    </w:pPr>
    <w:rPr>
      <w:strike/>
    </w:rPr>
  </w:style>
  <w:style w:customStyle="1" w:styleId="buy4" w:type="paragraph">
    <w:name w:val="buy4"/>
    <w:basedOn w:val="Normal"/>
    <w:rsid w:val="005C0DAB"/>
    <w:pPr>
      <w:spacing w:after="225" w:before="100" w:beforeAutospacing="1" w:line="600" w:lineRule="atLeast"/>
    </w:pPr>
    <w:rPr>
      <w:caps/>
      <w:color w:val="FFFFFF"/>
      <w:sz w:val="36"/>
      <w:szCs w:val="36"/>
    </w:rPr>
  </w:style>
  <w:style w:customStyle="1" w:styleId="infocontent4" w:type="paragraph">
    <w:name w:val="info_content4"/>
    <w:basedOn w:val="Normal"/>
    <w:rsid w:val="005C0DAB"/>
    <w:pPr>
      <w:spacing w:after="225" w:before="100" w:beforeAutospacing="1" w:line="315" w:lineRule="atLeast"/>
    </w:pPr>
    <w:rPr>
      <w:sz w:val="21"/>
      <w:szCs w:val="21"/>
    </w:rPr>
  </w:style>
  <w:style w:customStyle="1" w:styleId="has-image4" w:type="paragraph">
    <w:name w:val="has-image4"/>
    <w:basedOn w:val="Normal"/>
    <w:rsid w:val="005C0DAB"/>
    <w:pPr>
      <w:spacing w:after="225" w:before="100" w:beforeAutospacing="1"/>
    </w:pPr>
  </w:style>
  <w:style w:customStyle="1" w:styleId="input-last4" w:type="paragraph">
    <w:name w:val="input-last4"/>
    <w:basedOn w:val="Normal"/>
    <w:rsid w:val="005C0DAB"/>
    <w:pPr>
      <w:spacing w:after="225" w:before="100" w:beforeAutospacing="1"/>
    </w:pPr>
    <w:rPr>
      <w:vanish/>
    </w:rPr>
  </w:style>
  <w:style w:customStyle="1" w:styleId="input-error4" w:type="paragraph">
    <w:name w:val="input-error4"/>
    <w:basedOn w:val="Normal"/>
    <w:rsid w:val="005C0DAB"/>
    <w:pPr>
      <w:spacing w:after="225" w:before="100" w:beforeAutospacing="1"/>
    </w:pPr>
  </w:style>
  <w:style w:customStyle="1" w:styleId="important4" w:type="paragraph">
    <w:name w:val="important4"/>
    <w:basedOn w:val="Normal"/>
    <w:rsid w:val="005C0DAB"/>
    <w:pPr>
      <w:spacing w:after="225" w:before="100" w:beforeAutospacing="1"/>
    </w:pPr>
    <w:rPr>
      <w:color w:val="FF0000"/>
    </w:rPr>
  </w:style>
  <w:style w:customStyle="1" w:styleId="message-sent4" w:type="paragraph">
    <w:name w:val="message-sent4"/>
    <w:basedOn w:val="Normal"/>
    <w:rsid w:val="005C0DAB"/>
    <w:pPr>
      <w:pBdr>
        <w:bottom w:color="008000" w:space="0" w:sz="12" w:val="single"/>
      </w:pBdr>
      <w:spacing w:after="150" w:before="150"/>
    </w:pPr>
    <w:rPr>
      <w:color w:val="000000"/>
    </w:rPr>
  </w:style>
  <w:style w:customStyle="1" w:styleId="message-error4" w:type="paragraph">
    <w:name w:val="message-error4"/>
    <w:basedOn w:val="Normal"/>
    <w:rsid w:val="005C0DAB"/>
    <w:pPr>
      <w:pBdr>
        <w:bottom w:color="FF0000" w:space="0" w:sz="12" w:val="single"/>
      </w:pBdr>
      <w:spacing w:after="150" w:before="150"/>
    </w:pPr>
    <w:rPr>
      <w:color w:val="000000"/>
    </w:rPr>
  </w:style>
  <w:style w:customStyle="1" w:styleId="inner4" w:type="paragraph">
    <w:name w:val="inner4"/>
    <w:basedOn w:val="Normal"/>
    <w:rsid w:val="005C0DAB"/>
    <w:pPr>
      <w:spacing w:after="225" w:before="100" w:beforeAutospacing="1"/>
    </w:pPr>
  </w:style>
  <w:style w:customStyle="1" w:styleId="glagoljica4" w:type="paragraph">
    <w:name w:val="glagoljica4"/>
    <w:basedOn w:val="Normal"/>
    <w:rsid w:val="005C0DAB"/>
    <w:pPr>
      <w:spacing w:after="225" w:before="100" w:beforeAutospacing="1"/>
    </w:pPr>
  </w:style>
  <w:style w:customStyle="1" w:styleId="links4" w:type="paragraph">
    <w:name w:val="links4"/>
    <w:basedOn w:val="Normal"/>
    <w:rsid w:val="005C0DAB"/>
    <w:pPr>
      <w:spacing w:after="225" w:before="100" w:beforeAutospacing="1"/>
      <w:textAlignment w:val="top"/>
    </w:pPr>
  </w:style>
  <w:style w:customStyle="1" w:styleId="right4" w:type="paragraph">
    <w:name w:val="right4"/>
    <w:basedOn w:val="Normal"/>
    <w:rsid w:val="005C0DAB"/>
    <w:pPr>
      <w:spacing w:after="225" w:before="100" w:beforeAutospacing="1"/>
    </w:pPr>
  </w:style>
  <w:style w:customStyle="1" w:styleId="content8" w:type="paragraph">
    <w:name w:val="content8"/>
    <w:basedOn w:val="Normal"/>
    <w:rsid w:val="005C0DAB"/>
  </w:style>
  <w:style w:customStyle="1" w:styleId="article-column3" w:type="paragraph">
    <w:name w:val="article-column3"/>
    <w:basedOn w:val="Normal"/>
    <w:rsid w:val="005C0DAB"/>
    <w:pPr>
      <w:spacing w:after="225" w:before="100" w:beforeAutospacing="1" w:line="336" w:lineRule="atLeast"/>
    </w:pPr>
  </w:style>
  <w:style w:customStyle="1" w:styleId="fullwidth3" w:type="paragraph">
    <w:name w:val="fullwidth3"/>
    <w:basedOn w:val="Normal"/>
    <w:rsid w:val="005C0DAB"/>
    <w:pPr>
      <w:spacing w:after="225" w:before="100" w:beforeAutospacing="1" w:line="336" w:lineRule="atLeast"/>
    </w:pPr>
  </w:style>
  <w:style w:customStyle="1" w:styleId="tb-na183" w:type="paragraph">
    <w:name w:val="tb-na183"/>
    <w:basedOn w:val="Normal"/>
    <w:rsid w:val="005C0DAB"/>
    <w:pPr>
      <w:spacing w:after="225" w:before="100" w:beforeAutospacing="1" w:line="336" w:lineRule="atLeast"/>
      <w:jc w:val="center"/>
    </w:pPr>
    <w:rPr>
      <w:b/>
      <w:bCs/>
      <w:caps/>
      <w:sz w:val="40"/>
      <w:szCs w:val="40"/>
    </w:rPr>
  </w:style>
  <w:style w:customStyle="1" w:styleId="title5" w:type="paragraph">
    <w:name w:val="title5"/>
    <w:basedOn w:val="Normal"/>
    <w:rsid w:val="005C0DAB"/>
    <w:pPr>
      <w:spacing w:after="225" w:before="450" w:line="240" w:lineRule="atLeast"/>
    </w:pPr>
  </w:style>
  <w:style w:customStyle="1" w:styleId="natpis5" w:type="paragraph">
    <w:name w:val="natpis5"/>
    <w:basedOn w:val="Normal"/>
    <w:rsid w:val="005C0DAB"/>
    <w:pPr>
      <w:spacing w:after="225" w:before="240"/>
      <w:ind w:left="330"/>
    </w:pPr>
  </w:style>
  <w:style w:customStyle="1" w:styleId="bx-wrapper5" w:type="paragraph">
    <w:name w:val="bx-wrapper5"/>
    <w:basedOn w:val="Normal"/>
    <w:rsid w:val="005C0DAB"/>
    <w:pPr>
      <w:spacing w:after="225" w:before="100" w:beforeAutospacing="1"/>
    </w:pPr>
  </w:style>
  <w:style w:customStyle="1" w:styleId="bx-viewport5" w:type="paragraph">
    <w:name w:val="bx-viewport5"/>
    <w:basedOn w:val="Normal"/>
    <w:rsid w:val="005C0DAB"/>
    <w:pPr>
      <w:spacing w:after="225" w:before="100" w:beforeAutospacing="1"/>
    </w:pPr>
  </w:style>
  <w:style w:customStyle="1" w:styleId="bx-pager5" w:type="paragraph">
    <w:name w:val="bx-pager5"/>
    <w:basedOn w:val="Normal"/>
    <w:rsid w:val="005C0DAB"/>
    <w:pPr>
      <w:spacing w:after="225" w:before="100" w:beforeAutospacing="1"/>
    </w:pPr>
    <w:rPr>
      <w:vanish/>
    </w:rPr>
  </w:style>
  <w:style w:customStyle="1" w:styleId="bx-prev5" w:type="paragraph">
    <w:name w:val="bx-prev5"/>
    <w:basedOn w:val="Normal"/>
    <w:rsid w:val="005C0DAB"/>
    <w:pPr>
      <w:spacing w:after="225" w:before="100" w:beforeAutospacing="1"/>
    </w:pPr>
  </w:style>
  <w:style w:customStyle="1" w:styleId="bx-next5" w:type="paragraph">
    <w:name w:val="bx-next5"/>
    <w:basedOn w:val="Normal"/>
    <w:rsid w:val="005C0DAB"/>
    <w:pPr>
      <w:spacing w:after="225" w:before="100" w:beforeAutospacing="1"/>
    </w:pPr>
  </w:style>
  <w:style w:customStyle="1" w:styleId="slide5" w:type="paragraph">
    <w:name w:val="slide5"/>
    <w:basedOn w:val="Normal"/>
    <w:rsid w:val="005C0DAB"/>
    <w:pPr>
      <w:spacing w:after="225" w:before="100" w:beforeAutospacing="1"/>
      <w:jc w:val="center"/>
    </w:pPr>
  </w:style>
  <w:style w:customStyle="1" w:styleId="rg-caption5" w:type="paragraph">
    <w:name w:val="rg-caption5"/>
    <w:basedOn w:val="Normal"/>
    <w:rsid w:val="005C0DAB"/>
  </w:style>
  <w:style w:customStyle="1" w:styleId="news5" w:type="paragraph">
    <w:name w:val="news5"/>
    <w:basedOn w:val="Normal"/>
    <w:rsid w:val="005C0DAB"/>
    <w:pPr>
      <w:pBdr>
        <w:bottom w:color="E1E1E1" w:space="23" w:sz="6" w:val="single"/>
      </w:pBdr>
      <w:spacing w:after="225" w:before="100" w:beforeAutospacing="1"/>
    </w:pPr>
  </w:style>
  <w:style w:customStyle="1" w:styleId="image21" w:type="paragraph">
    <w:name w:val="image21"/>
    <w:basedOn w:val="Normal"/>
    <w:rsid w:val="005C0DAB"/>
    <w:pPr>
      <w:pBdr>
        <w:top w:color="F0F0F2" w:space="3" w:sz="6" w:val="single"/>
        <w:left w:color="F0F0F2" w:space="3" w:sz="6" w:val="single"/>
        <w:bottom w:color="F0F0F2" w:space="3" w:sz="6" w:val="single"/>
        <w:right w:color="F0F0F2" w:space="3" w:sz="6" w:val="single"/>
      </w:pBdr>
      <w:spacing w:after="225" w:before="100" w:beforeAutospacing="1"/>
    </w:pPr>
  </w:style>
  <w:style w:customStyle="1" w:styleId="content9" w:type="paragraph">
    <w:name w:val="content9"/>
    <w:basedOn w:val="Normal"/>
    <w:rsid w:val="005C0DAB"/>
    <w:pPr>
      <w:spacing w:after="225" w:before="100" w:beforeAutospacing="1"/>
    </w:pPr>
  </w:style>
  <w:style w:customStyle="1" w:styleId="date9" w:type="paragraph">
    <w:name w:val="date9"/>
    <w:basedOn w:val="Normal"/>
    <w:rsid w:val="005C0DAB"/>
    <w:pPr>
      <w:spacing w:after="300" w:before="100" w:beforeAutospacing="1"/>
    </w:pPr>
  </w:style>
  <w:style w:customStyle="1" w:styleId="date10" w:type="paragraph">
    <w:name w:val="date10"/>
    <w:basedOn w:val="Normal"/>
    <w:rsid w:val="005C0DAB"/>
    <w:pPr>
      <w:spacing w:after="300" w:before="100" w:beforeAutospacing="1"/>
    </w:pPr>
    <w:rPr>
      <w:b/>
      <w:bCs/>
    </w:rPr>
  </w:style>
  <w:style w:customStyle="1" w:styleId="item9" w:type="paragraph">
    <w:name w:val="item9"/>
    <w:basedOn w:val="Normal"/>
    <w:rsid w:val="005C0DAB"/>
    <w:pPr>
      <w:pBdr>
        <w:top w:color="E5E5E5" w:space="15" w:sz="6" w:val="single"/>
        <w:left w:color="E5E5E5" w:space="11" w:sz="6" w:val="single"/>
        <w:bottom w:color="E5E5E5" w:space="8" w:sz="6" w:val="single"/>
        <w:right w:color="E5E5E5" w:space="11" w:sz="6" w:val="single"/>
      </w:pBdr>
      <w:spacing w:after="825" w:before="100" w:beforeAutospacing="1"/>
      <w:ind w:right="360"/>
      <w:jc w:val="center"/>
    </w:pPr>
  </w:style>
  <w:style w:customStyle="1" w:styleId="marks5" w:type="paragraph">
    <w:name w:val="marks5"/>
    <w:basedOn w:val="Normal"/>
    <w:rsid w:val="005C0DAB"/>
    <w:pPr>
      <w:spacing w:after="75"/>
    </w:pPr>
  </w:style>
  <w:style w:customStyle="1" w:styleId="image22" w:type="paragraph">
    <w:name w:val="image22"/>
    <w:basedOn w:val="Normal"/>
    <w:rsid w:val="005C0DAB"/>
    <w:pPr>
      <w:spacing w:after="225" w:before="100" w:beforeAutospacing="1"/>
    </w:pPr>
  </w:style>
  <w:style w:customStyle="1" w:styleId="price9" w:type="paragraph">
    <w:name w:val="price9"/>
    <w:basedOn w:val="Normal"/>
    <w:rsid w:val="005C0DAB"/>
    <w:pPr>
      <w:spacing w:after="225" w:before="100" w:beforeAutospacing="1"/>
      <w:jc w:val="center"/>
    </w:pPr>
    <w:rPr>
      <w:b/>
      <w:bCs/>
      <w:color w:val="4080BE"/>
      <w:sz w:val="36"/>
      <w:szCs w:val="36"/>
    </w:rPr>
  </w:style>
  <w:style w:customStyle="1" w:styleId="more5" w:type="paragraph">
    <w:name w:val="more5"/>
    <w:basedOn w:val="Normal"/>
    <w:rsid w:val="005C0DAB"/>
    <w:pPr>
      <w:spacing w:after="225" w:before="100" w:beforeAutospacing="1" w:line="450" w:lineRule="atLeast"/>
    </w:pPr>
    <w:rPr>
      <w:b/>
      <w:bCs/>
      <w:caps/>
      <w:color w:val="FFFFFF"/>
      <w:sz w:val="21"/>
      <w:szCs w:val="21"/>
    </w:rPr>
  </w:style>
  <w:style w:customStyle="1" w:styleId="item10" w:type="paragraph">
    <w:name w:val="item10"/>
    <w:basedOn w:val="Normal"/>
    <w:rsid w:val="005C0DAB"/>
    <w:pPr>
      <w:spacing w:after="150"/>
      <w:ind w:left="45" w:right="45"/>
    </w:pPr>
  </w:style>
  <w:style w:customStyle="1" w:styleId="image23" w:type="paragraph">
    <w:name w:val="image23"/>
    <w:basedOn w:val="Normal"/>
    <w:rsid w:val="005C0DAB"/>
    <w:pPr>
      <w:pBdr>
        <w:top w:color="F0F0F2" w:space="3" w:sz="6" w:val="single"/>
        <w:left w:color="F0F0F2" w:space="3" w:sz="6" w:val="single"/>
        <w:bottom w:color="F0F0F2" w:space="3" w:sz="6" w:val="single"/>
        <w:right w:color="F0F0F2" w:space="3" w:sz="6" w:val="single"/>
      </w:pBdr>
      <w:spacing w:after="225" w:before="100" w:beforeAutospacing="1"/>
    </w:pPr>
  </w:style>
  <w:style w:customStyle="1" w:styleId="image24" w:type="paragraph">
    <w:name w:val="image24"/>
    <w:basedOn w:val="Normal"/>
    <w:rsid w:val="005C0DAB"/>
    <w:pPr>
      <w:pBdr>
        <w:top w:color="F0F0F2" w:space="3" w:sz="6" w:val="single"/>
        <w:left w:color="F0F0F2" w:space="3" w:sz="6" w:val="single"/>
        <w:bottom w:color="F0F0F2" w:space="3" w:sz="6" w:val="single"/>
        <w:right w:color="F0F0F2" w:space="3" w:sz="6" w:val="single"/>
      </w:pBdr>
      <w:shd w:color="auto" w:fill="70A0CE" w:val="clear"/>
      <w:spacing w:after="225" w:before="100" w:beforeAutospacing="1"/>
    </w:pPr>
  </w:style>
  <w:style w:customStyle="1" w:styleId="pager-prev5" w:type="paragraph">
    <w:name w:val="pager-prev5"/>
    <w:basedOn w:val="Normal"/>
    <w:rsid w:val="005C0DAB"/>
    <w:pPr>
      <w:spacing w:after="225" w:before="100" w:beforeAutospacing="1"/>
    </w:pPr>
  </w:style>
  <w:style w:customStyle="1" w:styleId="pager-next5" w:type="paragraph">
    <w:name w:val="pager-next5"/>
    <w:basedOn w:val="Normal"/>
    <w:rsid w:val="005C0DAB"/>
    <w:pPr>
      <w:spacing w:after="225" w:before="100" w:beforeAutospacing="1"/>
    </w:pPr>
  </w:style>
  <w:style w:customStyle="1" w:styleId="image25" w:type="paragraph">
    <w:name w:val="image25"/>
    <w:basedOn w:val="Normal"/>
    <w:rsid w:val="005C0DAB"/>
    <w:pPr>
      <w:pBdr>
        <w:top w:color="E5E5E5" w:space="15" w:sz="6" w:val="single"/>
        <w:left w:color="E5E5E5" w:space="11" w:sz="6" w:val="single"/>
        <w:bottom w:color="E5E5E5" w:space="15" w:sz="6" w:val="single"/>
        <w:right w:color="E5E5E5" w:space="11" w:sz="6" w:val="single"/>
      </w:pBdr>
      <w:spacing w:after="225" w:before="100" w:beforeAutospacing="1"/>
      <w:ind w:right="375"/>
      <w:jc w:val="center"/>
    </w:pPr>
  </w:style>
  <w:style w:customStyle="1" w:styleId="summary5" w:type="paragraph">
    <w:name w:val="summary5"/>
    <w:basedOn w:val="Normal"/>
    <w:rsid w:val="005C0DAB"/>
    <w:pPr>
      <w:spacing w:after="225" w:before="100" w:beforeAutospacing="1"/>
    </w:pPr>
  </w:style>
  <w:style w:customStyle="1" w:styleId="price10" w:type="paragraph">
    <w:name w:val="price10"/>
    <w:basedOn w:val="Normal"/>
    <w:rsid w:val="005C0DAB"/>
    <w:pPr>
      <w:spacing w:after="225" w:before="100" w:beforeAutospacing="1"/>
    </w:pPr>
    <w:rPr>
      <w:b/>
      <w:bCs/>
      <w:color w:val="4080BE"/>
      <w:sz w:val="36"/>
      <w:szCs w:val="36"/>
    </w:rPr>
  </w:style>
  <w:style w:customStyle="1" w:styleId="old-price5" w:type="paragraph">
    <w:name w:val="old-price5"/>
    <w:basedOn w:val="Normal"/>
    <w:rsid w:val="005C0DAB"/>
    <w:pPr>
      <w:spacing w:after="225"/>
    </w:pPr>
  </w:style>
  <w:style w:customStyle="1" w:styleId="value5" w:type="paragraph">
    <w:name w:val="value5"/>
    <w:basedOn w:val="Normal"/>
    <w:rsid w:val="005C0DAB"/>
    <w:pPr>
      <w:spacing w:after="225" w:before="100" w:beforeAutospacing="1"/>
    </w:pPr>
    <w:rPr>
      <w:strike/>
    </w:rPr>
  </w:style>
  <w:style w:customStyle="1" w:styleId="buy5" w:type="paragraph">
    <w:name w:val="buy5"/>
    <w:basedOn w:val="Normal"/>
    <w:rsid w:val="005C0DAB"/>
    <w:pPr>
      <w:spacing w:after="225" w:before="100" w:beforeAutospacing="1" w:line="600" w:lineRule="atLeast"/>
    </w:pPr>
    <w:rPr>
      <w:caps/>
      <w:color w:val="FFFFFF"/>
      <w:sz w:val="36"/>
      <w:szCs w:val="36"/>
    </w:rPr>
  </w:style>
  <w:style w:customStyle="1" w:styleId="infocontent5" w:type="paragraph">
    <w:name w:val="info_content5"/>
    <w:basedOn w:val="Normal"/>
    <w:rsid w:val="005C0DAB"/>
    <w:pPr>
      <w:spacing w:after="225" w:before="100" w:beforeAutospacing="1" w:line="315" w:lineRule="atLeast"/>
    </w:pPr>
    <w:rPr>
      <w:sz w:val="21"/>
      <w:szCs w:val="21"/>
    </w:rPr>
  </w:style>
  <w:style w:customStyle="1" w:styleId="has-image5" w:type="paragraph">
    <w:name w:val="has-image5"/>
    <w:basedOn w:val="Normal"/>
    <w:rsid w:val="005C0DAB"/>
    <w:pPr>
      <w:spacing w:after="225" w:before="100" w:beforeAutospacing="1"/>
    </w:pPr>
  </w:style>
  <w:style w:customStyle="1" w:styleId="input-last5" w:type="paragraph">
    <w:name w:val="input-last5"/>
    <w:basedOn w:val="Normal"/>
    <w:rsid w:val="005C0DAB"/>
    <w:pPr>
      <w:spacing w:after="225" w:before="100" w:beforeAutospacing="1"/>
    </w:pPr>
    <w:rPr>
      <w:vanish/>
    </w:rPr>
  </w:style>
  <w:style w:customStyle="1" w:styleId="input-error5" w:type="paragraph">
    <w:name w:val="input-error5"/>
    <w:basedOn w:val="Normal"/>
    <w:rsid w:val="005C0DAB"/>
    <w:pPr>
      <w:spacing w:after="225" w:before="100" w:beforeAutospacing="1"/>
    </w:pPr>
  </w:style>
  <w:style w:customStyle="1" w:styleId="important5" w:type="paragraph">
    <w:name w:val="important5"/>
    <w:basedOn w:val="Normal"/>
    <w:rsid w:val="005C0DAB"/>
    <w:pPr>
      <w:spacing w:after="225" w:before="100" w:beforeAutospacing="1"/>
    </w:pPr>
    <w:rPr>
      <w:color w:val="FF0000"/>
    </w:rPr>
  </w:style>
  <w:style w:customStyle="1" w:styleId="message-sent5" w:type="paragraph">
    <w:name w:val="message-sent5"/>
    <w:basedOn w:val="Normal"/>
    <w:rsid w:val="005C0DAB"/>
    <w:pPr>
      <w:pBdr>
        <w:bottom w:color="008000" w:space="0" w:sz="12" w:val="single"/>
      </w:pBdr>
      <w:spacing w:after="150" w:before="150"/>
    </w:pPr>
    <w:rPr>
      <w:color w:val="000000"/>
    </w:rPr>
  </w:style>
  <w:style w:customStyle="1" w:styleId="message-error5" w:type="paragraph">
    <w:name w:val="message-error5"/>
    <w:basedOn w:val="Normal"/>
    <w:rsid w:val="005C0DAB"/>
    <w:pPr>
      <w:pBdr>
        <w:bottom w:color="FF0000" w:space="0" w:sz="12" w:val="single"/>
      </w:pBdr>
      <w:spacing w:after="150" w:before="150"/>
    </w:pPr>
    <w:rPr>
      <w:color w:val="000000"/>
    </w:rPr>
  </w:style>
  <w:style w:customStyle="1" w:styleId="inner5" w:type="paragraph">
    <w:name w:val="inner5"/>
    <w:basedOn w:val="Normal"/>
    <w:rsid w:val="005C0DAB"/>
    <w:pPr>
      <w:spacing w:after="225" w:before="100" w:beforeAutospacing="1"/>
    </w:pPr>
  </w:style>
  <w:style w:customStyle="1" w:styleId="glagoljica5" w:type="paragraph">
    <w:name w:val="glagoljica5"/>
    <w:basedOn w:val="Normal"/>
    <w:rsid w:val="005C0DAB"/>
    <w:pPr>
      <w:spacing w:after="225" w:before="100" w:beforeAutospacing="1"/>
    </w:pPr>
  </w:style>
  <w:style w:customStyle="1" w:styleId="links5" w:type="paragraph">
    <w:name w:val="links5"/>
    <w:basedOn w:val="Normal"/>
    <w:rsid w:val="005C0DAB"/>
    <w:pPr>
      <w:spacing w:after="225" w:before="100" w:beforeAutospacing="1"/>
      <w:textAlignment w:val="top"/>
    </w:pPr>
  </w:style>
  <w:style w:customStyle="1" w:styleId="right5" w:type="paragraph">
    <w:name w:val="right5"/>
    <w:basedOn w:val="Normal"/>
    <w:rsid w:val="005C0DAB"/>
    <w:pPr>
      <w:spacing w:after="225" w:before="100" w:beforeAutospacing="1"/>
    </w:pPr>
  </w:style>
  <w:style w:customStyle="1" w:styleId="content10" w:type="paragraph">
    <w:name w:val="content10"/>
    <w:basedOn w:val="Normal"/>
    <w:rsid w:val="005C0DAB"/>
  </w:style>
  <w:style w:customStyle="1" w:styleId="article-column4" w:type="paragraph">
    <w:name w:val="article-column4"/>
    <w:basedOn w:val="Normal"/>
    <w:rsid w:val="005C0DAB"/>
    <w:pPr>
      <w:spacing w:after="225" w:before="100" w:beforeAutospacing="1" w:line="336" w:lineRule="atLeast"/>
    </w:pPr>
  </w:style>
  <w:style w:customStyle="1" w:styleId="fullwidth4" w:type="paragraph">
    <w:name w:val="fullwidth4"/>
    <w:basedOn w:val="Normal"/>
    <w:rsid w:val="005C0DAB"/>
    <w:pPr>
      <w:spacing w:after="225" w:before="100" w:beforeAutospacing="1" w:line="336" w:lineRule="atLeast"/>
    </w:pPr>
  </w:style>
  <w:style w:customStyle="1" w:styleId="tb-na184" w:type="paragraph">
    <w:name w:val="tb-na184"/>
    <w:basedOn w:val="Normal"/>
    <w:rsid w:val="005C0DAB"/>
    <w:pPr>
      <w:spacing w:after="225" w:before="100" w:beforeAutospacing="1" w:line="336" w:lineRule="atLeast"/>
      <w:jc w:val="center"/>
    </w:pPr>
    <w:rPr>
      <w:b/>
      <w:bCs/>
      <w:caps/>
      <w:sz w:val="40"/>
      <w:szCs w:val="40"/>
    </w:rPr>
  </w:style>
  <w:style w:customStyle="1" w:styleId="kurziv1" w:type="character">
    <w:name w:val="kurziv1"/>
    <w:basedOn w:val="Zadanifontodlomka"/>
    <w:rsid w:val="005C0DAB"/>
    <w:rPr>
      <w:i/>
      <w:iCs/>
    </w:rPr>
  </w:style>
  <w:style w:customStyle="1" w:styleId="bold1" w:type="character">
    <w:name w:val="bold1"/>
    <w:basedOn w:val="Zadanifontodlomka"/>
    <w:rsid w:val="005C0DAB"/>
    <w:rPr>
      <w:b/>
      <w:bCs/>
    </w:rPr>
  </w:style>
  <w:style w:customStyle="1" w:styleId="full-screen-title" w:type="paragraph">
    <w:name w:val="full-screen-title"/>
    <w:basedOn w:val="Normal"/>
    <w:rsid w:val="005C0DAB"/>
    <w:rPr>
      <w:rFonts w:ascii="Times" w:cs="Times" w:hAnsi="Times"/>
      <w:b/>
      <w:bCs/>
      <w:color w:val="000000"/>
      <w:sz w:val="27"/>
      <w:szCs w:val="27"/>
    </w:rPr>
  </w:style>
  <w:style w:customStyle="1" w:styleId="title6" w:type="paragraph">
    <w:name w:val="title6"/>
    <w:basedOn w:val="Normal"/>
    <w:rsid w:val="005C0DAB"/>
    <w:pPr>
      <w:spacing w:after="225" w:before="450" w:line="240" w:lineRule="atLeast"/>
    </w:pPr>
  </w:style>
  <w:style w:customStyle="1" w:styleId="natpis6" w:type="paragraph">
    <w:name w:val="natpis6"/>
    <w:basedOn w:val="Normal"/>
    <w:rsid w:val="005C0DAB"/>
    <w:pPr>
      <w:spacing w:after="225" w:before="240"/>
      <w:ind w:left="330"/>
    </w:pPr>
  </w:style>
  <w:style w:customStyle="1" w:styleId="bx-wrapper6" w:type="paragraph">
    <w:name w:val="bx-wrapper6"/>
    <w:basedOn w:val="Normal"/>
    <w:rsid w:val="005C0DAB"/>
    <w:pPr>
      <w:spacing w:after="225" w:before="100" w:beforeAutospacing="1"/>
    </w:pPr>
  </w:style>
  <w:style w:customStyle="1" w:styleId="bx-viewport6" w:type="paragraph">
    <w:name w:val="bx-viewport6"/>
    <w:basedOn w:val="Normal"/>
    <w:rsid w:val="005C0DAB"/>
    <w:pPr>
      <w:spacing w:after="225" w:before="100" w:beforeAutospacing="1"/>
    </w:pPr>
  </w:style>
  <w:style w:customStyle="1" w:styleId="bx-pager6" w:type="paragraph">
    <w:name w:val="bx-pager6"/>
    <w:basedOn w:val="Normal"/>
    <w:rsid w:val="005C0DAB"/>
    <w:pPr>
      <w:spacing w:after="225" w:before="100" w:beforeAutospacing="1"/>
    </w:pPr>
    <w:rPr>
      <w:vanish/>
    </w:rPr>
  </w:style>
  <w:style w:customStyle="1" w:styleId="bx-prev6" w:type="paragraph">
    <w:name w:val="bx-prev6"/>
    <w:basedOn w:val="Normal"/>
    <w:rsid w:val="005C0DAB"/>
    <w:pPr>
      <w:spacing w:after="225" w:before="100" w:beforeAutospacing="1"/>
    </w:pPr>
  </w:style>
  <w:style w:customStyle="1" w:styleId="bx-next6" w:type="paragraph">
    <w:name w:val="bx-next6"/>
    <w:basedOn w:val="Normal"/>
    <w:rsid w:val="005C0DAB"/>
    <w:pPr>
      <w:spacing w:after="225" w:before="100" w:beforeAutospacing="1"/>
    </w:pPr>
  </w:style>
  <w:style w:customStyle="1" w:styleId="slide6" w:type="paragraph">
    <w:name w:val="slide6"/>
    <w:basedOn w:val="Normal"/>
    <w:rsid w:val="005C0DAB"/>
    <w:pPr>
      <w:spacing w:after="225" w:before="100" w:beforeAutospacing="1"/>
      <w:jc w:val="center"/>
    </w:pPr>
  </w:style>
  <w:style w:customStyle="1" w:styleId="rg-caption6" w:type="paragraph">
    <w:name w:val="rg-caption6"/>
    <w:basedOn w:val="Normal"/>
    <w:rsid w:val="005C0DAB"/>
  </w:style>
  <w:style w:customStyle="1" w:styleId="news6" w:type="paragraph">
    <w:name w:val="news6"/>
    <w:basedOn w:val="Normal"/>
    <w:rsid w:val="005C0DAB"/>
    <w:pPr>
      <w:pBdr>
        <w:bottom w:color="E1E1E1" w:space="23" w:sz="6" w:val="single"/>
      </w:pBdr>
      <w:spacing w:after="225" w:before="100" w:beforeAutospacing="1"/>
    </w:pPr>
  </w:style>
  <w:style w:customStyle="1" w:styleId="image26" w:type="paragraph">
    <w:name w:val="image26"/>
    <w:basedOn w:val="Normal"/>
    <w:rsid w:val="005C0DAB"/>
    <w:pPr>
      <w:pBdr>
        <w:top w:color="F0F0F2" w:space="3" w:sz="6" w:val="single"/>
        <w:left w:color="F0F0F2" w:space="3" w:sz="6" w:val="single"/>
        <w:bottom w:color="F0F0F2" w:space="3" w:sz="6" w:val="single"/>
        <w:right w:color="F0F0F2" w:space="3" w:sz="6" w:val="single"/>
      </w:pBdr>
      <w:spacing w:after="225" w:before="100" w:beforeAutospacing="1"/>
    </w:pPr>
  </w:style>
  <w:style w:customStyle="1" w:styleId="content11" w:type="paragraph">
    <w:name w:val="content11"/>
    <w:basedOn w:val="Normal"/>
    <w:rsid w:val="005C0DAB"/>
    <w:pPr>
      <w:spacing w:after="225" w:before="100" w:beforeAutospacing="1"/>
    </w:pPr>
  </w:style>
  <w:style w:customStyle="1" w:styleId="date11" w:type="paragraph">
    <w:name w:val="date11"/>
    <w:basedOn w:val="Normal"/>
    <w:rsid w:val="005C0DAB"/>
    <w:pPr>
      <w:spacing w:after="300" w:before="100" w:beforeAutospacing="1"/>
    </w:pPr>
  </w:style>
  <w:style w:customStyle="1" w:styleId="date12" w:type="paragraph">
    <w:name w:val="date12"/>
    <w:basedOn w:val="Normal"/>
    <w:rsid w:val="005C0DAB"/>
    <w:pPr>
      <w:spacing w:after="300" w:before="100" w:beforeAutospacing="1"/>
    </w:pPr>
    <w:rPr>
      <w:b/>
      <w:bCs/>
    </w:rPr>
  </w:style>
  <w:style w:customStyle="1" w:styleId="item11" w:type="paragraph">
    <w:name w:val="item11"/>
    <w:basedOn w:val="Normal"/>
    <w:rsid w:val="005C0DAB"/>
    <w:pPr>
      <w:pBdr>
        <w:top w:color="E5E5E5" w:space="15" w:sz="6" w:val="single"/>
        <w:left w:color="E5E5E5" w:space="11" w:sz="6" w:val="single"/>
        <w:bottom w:color="E5E5E5" w:space="8" w:sz="6" w:val="single"/>
        <w:right w:color="E5E5E5" w:space="11" w:sz="6" w:val="single"/>
      </w:pBdr>
      <w:spacing w:after="825" w:before="100" w:beforeAutospacing="1"/>
      <w:ind w:right="360"/>
      <w:jc w:val="center"/>
    </w:pPr>
  </w:style>
  <w:style w:customStyle="1" w:styleId="marks6" w:type="paragraph">
    <w:name w:val="marks6"/>
    <w:basedOn w:val="Normal"/>
    <w:rsid w:val="005C0DAB"/>
    <w:pPr>
      <w:spacing w:after="75"/>
    </w:pPr>
  </w:style>
  <w:style w:customStyle="1" w:styleId="image27" w:type="paragraph">
    <w:name w:val="image27"/>
    <w:basedOn w:val="Normal"/>
    <w:rsid w:val="005C0DAB"/>
    <w:pPr>
      <w:spacing w:after="225" w:before="100" w:beforeAutospacing="1"/>
    </w:pPr>
  </w:style>
  <w:style w:customStyle="1" w:styleId="price11" w:type="paragraph">
    <w:name w:val="price11"/>
    <w:basedOn w:val="Normal"/>
    <w:rsid w:val="005C0DAB"/>
    <w:pPr>
      <w:spacing w:after="225" w:before="100" w:beforeAutospacing="1"/>
      <w:jc w:val="center"/>
    </w:pPr>
    <w:rPr>
      <w:b/>
      <w:bCs/>
      <w:color w:val="4080BE"/>
      <w:sz w:val="36"/>
      <w:szCs w:val="36"/>
    </w:rPr>
  </w:style>
  <w:style w:customStyle="1" w:styleId="more6" w:type="paragraph">
    <w:name w:val="more6"/>
    <w:basedOn w:val="Normal"/>
    <w:rsid w:val="005C0DAB"/>
    <w:pPr>
      <w:spacing w:after="225" w:before="100" w:beforeAutospacing="1" w:line="450" w:lineRule="atLeast"/>
    </w:pPr>
    <w:rPr>
      <w:b/>
      <w:bCs/>
      <w:caps/>
      <w:color w:val="FFFFFF"/>
      <w:sz w:val="21"/>
      <w:szCs w:val="21"/>
    </w:rPr>
  </w:style>
  <w:style w:customStyle="1" w:styleId="item12" w:type="paragraph">
    <w:name w:val="item12"/>
    <w:basedOn w:val="Normal"/>
    <w:rsid w:val="005C0DAB"/>
    <w:pPr>
      <w:spacing w:after="150"/>
      <w:ind w:left="45" w:right="45"/>
    </w:pPr>
  </w:style>
  <w:style w:customStyle="1" w:styleId="image28" w:type="paragraph">
    <w:name w:val="image28"/>
    <w:basedOn w:val="Normal"/>
    <w:rsid w:val="005C0DAB"/>
    <w:pPr>
      <w:pBdr>
        <w:top w:color="F0F0F2" w:space="3" w:sz="6" w:val="single"/>
        <w:left w:color="F0F0F2" w:space="3" w:sz="6" w:val="single"/>
        <w:bottom w:color="F0F0F2" w:space="3" w:sz="6" w:val="single"/>
        <w:right w:color="F0F0F2" w:space="3" w:sz="6" w:val="single"/>
      </w:pBdr>
      <w:spacing w:after="225" w:before="100" w:beforeAutospacing="1"/>
    </w:pPr>
  </w:style>
  <w:style w:customStyle="1" w:styleId="image29" w:type="paragraph">
    <w:name w:val="image29"/>
    <w:basedOn w:val="Normal"/>
    <w:rsid w:val="005C0DAB"/>
    <w:pPr>
      <w:pBdr>
        <w:top w:color="F0F0F2" w:space="3" w:sz="6" w:val="single"/>
        <w:left w:color="F0F0F2" w:space="3" w:sz="6" w:val="single"/>
        <w:bottom w:color="F0F0F2" w:space="3" w:sz="6" w:val="single"/>
        <w:right w:color="F0F0F2" w:space="3" w:sz="6" w:val="single"/>
      </w:pBdr>
      <w:shd w:color="auto" w:fill="70A0CE" w:val="clear"/>
      <w:spacing w:after="225" w:before="100" w:beforeAutospacing="1"/>
    </w:pPr>
  </w:style>
  <w:style w:customStyle="1" w:styleId="pager-prev6" w:type="paragraph">
    <w:name w:val="pager-prev6"/>
    <w:basedOn w:val="Normal"/>
    <w:rsid w:val="005C0DAB"/>
    <w:pPr>
      <w:spacing w:after="225" w:before="100" w:beforeAutospacing="1"/>
    </w:pPr>
  </w:style>
  <w:style w:customStyle="1" w:styleId="pager-next6" w:type="paragraph">
    <w:name w:val="pager-next6"/>
    <w:basedOn w:val="Normal"/>
    <w:rsid w:val="005C0DAB"/>
    <w:pPr>
      <w:spacing w:after="225" w:before="100" w:beforeAutospacing="1"/>
    </w:pPr>
  </w:style>
  <w:style w:customStyle="1" w:styleId="image30" w:type="paragraph">
    <w:name w:val="image30"/>
    <w:basedOn w:val="Normal"/>
    <w:rsid w:val="005C0DAB"/>
    <w:pPr>
      <w:pBdr>
        <w:top w:color="E5E5E5" w:space="15" w:sz="6" w:val="single"/>
        <w:left w:color="E5E5E5" w:space="11" w:sz="6" w:val="single"/>
        <w:bottom w:color="E5E5E5" w:space="15" w:sz="6" w:val="single"/>
        <w:right w:color="E5E5E5" w:space="11" w:sz="6" w:val="single"/>
      </w:pBdr>
      <w:spacing w:after="225" w:before="100" w:beforeAutospacing="1"/>
      <w:ind w:right="375"/>
      <w:jc w:val="center"/>
    </w:pPr>
  </w:style>
  <w:style w:customStyle="1" w:styleId="summary6" w:type="paragraph">
    <w:name w:val="summary6"/>
    <w:basedOn w:val="Normal"/>
    <w:rsid w:val="005C0DAB"/>
    <w:pPr>
      <w:spacing w:after="225" w:before="100" w:beforeAutospacing="1"/>
    </w:pPr>
  </w:style>
  <w:style w:customStyle="1" w:styleId="price12" w:type="paragraph">
    <w:name w:val="price12"/>
    <w:basedOn w:val="Normal"/>
    <w:rsid w:val="005C0DAB"/>
    <w:pPr>
      <w:spacing w:after="225" w:before="100" w:beforeAutospacing="1"/>
    </w:pPr>
    <w:rPr>
      <w:b/>
      <w:bCs/>
      <w:color w:val="4080BE"/>
      <w:sz w:val="36"/>
      <w:szCs w:val="36"/>
    </w:rPr>
  </w:style>
  <w:style w:customStyle="1" w:styleId="old-price6" w:type="paragraph">
    <w:name w:val="old-price6"/>
    <w:basedOn w:val="Normal"/>
    <w:rsid w:val="005C0DAB"/>
    <w:pPr>
      <w:spacing w:after="225"/>
    </w:pPr>
  </w:style>
  <w:style w:customStyle="1" w:styleId="value6" w:type="paragraph">
    <w:name w:val="value6"/>
    <w:basedOn w:val="Normal"/>
    <w:rsid w:val="005C0DAB"/>
    <w:pPr>
      <w:spacing w:after="225" w:before="100" w:beforeAutospacing="1"/>
    </w:pPr>
    <w:rPr>
      <w:strike/>
    </w:rPr>
  </w:style>
  <w:style w:customStyle="1" w:styleId="buy6" w:type="paragraph">
    <w:name w:val="buy6"/>
    <w:basedOn w:val="Normal"/>
    <w:rsid w:val="005C0DAB"/>
    <w:pPr>
      <w:spacing w:after="225" w:before="100" w:beforeAutospacing="1" w:line="600" w:lineRule="atLeast"/>
    </w:pPr>
    <w:rPr>
      <w:caps/>
      <w:color w:val="FFFFFF"/>
      <w:sz w:val="36"/>
      <w:szCs w:val="36"/>
    </w:rPr>
  </w:style>
  <w:style w:customStyle="1" w:styleId="infocontent6" w:type="paragraph">
    <w:name w:val="info_content6"/>
    <w:basedOn w:val="Normal"/>
    <w:rsid w:val="005C0DAB"/>
    <w:pPr>
      <w:spacing w:after="225" w:before="100" w:beforeAutospacing="1" w:line="315" w:lineRule="atLeast"/>
    </w:pPr>
    <w:rPr>
      <w:sz w:val="21"/>
      <w:szCs w:val="21"/>
    </w:rPr>
  </w:style>
  <w:style w:customStyle="1" w:styleId="has-image6" w:type="paragraph">
    <w:name w:val="has-image6"/>
    <w:basedOn w:val="Normal"/>
    <w:rsid w:val="005C0DAB"/>
    <w:pPr>
      <w:spacing w:after="225" w:before="100" w:beforeAutospacing="1"/>
    </w:pPr>
  </w:style>
  <w:style w:customStyle="1" w:styleId="input-last6" w:type="paragraph">
    <w:name w:val="input-last6"/>
    <w:basedOn w:val="Normal"/>
    <w:rsid w:val="005C0DAB"/>
    <w:pPr>
      <w:spacing w:after="225" w:before="100" w:beforeAutospacing="1"/>
    </w:pPr>
    <w:rPr>
      <w:vanish/>
    </w:rPr>
  </w:style>
  <w:style w:customStyle="1" w:styleId="input-error6" w:type="paragraph">
    <w:name w:val="input-error6"/>
    <w:basedOn w:val="Normal"/>
    <w:rsid w:val="005C0DAB"/>
    <w:pPr>
      <w:spacing w:after="225" w:before="100" w:beforeAutospacing="1"/>
    </w:pPr>
  </w:style>
  <w:style w:customStyle="1" w:styleId="important6" w:type="paragraph">
    <w:name w:val="important6"/>
    <w:basedOn w:val="Normal"/>
    <w:rsid w:val="005C0DAB"/>
    <w:pPr>
      <w:spacing w:after="225" w:before="100" w:beforeAutospacing="1"/>
    </w:pPr>
    <w:rPr>
      <w:color w:val="FF0000"/>
    </w:rPr>
  </w:style>
  <w:style w:customStyle="1" w:styleId="message-sent6" w:type="paragraph">
    <w:name w:val="message-sent6"/>
    <w:basedOn w:val="Normal"/>
    <w:rsid w:val="005C0DAB"/>
    <w:pPr>
      <w:pBdr>
        <w:bottom w:color="008000" w:space="0" w:sz="12" w:val="single"/>
      </w:pBdr>
      <w:spacing w:after="150" w:before="150"/>
    </w:pPr>
    <w:rPr>
      <w:color w:val="000000"/>
    </w:rPr>
  </w:style>
  <w:style w:customStyle="1" w:styleId="message-error6" w:type="paragraph">
    <w:name w:val="message-error6"/>
    <w:basedOn w:val="Normal"/>
    <w:rsid w:val="005C0DAB"/>
    <w:pPr>
      <w:pBdr>
        <w:bottom w:color="FF0000" w:space="0" w:sz="12" w:val="single"/>
      </w:pBdr>
      <w:spacing w:after="150" w:before="150"/>
    </w:pPr>
    <w:rPr>
      <w:color w:val="000000"/>
    </w:rPr>
  </w:style>
  <w:style w:customStyle="1" w:styleId="inner6" w:type="paragraph">
    <w:name w:val="inner6"/>
    <w:basedOn w:val="Normal"/>
    <w:rsid w:val="005C0DAB"/>
    <w:pPr>
      <w:spacing w:after="225" w:before="100" w:beforeAutospacing="1"/>
    </w:pPr>
  </w:style>
  <w:style w:customStyle="1" w:styleId="glagoljica6" w:type="paragraph">
    <w:name w:val="glagoljica6"/>
    <w:basedOn w:val="Normal"/>
    <w:rsid w:val="005C0DAB"/>
    <w:pPr>
      <w:spacing w:after="225" w:before="100" w:beforeAutospacing="1"/>
    </w:pPr>
  </w:style>
  <w:style w:customStyle="1" w:styleId="links6" w:type="paragraph">
    <w:name w:val="links6"/>
    <w:basedOn w:val="Normal"/>
    <w:rsid w:val="005C0DAB"/>
    <w:pPr>
      <w:spacing w:after="225" w:before="100" w:beforeAutospacing="1"/>
      <w:textAlignment w:val="top"/>
    </w:pPr>
  </w:style>
  <w:style w:customStyle="1" w:styleId="right6" w:type="paragraph">
    <w:name w:val="right6"/>
    <w:basedOn w:val="Normal"/>
    <w:rsid w:val="005C0DAB"/>
    <w:pPr>
      <w:spacing w:after="225" w:before="100" w:beforeAutospacing="1"/>
    </w:pPr>
  </w:style>
  <w:style w:customStyle="1" w:styleId="content12" w:type="paragraph">
    <w:name w:val="content12"/>
    <w:basedOn w:val="Normal"/>
    <w:rsid w:val="005C0DAB"/>
  </w:style>
  <w:style w:customStyle="1" w:styleId="article-column5" w:type="paragraph">
    <w:name w:val="article-column5"/>
    <w:basedOn w:val="Normal"/>
    <w:rsid w:val="005C0DAB"/>
    <w:pPr>
      <w:spacing w:after="225" w:before="100" w:beforeAutospacing="1" w:line="336" w:lineRule="atLeast"/>
    </w:pPr>
  </w:style>
  <w:style w:customStyle="1" w:styleId="fullwidth5" w:type="paragraph">
    <w:name w:val="fullwidth5"/>
    <w:basedOn w:val="Normal"/>
    <w:rsid w:val="005C0DAB"/>
    <w:pPr>
      <w:spacing w:after="225" w:before="100" w:beforeAutospacing="1" w:line="336" w:lineRule="atLeast"/>
    </w:pPr>
  </w:style>
  <w:style w:customStyle="1" w:styleId="tb-na185" w:type="paragraph">
    <w:name w:val="tb-na185"/>
    <w:basedOn w:val="Normal"/>
    <w:rsid w:val="005C0DAB"/>
    <w:pPr>
      <w:spacing w:after="225" w:before="100" w:beforeAutospacing="1" w:line="336" w:lineRule="atLeast"/>
      <w:jc w:val="center"/>
    </w:pPr>
    <w:rPr>
      <w:b/>
      <w:bCs/>
      <w:caps/>
      <w:sz w:val="40"/>
      <w:szCs w:val="40"/>
    </w:rPr>
  </w:style>
  <w:style w:customStyle="1" w:styleId="doc" w:type="paragraph">
    <w:name w:val="doc"/>
    <w:basedOn w:val="Normal"/>
    <w:rsid w:val="005C0DAB"/>
    <w:pPr>
      <w:spacing w:after="225" w:before="100" w:beforeAutospacing="1"/>
    </w:pPr>
  </w:style>
  <w:style w:customStyle="1" w:styleId="title7" w:type="paragraph">
    <w:name w:val="title7"/>
    <w:basedOn w:val="Normal"/>
    <w:rsid w:val="005C0DAB"/>
    <w:pPr>
      <w:spacing w:after="225" w:before="450" w:line="240" w:lineRule="atLeast"/>
    </w:pPr>
  </w:style>
  <w:style w:customStyle="1" w:styleId="natpis7" w:type="paragraph">
    <w:name w:val="natpis7"/>
    <w:basedOn w:val="Normal"/>
    <w:rsid w:val="005C0DAB"/>
    <w:pPr>
      <w:spacing w:after="225" w:before="240"/>
      <w:ind w:left="330"/>
    </w:pPr>
  </w:style>
  <w:style w:customStyle="1" w:styleId="bx-wrapper7" w:type="paragraph">
    <w:name w:val="bx-wrapper7"/>
    <w:basedOn w:val="Normal"/>
    <w:rsid w:val="005C0DAB"/>
    <w:pPr>
      <w:spacing w:after="225" w:before="100" w:beforeAutospacing="1"/>
    </w:pPr>
  </w:style>
  <w:style w:customStyle="1" w:styleId="bx-viewport7" w:type="paragraph">
    <w:name w:val="bx-viewport7"/>
    <w:basedOn w:val="Normal"/>
    <w:rsid w:val="005C0DAB"/>
    <w:pPr>
      <w:spacing w:after="225" w:before="100" w:beforeAutospacing="1"/>
    </w:pPr>
  </w:style>
  <w:style w:customStyle="1" w:styleId="bx-pager7" w:type="paragraph">
    <w:name w:val="bx-pager7"/>
    <w:basedOn w:val="Normal"/>
    <w:rsid w:val="005C0DAB"/>
    <w:pPr>
      <w:spacing w:after="225" w:before="100" w:beforeAutospacing="1"/>
    </w:pPr>
    <w:rPr>
      <w:vanish/>
    </w:rPr>
  </w:style>
  <w:style w:customStyle="1" w:styleId="bx-prev7" w:type="paragraph">
    <w:name w:val="bx-prev7"/>
    <w:basedOn w:val="Normal"/>
    <w:rsid w:val="005C0DAB"/>
    <w:pPr>
      <w:spacing w:after="225" w:before="100" w:beforeAutospacing="1"/>
    </w:pPr>
  </w:style>
  <w:style w:customStyle="1" w:styleId="bx-next7" w:type="paragraph">
    <w:name w:val="bx-next7"/>
    <w:basedOn w:val="Normal"/>
    <w:rsid w:val="005C0DAB"/>
    <w:pPr>
      <w:spacing w:after="225" w:before="100" w:beforeAutospacing="1"/>
    </w:pPr>
  </w:style>
  <w:style w:customStyle="1" w:styleId="slide7" w:type="paragraph">
    <w:name w:val="slide7"/>
    <w:basedOn w:val="Normal"/>
    <w:rsid w:val="005C0DAB"/>
    <w:pPr>
      <w:spacing w:after="225" w:before="100" w:beforeAutospacing="1"/>
      <w:jc w:val="center"/>
    </w:pPr>
  </w:style>
  <w:style w:customStyle="1" w:styleId="rg-caption7" w:type="paragraph">
    <w:name w:val="rg-caption7"/>
    <w:basedOn w:val="Normal"/>
    <w:rsid w:val="005C0DAB"/>
  </w:style>
  <w:style w:customStyle="1" w:styleId="news7" w:type="paragraph">
    <w:name w:val="news7"/>
    <w:basedOn w:val="Normal"/>
    <w:rsid w:val="005C0DAB"/>
    <w:pPr>
      <w:pBdr>
        <w:bottom w:color="E1E1E1" w:space="23" w:sz="6" w:val="single"/>
      </w:pBdr>
      <w:spacing w:after="225" w:before="100" w:beforeAutospacing="1"/>
    </w:pPr>
  </w:style>
  <w:style w:customStyle="1" w:styleId="image31" w:type="paragraph">
    <w:name w:val="image31"/>
    <w:basedOn w:val="Normal"/>
    <w:rsid w:val="005C0DAB"/>
    <w:pPr>
      <w:pBdr>
        <w:top w:color="F0F0F2" w:space="3" w:sz="6" w:val="single"/>
        <w:left w:color="F0F0F2" w:space="3" w:sz="6" w:val="single"/>
        <w:bottom w:color="F0F0F2" w:space="3" w:sz="6" w:val="single"/>
        <w:right w:color="F0F0F2" w:space="3" w:sz="6" w:val="single"/>
      </w:pBdr>
      <w:spacing w:after="225" w:before="100" w:beforeAutospacing="1"/>
    </w:pPr>
  </w:style>
  <w:style w:customStyle="1" w:styleId="content13" w:type="paragraph">
    <w:name w:val="content13"/>
    <w:basedOn w:val="Normal"/>
    <w:rsid w:val="005C0DAB"/>
    <w:pPr>
      <w:spacing w:after="225" w:before="100" w:beforeAutospacing="1"/>
    </w:pPr>
  </w:style>
  <w:style w:customStyle="1" w:styleId="date13" w:type="paragraph">
    <w:name w:val="date13"/>
    <w:basedOn w:val="Normal"/>
    <w:rsid w:val="005C0DAB"/>
    <w:pPr>
      <w:spacing w:after="300" w:before="100" w:beforeAutospacing="1"/>
    </w:pPr>
  </w:style>
  <w:style w:customStyle="1" w:styleId="date14" w:type="paragraph">
    <w:name w:val="date14"/>
    <w:basedOn w:val="Normal"/>
    <w:rsid w:val="005C0DAB"/>
    <w:pPr>
      <w:spacing w:after="300" w:before="100" w:beforeAutospacing="1"/>
    </w:pPr>
    <w:rPr>
      <w:b/>
      <w:bCs/>
    </w:rPr>
  </w:style>
  <w:style w:customStyle="1" w:styleId="item13" w:type="paragraph">
    <w:name w:val="item13"/>
    <w:basedOn w:val="Normal"/>
    <w:rsid w:val="005C0DAB"/>
    <w:pPr>
      <w:pBdr>
        <w:top w:color="E5E5E5" w:space="15" w:sz="6" w:val="single"/>
        <w:left w:color="E5E5E5" w:space="11" w:sz="6" w:val="single"/>
        <w:bottom w:color="E5E5E5" w:space="8" w:sz="6" w:val="single"/>
        <w:right w:color="E5E5E5" w:space="11" w:sz="6" w:val="single"/>
      </w:pBdr>
      <w:spacing w:after="825" w:before="100" w:beforeAutospacing="1"/>
      <w:ind w:right="360"/>
      <w:jc w:val="center"/>
    </w:pPr>
  </w:style>
  <w:style w:customStyle="1" w:styleId="marks7" w:type="paragraph">
    <w:name w:val="marks7"/>
    <w:basedOn w:val="Normal"/>
    <w:rsid w:val="005C0DAB"/>
    <w:pPr>
      <w:spacing w:after="75"/>
    </w:pPr>
  </w:style>
  <w:style w:customStyle="1" w:styleId="image32" w:type="paragraph">
    <w:name w:val="image32"/>
    <w:basedOn w:val="Normal"/>
    <w:rsid w:val="005C0DAB"/>
    <w:pPr>
      <w:spacing w:after="225" w:before="100" w:beforeAutospacing="1"/>
    </w:pPr>
  </w:style>
  <w:style w:customStyle="1" w:styleId="price13" w:type="paragraph">
    <w:name w:val="price13"/>
    <w:basedOn w:val="Normal"/>
    <w:rsid w:val="005C0DAB"/>
    <w:pPr>
      <w:spacing w:after="225" w:before="100" w:beforeAutospacing="1"/>
      <w:jc w:val="center"/>
    </w:pPr>
    <w:rPr>
      <w:b/>
      <w:bCs/>
      <w:color w:val="4080BE"/>
      <w:sz w:val="36"/>
      <w:szCs w:val="36"/>
    </w:rPr>
  </w:style>
  <w:style w:customStyle="1" w:styleId="more7" w:type="paragraph">
    <w:name w:val="more7"/>
    <w:basedOn w:val="Normal"/>
    <w:rsid w:val="005C0DAB"/>
    <w:pPr>
      <w:spacing w:after="225" w:before="100" w:beforeAutospacing="1" w:line="450" w:lineRule="atLeast"/>
    </w:pPr>
    <w:rPr>
      <w:b/>
      <w:bCs/>
      <w:caps/>
      <w:color w:val="FFFFFF"/>
      <w:sz w:val="21"/>
      <w:szCs w:val="21"/>
    </w:rPr>
  </w:style>
  <w:style w:customStyle="1" w:styleId="item14" w:type="paragraph">
    <w:name w:val="item14"/>
    <w:basedOn w:val="Normal"/>
    <w:rsid w:val="005C0DAB"/>
    <w:pPr>
      <w:spacing w:after="150"/>
      <w:ind w:left="45" w:right="45"/>
    </w:pPr>
  </w:style>
  <w:style w:customStyle="1" w:styleId="image33" w:type="paragraph">
    <w:name w:val="image33"/>
    <w:basedOn w:val="Normal"/>
    <w:rsid w:val="005C0DAB"/>
    <w:pPr>
      <w:pBdr>
        <w:top w:color="F0F0F2" w:space="3" w:sz="6" w:val="single"/>
        <w:left w:color="F0F0F2" w:space="3" w:sz="6" w:val="single"/>
        <w:bottom w:color="F0F0F2" w:space="3" w:sz="6" w:val="single"/>
        <w:right w:color="F0F0F2" w:space="3" w:sz="6" w:val="single"/>
      </w:pBdr>
      <w:spacing w:after="225" w:before="100" w:beforeAutospacing="1"/>
    </w:pPr>
  </w:style>
  <w:style w:customStyle="1" w:styleId="image34" w:type="paragraph">
    <w:name w:val="image34"/>
    <w:basedOn w:val="Normal"/>
    <w:rsid w:val="005C0DAB"/>
    <w:pPr>
      <w:pBdr>
        <w:top w:color="F0F0F2" w:space="3" w:sz="6" w:val="single"/>
        <w:left w:color="F0F0F2" w:space="3" w:sz="6" w:val="single"/>
        <w:bottom w:color="F0F0F2" w:space="3" w:sz="6" w:val="single"/>
        <w:right w:color="F0F0F2" w:space="3" w:sz="6" w:val="single"/>
      </w:pBdr>
      <w:shd w:color="auto" w:fill="70A0CE" w:val="clear"/>
      <w:spacing w:after="225" w:before="100" w:beforeAutospacing="1"/>
    </w:pPr>
  </w:style>
  <w:style w:customStyle="1" w:styleId="pager-prev7" w:type="paragraph">
    <w:name w:val="pager-prev7"/>
    <w:basedOn w:val="Normal"/>
    <w:rsid w:val="005C0DAB"/>
    <w:pPr>
      <w:spacing w:after="225" w:before="100" w:beforeAutospacing="1"/>
    </w:pPr>
  </w:style>
  <w:style w:customStyle="1" w:styleId="pager-next7" w:type="paragraph">
    <w:name w:val="pager-next7"/>
    <w:basedOn w:val="Normal"/>
    <w:rsid w:val="005C0DAB"/>
    <w:pPr>
      <w:spacing w:after="225" w:before="100" w:beforeAutospacing="1"/>
    </w:pPr>
  </w:style>
  <w:style w:customStyle="1" w:styleId="image35" w:type="paragraph">
    <w:name w:val="image35"/>
    <w:basedOn w:val="Normal"/>
    <w:rsid w:val="005C0DAB"/>
    <w:pPr>
      <w:pBdr>
        <w:top w:color="E5E5E5" w:space="15" w:sz="6" w:val="single"/>
        <w:left w:color="E5E5E5" w:space="11" w:sz="6" w:val="single"/>
        <w:bottom w:color="E5E5E5" w:space="15" w:sz="6" w:val="single"/>
        <w:right w:color="E5E5E5" w:space="11" w:sz="6" w:val="single"/>
      </w:pBdr>
      <w:spacing w:after="225" w:before="100" w:beforeAutospacing="1"/>
      <w:ind w:right="375"/>
      <w:jc w:val="center"/>
    </w:pPr>
  </w:style>
  <w:style w:customStyle="1" w:styleId="summary7" w:type="paragraph">
    <w:name w:val="summary7"/>
    <w:basedOn w:val="Normal"/>
    <w:rsid w:val="005C0DAB"/>
    <w:pPr>
      <w:spacing w:after="225" w:before="100" w:beforeAutospacing="1"/>
    </w:pPr>
  </w:style>
  <w:style w:customStyle="1" w:styleId="price14" w:type="paragraph">
    <w:name w:val="price14"/>
    <w:basedOn w:val="Normal"/>
    <w:rsid w:val="005C0DAB"/>
    <w:pPr>
      <w:spacing w:after="225" w:before="100" w:beforeAutospacing="1"/>
    </w:pPr>
    <w:rPr>
      <w:b/>
      <w:bCs/>
      <w:color w:val="4080BE"/>
      <w:sz w:val="36"/>
      <w:szCs w:val="36"/>
    </w:rPr>
  </w:style>
  <w:style w:customStyle="1" w:styleId="old-price7" w:type="paragraph">
    <w:name w:val="old-price7"/>
    <w:basedOn w:val="Normal"/>
    <w:rsid w:val="005C0DAB"/>
    <w:pPr>
      <w:spacing w:after="225"/>
    </w:pPr>
  </w:style>
  <w:style w:customStyle="1" w:styleId="value7" w:type="paragraph">
    <w:name w:val="value7"/>
    <w:basedOn w:val="Normal"/>
    <w:rsid w:val="005C0DAB"/>
    <w:pPr>
      <w:spacing w:after="225" w:before="100" w:beforeAutospacing="1"/>
    </w:pPr>
    <w:rPr>
      <w:strike/>
    </w:rPr>
  </w:style>
  <w:style w:customStyle="1" w:styleId="buy7" w:type="paragraph">
    <w:name w:val="buy7"/>
    <w:basedOn w:val="Normal"/>
    <w:rsid w:val="005C0DAB"/>
    <w:pPr>
      <w:spacing w:after="225" w:before="100" w:beforeAutospacing="1" w:line="600" w:lineRule="atLeast"/>
    </w:pPr>
    <w:rPr>
      <w:caps/>
      <w:color w:val="FFFFFF"/>
      <w:sz w:val="36"/>
      <w:szCs w:val="36"/>
    </w:rPr>
  </w:style>
  <w:style w:customStyle="1" w:styleId="infocontent7" w:type="paragraph">
    <w:name w:val="info_content7"/>
    <w:basedOn w:val="Normal"/>
    <w:rsid w:val="005C0DAB"/>
    <w:pPr>
      <w:spacing w:after="225" w:before="100" w:beforeAutospacing="1" w:line="315" w:lineRule="atLeast"/>
    </w:pPr>
    <w:rPr>
      <w:sz w:val="21"/>
      <w:szCs w:val="21"/>
    </w:rPr>
  </w:style>
  <w:style w:customStyle="1" w:styleId="has-image7" w:type="paragraph">
    <w:name w:val="has-image7"/>
    <w:basedOn w:val="Normal"/>
    <w:rsid w:val="005C0DAB"/>
    <w:pPr>
      <w:spacing w:after="225" w:before="100" w:beforeAutospacing="1"/>
    </w:pPr>
  </w:style>
  <w:style w:customStyle="1" w:styleId="input-last7" w:type="paragraph">
    <w:name w:val="input-last7"/>
    <w:basedOn w:val="Normal"/>
    <w:rsid w:val="005C0DAB"/>
    <w:pPr>
      <w:spacing w:after="225" w:before="100" w:beforeAutospacing="1"/>
    </w:pPr>
    <w:rPr>
      <w:vanish/>
    </w:rPr>
  </w:style>
  <w:style w:customStyle="1" w:styleId="input-error7" w:type="paragraph">
    <w:name w:val="input-error7"/>
    <w:basedOn w:val="Normal"/>
    <w:rsid w:val="005C0DAB"/>
    <w:pPr>
      <w:spacing w:after="225" w:before="100" w:beforeAutospacing="1"/>
    </w:pPr>
  </w:style>
  <w:style w:customStyle="1" w:styleId="important7" w:type="paragraph">
    <w:name w:val="important7"/>
    <w:basedOn w:val="Normal"/>
    <w:rsid w:val="005C0DAB"/>
    <w:pPr>
      <w:spacing w:after="225" w:before="100" w:beforeAutospacing="1"/>
    </w:pPr>
    <w:rPr>
      <w:color w:val="FF0000"/>
    </w:rPr>
  </w:style>
  <w:style w:customStyle="1" w:styleId="message-sent7" w:type="paragraph">
    <w:name w:val="message-sent7"/>
    <w:basedOn w:val="Normal"/>
    <w:rsid w:val="005C0DAB"/>
    <w:pPr>
      <w:pBdr>
        <w:bottom w:color="008000" w:space="0" w:sz="12" w:val="single"/>
      </w:pBdr>
      <w:spacing w:after="150" w:before="150"/>
    </w:pPr>
    <w:rPr>
      <w:color w:val="000000"/>
    </w:rPr>
  </w:style>
  <w:style w:customStyle="1" w:styleId="message-error7" w:type="paragraph">
    <w:name w:val="message-error7"/>
    <w:basedOn w:val="Normal"/>
    <w:rsid w:val="005C0DAB"/>
    <w:pPr>
      <w:pBdr>
        <w:bottom w:color="FF0000" w:space="0" w:sz="12" w:val="single"/>
      </w:pBdr>
      <w:spacing w:after="150" w:before="150"/>
    </w:pPr>
    <w:rPr>
      <w:color w:val="000000"/>
    </w:rPr>
  </w:style>
  <w:style w:customStyle="1" w:styleId="inner7" w:type="paragraph">
    <w:name w:val="inner7"/>
    <w:basedOn w:val="Normal"/>
    <w:rsid w:val="005C0DAB"/>
    <w:pPr>
      <w:spacing w:after="225" w:before="100" w:beforeAutospacing="1"/>
    </w:pPr>
  </w:style>
  <w:style w:customStyle="1" w:styleId="glagoljica7" w:type="paragraph">
    <w:name w:val="glagoljica7"/>
    <w:basedOn w:val="Normal"/>
    <w:rsid w:val="005C0DAB"/>
    <w:pPr>
      <w:spacing w:after="225" w:before="100" w:beforeAutospacing="1"/>
    </w:pPr>
  </w:style>
  <w:style w:customStyle="1" w:styleId="links7" w:type="paragraph">
    <w:name w:val="links7"/>
    <w:basedOn w:val="Normal"/>
    <w:rsid w:val="005C0DAB"/>
    <w:pPr>
      <w:spacing w:after="225" w:before="100" w:beforeAutospacing="1"/>
      <w:textAlignment w:val="top"/>
    </w:pPr>
  </w:style>
  <w:style w:customStyle="1" w:styleId="right7" w:type="paragraph">
    <w:name w:val="right7"/>
    <w:basedOn w:val="Normal"/>
    <w:rsid w:val="005C0DAB"/>
    <w:pPr>
      <w:spacing w:after="225" w:before="100" w:beforeAutospacing="1"/>
    </w:pPr>
  </w:style>
  <w:style w:customStyle="1" w:styleId="content14" w:type="paragraph">
    <w:name w:val="content14"/>
    <w:basedOn w:val="Normal"/>
    <w:rsid w:val="005C0DAB"/>
  </w:style>
  <w:style w:customStyle="1" w:styleId="article-column6" w:type="paragraph">
    <w:name w:val="article-column6"/>
    <w:basedOn w:val="Normal"/>
    <w:rsid w:val="005C0DAB"/>
    <w:pPr>
      <w:spacing w:after="225" w:before="100" w:beforeAutospacing="1" w:line="336" w:lineRule="atLeast"/>
    </w:pPr>
    <w:rPr>
      <w:color w:val="231F20"/>
    </w:rPr>
  </w:style>
  <w:style w:customStyle="1" w:styleId="fullwidth6" w:type="paragraph">
    <w:name w:val="fullwidth6"/>
    <w:basedOn w:val="Normal"/>
    <w:rsid w:val="005C0DAB"/>
    <w:pPr>
      <w:spacing w:after="225" w:before="100" w:beforeAutospacing="1" w:line="336" w:lineRule="atLeast"/>
    </w:pPr>
  </w:style>
  <w:style w:customStyle="1" w:styleId="tb-na186" w:type="paragraph">
    <w:name w:val="tb-na186"/>
    <w:basedOn w:val="Normal"/>
    <w:rsid w:val="005C0DAB"/>
    <w:pPr>
      <w:spacing w:after="225" w:before="100" w:beforeAutospacing="1" w:line="336" w:lineRule="atLeast"/>
      <w:jc w:val="center"/>
    </w:pPr>
    <w:rPr>
      <w:b/>
      <w:bCs/>
      <w:caps/>
      <w:sz w:val="40"/>
      <w:szCs w:val="40"/>
    </w:rPr>
  </w:style>
  <w:style w:customStyle="1" w:styleId="doc1" w:type="paragraph">
    <w:name w:val="doc1"/>
    <w:basedOn w:val="Normal"/>
    <w:rsid w:val="005C0DAB"/>
    <w:pPr>
      <w:spacing w:line="336" w:lineRule="atLeast"/>
    </w:pPr>
  </w:style>
  <w:style w:customStyle="1" w:styleId="doc2" w:type="paragraph">
    <w:name w:val="doc2"/>
    <w:basedOn w:val="Normal"/>
    <w:rsid w:val="005C0DAB"/>
  </w:style>
  <w:style w:customStyle="1" w:styleId="doc3" w:type="paragraph">
    <w:name w:val="doc3"/>
    <w:basedOn w:val="Normal"/>
    <w:rsid w:val="005C0DAB"/>
  </w:style>
  <w:style w:styleId="Tekstbalonia" w:type="paragraph">
    <w:name w:val="Balloon Text"/>
    <w:basedOn w:val="Normal"/>
    <w:link w:val="TekstbaloniaChar"/>
    <w:uiPriority w:val="99"/>
    <w:semiHidden/>
    <w:unhideWhenUsed/>
    <w:rsid w:val="005C0DAB"/>
    <w:rPr>
      <w:rFonts w:ascii="Tahoma" w:cs="Tahoma" w:hAnsi="Tahoma"/>
      <w:sz w:val="16"/>
      <w:szCs w:val="16"/>
    </w:rPr>
  </w:style>
  <w:style w:customStyle="1" w:styleId="TekstbaloniaChar" w:type="character">
    <w:name w:val="Tekst balončića Char"/>
    <w:basedOn w:val="Zadanifontodlomka"/>
    <w:link w:val="Tekstbalonia"/>
    <w:uiPriority w:val="99"/>
    <w:semiHidden/>
    <w:rsid w:val="005C0DAB"/>
    <w:rPr>
      <w:rFonts w:ascii="Tahoma" w:cs="Tahoma" w:hAnsi="Tahoma"/>
      <w:sz w:val="16"/>
      <w:szCs w:val="16"/>
    </w:rPr>
  </w:style>
  <w:style w:customStyle="1" w:styleId="OdlomakpopisaChar" w:type="character">
    <w:name w:val="Odlomak popisa Char"/>
    <w:basedOn w:val="Zadanifontodlomka"/>
    <w:link w:val="Odlomakpopisa"/>
    <w:uiPriority w:val="34"/>
    <w:locked/>
    <w:rsid w:val="00D61F8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F622F5"/>
    <w:rPr>
      <w:color w:val="808080"/>
      <w:bdr w:color="auto" w:space="0" w:sz="0" w:val="none"/>
      <w:shd w:color="auto" w:fill="auto" w:val="clear"/>
    </w:rPr>
  </w:style>
  <w:style w:customStyle="1" w:styleId="eSPISCCParagraphDefaultFont" w:type="character">
    <w:name w:val="eSPIS_CC_Paragraph Default Font"/>
    <w:basedOn w:val="Zadanifontodlomka"/>
    <w:rsid w:val="00F622F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622F5"/>
    <w:rPr>
      <w:bdr w:color="auto" w:space="0" w:sz="0" w:val="none"/>
      <w:shd w:color="auto" w:fill="FFFFCC" w:val="clear"/>
      <w:lang w:val="hr-HR"/>
    </w:rPr>
  </w:style>
  <w:style w:customStyle="1" w:styleId="PozadinaSvijetloCrvena" w:type="character">
    <w:name w:val="Pozadina_SvijetloCrvena"/>
    <w:basedOn w:val="eSPISCCParagraphDefaultFont"/>
    <w:rsid w:val="00F622F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622F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15715129">
      <w:bodyDiv w:val="true"/>
      <w:marLeft w:val="0"/>
      <w:marRight w:val="0"/>
      <w:marTop w:val="0"/>
      <w:marBottom w:val="0"/>
      <w:divBdr>
        <w:top w:space="0" w:sz="0" w:color="auto" w:val="none"/>
        <w:left w:space="0" w:sz="0" w:color="auto" w:val="none"/>
        <w:bottom w:space="0" w:sz="0" w:color="auto" w:val="none"/>
        <w:right w:space="0" w:sz="0" w:color="auto" w:val="none"/>
      </w:divBdr>
      <w:divsChild>
        <w:div w:id="617837423">
          <w:marLeft w:val="0"/>
          <w:marRight w:val="0"/>
          <w:marTop w:val="0"/>
          <w:marBottom w:val="0"/>
          <w:divBdr>
            <w:top w:space="0" w:sz="0" w:color="auto" w:val="none"/>
            <w:left w:space="0" w:sz="0" w:color="auto" w:val="none"/>
            <w:bottom w:space="0" w:sz="0" w:color="auto" w:val="none"/>
            <w:right w:space="0" w:sz="0" w:color="auto" w:val="none"/>
          </w:divBdr>
          <w:divsChild>
            <w:div w:id="1836149235">
              <w:marLeft w:val="0"/>
              <w:marRight w:val="0"/>
              <w:marTop w:val="0"/>
              <w:marBottom w:val="0"/>
              <w:divBdr>
                <w:top w:space="0" w:sz="0" w:color="auto" w:val="none"/>
                <w:left w:space="0" w:sz="0" w:color="auto" w:val="none"/>
                <w:bottom w:space="0" w:sz="0" w:color="auto" w:val="none"/>
                <w:right w:space="0" w:sz="0" w:color="auto" w:val="none"/>
              </w:divBdr>
              <w:divsChild>
                <w:div w:id="1472362731">
                  <w:marLeft w:val="0"/>
                  <w:marRight w:val="0"/>
                  <w:marTop w:val="0"/>
                  <w:marBottom w:val="0"/>
                  <w:divBdr>
                    <w:top w:space="0" w:sz="0" w:color="auto" w:val="none"/>
                    <w:left w:space="0" w:sz="0" w:color="auto" w:val="none"/>
                    <w:bottom w:space="0" w:sz="0" w:color="auto" w:val="none"/>
                    <w:right w:space="0" w:sz="0" w:color="auto" w:val="none"/>
                  </w:divBdr>
                  <w:divsChild>
                    <w:div w:id="917790305">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Child>
        </w:div>
      </w:divsChild>
    </w:div>
    <w:div w:id="1221870060">
      <w:bodyDiv w:val="true"/>
      <w:marLeft w:val="0"/>
      <w:marRight w:val="0"/>
      <w:marTop w:val="0"/>
      <w:marBottom w:val="0"/>
      <w:divBdr>
        <w:top w:space="0" w:sz="0" w:color="auto" w:val="none"/>
        <w:left w:space="0" w:sz="0" w:color="auto" w:val="none"/>
        <w:bottom w:space="0" w:sz="0" w:color="auto" w:val="none"/>
        <w:right w:space="0" w:sz="0" w:color="auto" w:val="none"/>
      </w:divBdr>
    </w:div>
    <w:div w:id="1462383126">
      <w:bodyDiv w:val="true"/>
      <w:marLeft w:val="0"/>
      <w:marRight w:val="0"/>
      <w:marTop w:val="0"/>
      <w:marBottom w:val="0"/>
      <w:divBdr>
        <w:top w:space="0" w:sz="0" w:color="auto" w:val="none"/>
        <w:left w:space="0" w:sz="0" w:color="auto" w:val="none"/>
        <w:bottom w:space="0" w:sz="0" w:color="auto" w:val="none"/>
        <w:right w:space="0" w:sz="0" w:color="auto" w:val="none"/>
      </w:divBdr>
      <w:divsChild>
        <w:div w:id="1743866560">
          <w:marLeft w:val="0"/>
          <w:marRight w:val="0"/>
          <w:marTop w:val="0"/>
          <w:marBottom w:val="0"/>
          <w:divBdr>
            <w:top w:space="0" w:sz="0" w:color="auto" w:val="none"/>
            <w:left w:space="0" w:sz="0" w:color="auto" w:val="none"/>
            <w:bottom w:space="0" w:sz="0" w:color="auto" w:val="none"/>
            <w:right w:space="0" w:sz="0" w:color="auto" w:val="none"/>
          </w:divBdr>
          <w:divsChild>
            <w:div w:id="593173922">
              <w:marLeft w:val="0"/>
              <w:marRight w:val="0"/>
              <w:marTop w:val="0"/>
              <w:marBottom w:val="0"/>
              <w:divBdr>
                <w:top w:space="0" w:sz="0" w:color="auto" w:val="none"/>
                <w:left w:space="0" w:sz="0" w:color="auto" w:val="none"/>
                <w:bottom w:space="0" w:sz="0" w:color="auto" w:val="none"/>
                <w:right w:space="0" w:sz="0" w:color="auto" w:val="none"/>
              </w:divBdr>
              <w:divsChild>
                <w:div w:id="961425903">
                  <w:marLeft w:val="0"/>
                  <w:marRight w:val="0"/>
                  <w:marTop w:val="0"/>
                  <w:marBottom w:val="0"/>
                  <w:divBdr>
                    <w:top w:space="0" w:sz="0" w:color="auto" w:val="none"/>
                    <w:left w:space="0" w:sz="0" w:color="auto" w:val="none"/>
                    <w:bottom w:space="0" w:sz="0" w:color="auto" w:val="none"/>
                    <w:right w:space="0" w:sz="0" w:color="auto" w:val="none"/>
                  </w:divBdr>
                  <w:divsChild>
                    <w:div w:id="215358831">
                      <w:marLeft w:val="0"/>
                      <w:marRight w:val="0"/>
                      <w:marTop w:val="0"/>
                      <w:marBottom w:val="0"/>
                      <w:divBdr>
                        <w:top w:space="0" w:sz="6" w:color="E4E4E6" w:val="single"/>
                        <w:left w:space="0" w:sz="0" w:color="auto" w:val="none"/>
                        <w:bottom w:space="0" w:sz="0" w:color="auto" w:val="none"/>
                        <w:right w:space="0" w:sz="0" w:color="auto" w:val="none"/>
                      </w:divBdr>
                      <w:divsChild>
                        <w:div w:id="697199093">
                          <w:marLeft w:val="0"/>
                          <w:marRight w:val="0"/>
                          <w:marTop w:val="0"/>
                          <w:marBottom w:val="0"/>
                          <w:divBdr>
                            <w:top w:space="0" w:sz="6" w:color="E4E4E6" w:val="single"/>
                            <w:left w:space="0" w:sz="0" w:color="auto" w:val="none"/>
                            <w:bottom w:space="0" w:sz="0" w:color="auto" w:val="none"/>
                            <w:right w:space="0" w:sz="0" w:color="auto" w:val="none"/>
                          </w:divBdr>
                          <w:divsChild>
                            <w:div w:id="1715961782">
                              <w:marLeft w:val="0"/>
                              <w:marRight w:val="1500"/>
                              <w:marTop w:val="100"/>
                              <w:marBottom w:val="100"/>
                              <w:divBdr>
                                <w:top w:space="0" w:sz="0" w:color="auto" w:val="none"/>
                                <w:left w:space="0" w:sz="0" w:color="auto" w:val="none"/>
                                <w:bottom w:space="0" w:sz="0" w:color="auto" w:val="none"/>
                                <w:right w:space="0" w:sz="0" w:color="auto" w:val="none"/>
                              </w:divBdr>
                              <w:divsChild>
                                <w:div w:id="1649938149">
                                  <w:marLeft w:val="0"/>
                                  <w:marRight w:val="0"/>
                                  <w:marTop w:val="300"/>
                                  <w:marBottom w:val="450"/>
                                  <w:divBdr>
                                    <w:top w:space="0" w:sz="0" w:color="auto" w:val="none"/>
                                    <w:left w:space="0" w:sz="0" w:color="auto" w:val="none"/>
                                    <w:bottom w:space="0" w:sz="0" w:color="auto" w:val="none"/>
                                    <w:right w:space="0" w:sz="0" w:color="auto" w:val="none"/>
                                  </w:divBdr>
                                  <w:divsChild>
                                    <w:div w:id="1305429743">
                                      <w:marLeft w:val="0"/>
                                      <w:marRight w:val="0"/>
                                      <w:marTop w:val="0"/>
                                      <w:marBottom w:val="0"/>
                                      <w:divBdr>
                                        <w:top w:space="0" w:sz="0" w:color="auto" w:val="none"/>
                                        <w:left w:space="0" w:sz="0" w:color="auto" w:val="none"/>
                                        <w:bottom w:space="0" w:sz="0" w:color="auto" w:val="none"/>
                                        <w:right w:space="0" w:sz="0" w:color="auto" w:val="none"/>
                                      </w:divBdr>
                                      <w:divsChild>
                                        <w:div w:id="1227187499">
                                          <w:marLeft w:val="0"/>
                                          <w:marRight w:val="0"/>
                                          <w:marTop w:val="0"/>
                                          <w:marBottom w:val="0"/>
                                          <w:divBdr>
                                            <w:top w:space="0" w:sz="0" w:color="auto" w:val="none"/>
                                            <w:left w:space="0" w:sz="0" w:color="auto" w:val="none"/>
                                            <w:bottom w:space="0" w:sz="0" w:color="auto" w:val="none"/>
                                            <w:right w:space="0" w:sz="0" w:color="auto" w:val="none"/>
                                          </w:divBdr>
                                          <w:divsChild>
                                            <w:div w:id="2111703166">
                                              <w:marLeft w:val="0"/>
                                              <w:marRight w:val="0"/>
                                              <w:marTop w:val="0"/>
                                              <w:marBottom w:val="0"/>
                                              <w:divBdr>
                                                <w:top w:space="0" w:sz="0" w:color="auto" w:val="none"/>
                                                <w:left w:space="0" w:sz="0" w:color="auto" w:val="none"/>
                                                <w:bottom w:space="0" w:sz="0" w:color="auto" w:val="none"/>
                                                <w:right w:space="0" w:sz="0" w:color="auto" w:val="none"/>
                                              </w:divBdr>
                                              <w:divsChild>
                                                <w:div w:id="16004071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592736792">
      <w:bodyDiv w:val="true"/>
      <w:marLeft w:val="0"/>
      <w:marRight w:val="0"/>
      <w:marTop w:val="0"/>
      <w:marBottom w:val="0"/>
      <w:divBdr>
        <w:top w:space="0" w:sz="0" w:color="auto" w:val="none"/>
        <w:left w:space="0" w:sz="0" w:color="auto" w:val="none"/>
        <w:bottom w:space="0" w:sz="0" w:color="auto" w:val="none"/>
        <w:right w:space="0" w:sz="0" w:color="auto" w:val="none"/>
      </w:divBdr>
      <w:divsChild>
        <w:div w:id="742339079">
          <w:marLeft w:val="450"/>
          <w:marRight w:val="450"/>
          <w:marTop w:val="0"/>
          <w:marBottom w:val="0"/>
          <w:divBdr>
            <w:top w:space="0" w:sz="0" w:color="auto" w:val="none"/>
            <w:left w:space="0" w:sz="0" w:color="auto" w:val="none"/>
            <w:bottom w:space="0" w:sz="0" w:color="auto" w:val="none"/>
            <w:right w:space="0" w:sz="0" w:color="auto" w:val="none"/>
          </w:divBdr>
        </w:div>
      </w:divsChild>
    </w:div>
    <w:div w:id="1633557265">
      <w:bodyDiv w:val="true"/>
      <w:marLeft w:val="0"/>
      <w:marRight w:val="0"/>
      <w:marTop w:val="0"/>
      <w:marBottom w:val="0"/>
      <w:divBdr>
        <w:top w:space="0" w:sz="0" w:color="auto" w:val="none"/>
        <w:left w:space="0" w:sz="0" w:color="auto" w:val="none"/>
        <w:bottom w:space="0" w:sz="0" w:color="auto" w:val="none"/>
        <w:right w:space="0" w:sz="0" w:color="auto" w:val="none"/>
      </w:divBdr>
      <w:divsChild>
        <w:div w:id="1839925891">
          <w:marLeft w:val="450"/>
          <w:marRight w:val="450"/>
          <w:marTop w:val="0"/>
          <w:marBottom w:val="0"/>
          <w:divBdr>
            <w:top w:space="0" w:sz="0" w:color="auto" w:val="none"/>
            <w:left w:space="0" w:sz="0" w:color="auto" w:val="none"/>
            <w:bottom w:space="0" w:sz="0" w:color="auto" w:val="none"/>
            <w:right w:space="0" w:sz="0" w:color="auto" w:val="none"/>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cid:image001.png@01D3D70A.0FCA7E50"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travnja 2018.</izvorni_sadrzaj>
    <derivirana_varijabla naziv="DomainObject.DatumDonosenjaOdluke_1">25.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2231</izvorni_sadrzaj>
    <derivirana_varijabla naziv="DomainObject.Predmet.Broj_1">2231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2016.</izvorni_sadrzaj>
    <derivirana_varijabla naziv="DomainObject.Predmet.DatumOsnivanja_1">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109308.04</izvorni_sadrzaj>
    <derivirana_varijabla naziv="DomainObject.Predmet.InicijalnaVrijednost_1">109308.04</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St-2231/2016</izvorni_sadrzaj>
    <derivirana_varijabla naziv="DomainObject.Predmet.OznakaBroj_1">St-2231/2016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VENJE društvo s ograničenom odgovornošću za vinogradarstvo i vinarstvo</izvorni_sadrzaj>
    <derivirana_varijabla naziv="DomainObject.Predmet.ProtustrankaFormated_1">  VENJE društvo s ograničenom odgovornošću za vinogradarstvo i vinarstvo</derivirana_varijabla>
  </DomainObject.Predmet.ProtustrankaFormated>
  <DomainObject.Predmet.ProtustrankaFormatedOIB>
    <izvorni_sadrzaj>  VENJE društvo s ograničenom odgovornošću za vinogradarstvo i vinarstvo, OIB 85764587113</izvorni_sadrzaj>
    <derivirana_varijabla naziv="DomainObject.Predmet.ProtustrankaFormatedOIB_1">  VENJE društvo s ograničenom odgovornošću za vinogradarstvo i vinarstvo, OIB 85764587113</derivirana_varijabla>
  </DomainObject.Predmet.ProtustrankaFormatedOIB>
  <DomainObject.Predmet.ProtustrankaFormatedWithAdress>
    <izvorni_sadrzaj> VENJE društvo s ograničenom odgovornošću za vinogradarstvo i vinarstvo, Gradište 73 a , 34343 Gradište</izvorni_sadrzaj>
    <derivirana_varijabla naziv="DomainObject.Predmet.ProtustrankaFormatedWithAdress_1"> VENJE društvo s ograničenom odgovornošću za vinogradarstvo i vinarstvo, Gradište 73 a , 34343 Gradište</derivirana_varijabla>
  </DomainObject.Predmet.ProtustrankaFormatedWithAdress>
  <DomainObject.Predmet.ProtustrankaFormatedWithAdressOIB>
    <izvorni_sadrzaj> VENJE društvo s ograničenom odgovornošću za vinogradarstvo i vinarstvo, OIB 85764587113, Gradište 73 a , 34343 Gradište</izvorni_sadrzaj>
    <derivirana_varijabla naziv="DomainObject.Predmet.ProtustrankaFormatedWithAdressOIB_1"> VENJE društvo s ograničenom odgovornošću za vinogradarstvo i vinarstvo, OIB 85764587113, Gradište 73 a , 34343 Gradište</derivirana_varijabla>
  </DomainObject.Predmet.ProtustrankaFormatedWithAdressOIB>
  <DomainObject.Predmet.ProtustrankaWithAdress>
    <izvorni_sadrzaj>VENJE društvo s ograničenom odgovornošću za vinogradarstvo i vinarstvo Gradište 73 a , 34343 Gradište</izvorni_sadrzaj>
    <derivirana_varijabla naziv="DomainObject.Predmet.ProtustrankaWithAdress_1">VENJE društvo s ograničenom odgovornošću za vinogradarstvo i vinarstvo Gradište 73 a , 34343 Gradište</derivirana_varijabla>
  </DomainObject.Predmet.ProtustrankaWithAdress>
  <DomainObject.Predmet.ProtustrankaWithAdressOIB>
    <izvorni_sadrzaj>VENJE društvo s ograničenom odgovornošću za vinogradarstvo i vinarstvo, OIB 85764587113, Gradište 73 a , 34343 Gradište</izvorni_sadrzaj>
    <derivirana_varijabla naziv="DomainObject.Predmet.ProtustrankaWithAdressOIB_1">VENJE društvo s ograničenom odgovornošću za vinogradarstvo i vinarstvo, OIB 85764587113, Gradište 73 a , 34343 Gradište</derivirana_varijabla>
  </DomainObject.Predmet.ProtustrankaWithAdressOIB>
  <DomainObject.Predmet.ProtustrankaNazivFormated>
    <izvorni_sadrzaj>VENJE društvo s ograničenom odgovornošću za vinogradarstvo i vinarstvo</izvorni_sadrzaj>
    <derivirana_varijabla naziv="DomainObject.Predmet.ProtustrankaNazivFormated_1">VENJE društvo s ograničenom odgovornošću za vinogradarstvo i vinarstvo</derivirana_varijabla>
  </DomainObject.Predmet.ProtustrankaNazivFormated>
  <DomainObject.Predmet.ProtustrankaNazivFormatedOIB>
    <izvorni_sadrzaj>VENJE društvo s ograničenom odgovornošću za vinogradarstvo i vinarstvo, OIB 85764587113</izvorni_sadrzaj>
    <derivirana_varijabla naziv="DomainObject.Predmet.ProtustrankaNazivFormatedOIB_1">VENJE društvo s ograničenom odgovornošću za vinogradarstvo i vinarstvo, OIB 85764587113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VENJE društvo s ograničenom odgovornošću za vinogradarstvo i vinarstvo</item>
    </izvorni_sadrzaj>
    <derivirana_varijabla naziv="DomainObject.Predmet.ProtuStrankaListFormated_1">
      <item>VENJE društvo s ograničenom odgovornošću za vinogradarstvo i vinarstvo</item>
    </derivirana_varijabla>
  </DomainObject.Predmet.ProtuStrankaListFormated>
  <DomainObject.Predmet.ProtuStrankaListFormatedOIB>
    <izvorni_sadrzaj>
      <item>VENJE društvo s ograničenom odgovornošću za vinogradarstvo i vinarstvo, OIB 85764587113</item>
    </izvorni_sadrzaj>
    <derivirana_varijabla naziv="DomainObject.Predmet.ProtuStrankaListFormatedOIB_1">
      <item>VENJE društvo s ograničenom odgovornošću za vinogradarstvo i vinarstvo, OIB 85764587113</item>
    </derivirana_varijabla>
  </DomainObject.Predmet.ProtuStrankaListFormatedOIB>
  <DomainObject.Predmet.ProtuStrankaListFormatedWithAdress>
    <izvorni_sadrzaj>
      <item>VENJE društvo s ograničenom odgovornošću za vinogradarstvo i vinarstvo, Gradište 73 a , 34343 Gradište</item>
    </izvorni_sadrzaj>
    <derivirana_varijabla naziv="DomainObject.Predmet.ProtuStrankaListFormatedWithAdress_1">
      <item>VENJE društvo s ograničenom odgovornošću za vinogradarstvo i vinarstvo, Gradište 73 a , 34343 Gradište</item>
    </derivirana_varijabla>
  </DomainObject.Predmet.ProtuStrankaListFormatedWithAdress>
  <DomainObject.Predmet.ProtuStrankaListFormatedWithAdressOIB>
    <izvorni_sadrzaj>
      <item>VENJE društvo s ograničenom odgovornošću za vinogradarstvo i vinarstvo, OIB 85764587113, Gradište 73 a , 34343 Gradište</item>
    </izvorni_sadrzaj>
    <derivirana_varijabla naziv="DomainObject.Predmet.ProtuStrankaListFormatedWithAdressOIB_1">
      <item>VENJE društvo s ograničenom odgovornošću za vinogradarstvo i vinarstvo, OIB 85764587113, Gradište 73 a , 34343 Gradište</item>
    </derivirana_varijabla>
  </DomainObject.Predmet.ProtuStrankaListFormatedWithAdressOIB>
  <DomainObject.Predmet.ProtuStrankaListNazivFormated>
    <izvorni_sadrzaj>
      <item>VENJE društvo s ograničenom odgovornošću za vinogradarstvo i vinarstvo</item>
    </izvorni_sadrzaj>
    <derivirana_varijabla naziv="DomainObject.Predmet.ProtuStrankaListNazivFormated_1">
      <item>VENJE društvo s ograničenom odgovornošću za vinogradarstvo i vinarstvo</item>
    </derivirana_varijabla>
  </DomainObject.Predmet.ProtuStrankaListNazivFormated>
  <DomainObject.Predmet.ProtuStrankaListNazivFormatedOIB>
    <izvorni_sadrzaj>
      <item>VENJE društvo s ograničenom odgovornošću za vinogradarstvo i vinarstvo, OIB 85764587113</item>
    </izvorni_sadrzaj>
    <derivirana_varijabla naziv="DomainObject.Predmet.ProtuStrankaListNazivFormatedOIB_1">
      <item>VENJE društvo s ograničenom odgovornošću za vinogradarstvo i vinarstvo, OIB 85764587113</item>
    </derivirana_varijabla>
  </DomainObject.Predmet.ProtuStrankaListNazivFormatedOIB>
  <DomainObject.Predmet.OstaliListFormated>
    <izvorni_sadrzaj>
      <item>JOSIP MLADENIĆ</item>
      <item>Željko Ferenčić</item>
      <item>Vesna Lazarić</item>
      <item>Krešimir Bogdan</item>
      <item>Gabrijel Zovak</item>
      <item>MRAMOR COMERCE d.o.o.</item>
      <item>Alen Mladenić</item>
      <item>Zoran Mladenić</item>
    </izvorni_sadrzaj>
    <derivirana_varijabla naziv="DomainObject.Predmet.OstaliListFormated_1">
      <item>JOSIP MLADENIĆ</item>
      <item>Željko Ferenčić</item>
      <item>Vesna Lazarić</item>
      <item>Krešimir Bogdan</item>
      <item>Gabrijel Zovak</item>
      <item>MRAMOR COMERCE d.o.o.</item>
      <item>Alen Mladenić</item>
      <item>Zoran Mladenić</item>
    </derivirana_varijabla>
  </DomainObject.Predmet.OstaliListFormated>
  <DomainObject.Predmet.OstaliListFormatedOIB>
    <izvorni_sadrzaj>
      <item>JOSIP MLADENIĆ, OIB 38576884922</item>
      <item>Željko Ferenčić, OIB 73873182459</item>
      <item>Vesna Lazarić</item>
      <item>Krešimir Bogdan</item>
      <item>Gabrijel Zovak</item>
      <item>MRAMOR COMERCE d.o.o.</item>
      <item>Alen Mladenić, OIB 42677925385</item>
      <item>Zoran Mladenić, OIB 64349305174</item>
    </izvorni_sadrzaj>
    <derivirana_varijabla naziv="DomainObject.Predmet.OstaliListFormatedOIB_1">
      <item>JOSIP MLADENIĆ, OIB 38576884922</item>
      <item>Željko Ferenčić, OIB 73873182459</item>
      <item>Vesna Lazarić</item>
      <item>Krešimir Bogdan</item>
      <item>Gabrijel Zovak</item>
      <item>MRAMOR COMERCE d.o.o.</item>
      <item>Alen Mladenić, OIB 42677925385</item>
      <item>Zoran Mladenić, OIB 64349305174</item>
    </derivirana_varijabla>
  </DomainObject.Predmet.OstaliListFormatedOIB>
  <DomainObject.Predmet.OstaliListFormatedWithAdress>
    <izvorni_sadrzaj>
      <item>JOSIP MLADENIĆ, Gradište 73a, 34343 Gradište</item>
      <item>Željko Ferenčić</item>
      <item>Vesna Lazarić</item>
      <item>Krešimir Bogdan</item>
      <item>Gabrijel Zovak</item>
      <item>MRAMOR COMERCE d.o.o., Mučići 31b, 51000 Rijeka</item>
      <item>Alen Mladenić</item>
      <item>Zoran Mladenić</item>
    </izvorni_sadrzaj>
    <derivirana_varijabla naziv="DomainObject.Predmet.OstaliListFormatedWithAdress_1">
      <item>JOSIP MLADENIĆ, Gradište 73a, 34343 Gradište</item>
      <item>Željko Ferenčić</item>
      <item>Vesna Lazarić</item>
      <item>Krešimir Bogdan</item>
      <item>Gabrijel Zovak</item>
      <item>MRAMOR COMERCE d.o.o., Mučići 31b, 51000 Rijeka</item>
      <item>Alen Mladenić</item>
      <item>Zoran Mladenić</item>
    </derivirana_varijabla>
  </DomainObject.Predmet.OstaliListFormatedWithAdress>
  <DomainObject.Predmet.OstaliListFormatedWithAdressOIB>
    <izvorni_sadrzaj>
      <item>JOSIP MLADENIĆ, OIB 38576884922, Gradište 73a, 34343 Gradište</item>
      <item>Željko Ferenčić, OIB 73873182459</item>
      <item>Vesna Lazarić</item>
      <item>Krešimir Bogdan</item>
      <item>Gabrijel Zovak</item>
      <item>MRAMOR COMERCE d.o.o., Mučići 31b, 51000 Rijeka</item>
      <item>Alen Mladenić, OIB 42677925385</item>
      <item>Zoran Mladenić, OIB 64349305174</item>
    </izvorni_sadrzaj>
    <derivirana_varijabla naziv="DomainObject.Predmet.OstaliListFormatedWithAdressOIB_1">
      <item>JOSIP MLADENIĆ, OIB 38576884922, Gradište 73a, 34343 Gradište</item>
      <item>Željko Ferenčić, OIB 73873182459</item>
      <item>Vesna Lazarić</item>
      <item>Krešimir Bogdan</item>
      <item>Gabrijel Zovak</item>
      <item>MRAMOR COMERCE d.o.o., Mučići 31b, 51000 Rijeka</item>
      <item>Alen Mladenić, OIB 42677925385</item>
      <item>Zoran Mladenić, OIB 64349305174</item>
    </derivirana_varijabla>
  </DomainObject.Predmet.OstaliListFormatedWithAdressOIB>
  <DomainObject.Predmet.OstaliListNazivFormated>
    <izvorni_sadrzaj>
      <item>JOSIP MLADENIĆ</item>
      <item>Željko Ferenčić</item>
      <item>Vesna Lazarić</item>
      <item>Krešimir Bogdan</item>
      <item>Gabrijel Zovak</item>
      <item>MRAMOR COMERCE d.o.o.</item>
      <item>Alen Mladenić</item>
      <item>Zoran Mladenić</item>
    </izvorni_sadrzaj>
    <derivirana_varijabla naziv="DomainObject.Predmet.OstaliListNazivFormated_1">
      <item>JOSIP MLADENIĆ</item>
      <item>Željko Ferenčić</item>
      <item>Vesna Lazarić</item>
      <item>Krešimir Bogdan</item>
      <item>Gabrijel Zovak</item>
      <item>MRAMOR COMERCE d.o.o.</item>
      <item>Alen Mladenić</item>
      <item>Zoran Mladenić</item>
    </derivirana_varijabla>
  </DomainObject.Predmet.OstaliListNazivFormated>
  <DomainObject.Predmet.OstaliListNazivFormatedOIB>
    <izvorni_sadrzaj>
      <item>JOSIP MLADENIĆ, OIB 38576884922</item>
      <item>Željko Ferenčić, OIB 73873182459</item>
      <item>Vesna Lazarić</item>
      <item>Krešimir Bogdan</item>
      <item>Gabrijel Zovak</item>
      <item>MRAMOR COMERCE d.o.o.</item>
      <item>Alen Mladenić, OIB 42677925385</item>
      <item>Zoran Mladenić, OIB 64349305174</item>
    </izvorni_sadrzaj>
    <derivirana_varijabla naziv="DomainObject.Predmet.OstaliListNazivFormatedOIB_1">
      <item>JOSIP MLADENIĆ, OIB 38576884922</item>
      <item>Željko Ferenčić, OIB 73873182459</item>
      <item>Vesna Lazarić</item>
      <item>Krešimir Bogdan</item>
      <item>Gabrijel Zovak</item>
      <item>MRAMOR COMERCE d.o.o.</item>
      <item>Alen Mladenić, OIB 42677925385</item>
      <item>Zoran Mladenić, OIB 64349305174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2018.</izvorni_sadrzaj>
    <derivirana_varijabla naziv="DomainObject.Datum_1">25. travnja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VENJE društvo s ograničenom odgovornošću za vinogradarstvo i vinarstvo</izvorni_sadrzaj>
    <derivirana_varijabla naziv="DomainObject.Predmet.ProtustrankaIDrugi_1">VENJE društvo s ograničenom odgovornošću za vinogradarstvo i vinarstvo</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VENJE društvo s ograničenom odgovornošću za vinogradarstvo i vinarstvo, OIB 85764587113, Gradište 73 a , 34343 Gradište</izvorni_sadrzaj>
    <derivirana_varijabla naziv="DomainObject.Predmet.ProtustrankaIDrugiAdressOIB_1">VENJE društvo s ograničenom odgovornošću za vinogradarstvo i vinarstvo, OIB 85764587113, Gradište 73 a , 34343 Gradište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VENJE društvo s ograničenom odgovornošću za vinogradarstvo i vinarstvo</item>
      <item>JOSIP MLADENIĆ</item>
      <item>Željko Ferenčić</item>
      <item>Vesna Lazarić</item>
      <item>Krešimir Bogdan</item>
      <item>Gabrijel Zovak</item>
      <item>MRAMOR COMERCE d.o.o.</item>
      <item>Alen Mladenić</item>
      <item>Zoran Mladenić</item>
    </izvorni_sadrzaj>
    <derivirana_varijabla naziv="DomainObject.Predmet.SudioniciListNaziv_1">
      <item>Financijska agencija</item>
      <item>VENJE društvo s ograničenom odgovornošću za vinogradarstvo i vinarstvo</item>
      <item>JOSIP MLADENIĆ</item>
      <item>Željko Ferenčić</item>
      <item>Vesna Lazarić</item>
      <item>Krešimir Bogdan</item>
      <item>Gabrijel Zovak</item>
      <item>MRAMOR COMERCE d.o.o.</item>
      <item>Alen Mladenić</item>
      <item>Zoran Mladenić</item>
    </derivirana_varijabla>
  </DomainObject.Predmet.SudioniciListNaziv>
  <DomainObject.Predmet.SudioniciListAdressOIB>
    <izvorni_sadrzaj>
      <item>Financijska agencija, OIB 85821130368, Ulica grada Vukovara 70,10000 Zagreb</item>
      <item>VENJE društvo s ograničenom odgovornošću za vinogradarstvo i vinarstvo, OIB 85764587113, Gradište 73 a ,34343 Gradište</item>
      <item>JOSIP MLADENIĆ, OIB 38576884922, Gradište 73a,34343 Gradište</item>
      <item>Željko Ferenčić, OIB 73873182459</item>
      <item>Vesna Lazarić</item>
      <item>Krešimir Bogdan</item>
      <item>Gabrijel Zovak</item>
      <item>MRAMOR COMERCE d.o.o., Mučići 31b,51000 Rijeka</item>
      <item>Alen Mladenić, OIB 42677925385</item>
      <item>Zoran Mladenić, OIB 64349305174</item>
    </izvorni_sadrzaj>
    <derivirana_varijabla naziv="DomainObject.Predmet.SudioniciListAdressOIB_1">
      <item>Financijska agencija, OIB 85821130368, Ulica grada Vukovara 70,10000 Zagreb</item>
      <item>VENJE društvo s ograničenom odgovornošću za vinogradarstvo i vinarstvo, OIB 85764587113, Gradište 73 a ,34343 Gradište</item>
      <item>JOSIP MLADENIĆ, OIB 38576884922, Gradište 73a,34343 Gradište</item>
      <item>Željko Ferenčić, OIB 73873182459</item>
      <item>Vesna Lazarić</item>
      <item>Krešimir Bogdan</item>
      <item>Gabrijel Zovak</item>
      <item>MRAMOR COMERCE d.o.o., Mučići 31b,51000 Rijeka</item>
      <item>Alen Mladenić, OIB 42677925385</item>
      <item>Zoran Mladenić, OIB 64349305174</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85764587113</item>
      <item>, OIB 38576884922</item>
      <item>, OIB 73873182459</item>
      <item>, OIB null</item>
      <item>, OIB null</item>
      <item>, OIB null</item>
      <item>, OIB null</item>
      <item>, OIB 42677925385</item>
      <item>, OIB 64349305174</item>
    </izvorni_sadrzaj>
    <derivirana_varijabla naziv="DomainObject.Predmet.SudioniciListNazivOIB_1">
      <item>, OIB 85821130368</item>
      <item>, OIB 85764587113</item>
      <item>, OIB 38576884922</item>
      <item>, OIB 73873182459</item>
      <item>, OIB null</item>
      <item>, OIB null</item>
      <item>, OIB null</item>
      <item>, OIB null</item>
      <item>, OIB 42677925385</item>
      <item>, OIB 64349305174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Ferenčić, OIB 73873182459, Kardinala A. Stepinca 2, p.p. 82, Vukovar</item>
    </izvorni_sadrzaj>
    <derivirana_varijabla naziv="DomainObject.Predmet.StecajniUpraviteljiListAddressOIB_1">
      <item>Željko Ferenčić, OIB 73873182459, Kardinala A. Stepinca 2, p.p. 82, Vukovar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924</properties:Words>
  <properties:Characters>5083</properties:Characters>
  <properties:Lines>149</properties:Lines>
  <properties:Paragraphs>52</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2018-04-25T08:55:00Z</dcterms:created>
  <dc:creator>wsadmin</dc:creator>
  <cp:lastModifiedBy>wsadmin</cp:lastModifiedBy>
  <cp:lastPrinted>2018-04-25T11:14:00Z</cp:lastPrinted>
  <dcterms:modified xmlns:xsi="http://www.w3.org/2001/XMLSchema-instance" xsi:type="dcterms:W3CDTF">2018-04-25T11:15:00Z</dcterms:modified>
  <cp:revision>35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(VENJE-DOSUDA NAKON DRAŽBE KOD FINE.docx)</vt:lpwstr>
  </prop:property>
  <prop:property name="CC_coloring" pid="4" fmtid="{D5CDD505-2E9C-101B-9397-08002B2CF9AE}">
    <vt:bool>false</vt:bool>
  </prop:property>
  <prop:property name="BrojStranica" pid="5" fmtid="{D5CDD505-2E9C-101B-9397-08002B2CF9AE}">
    <vt:i4>3</vt:i4>
  </prop:property>
</prop:Properties>
</file>