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cb4c" w14:paraId="d05cb4c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C11C7">
        <w:t>51</w:t>
      </w:r>
      <w:r w:rsidR="00B207BB">
        <w:t>2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207BB">
        <w:t>ADRIATICA ZADAR, turistička agencija d.o.o., Zadar, Antuna Barca 5/a, Zadar, OIB: 77998047537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A1918">
        <w:t>0</w:t>
      </w:r>
      <w:r w:rsidR="004C11C7">
        <w:t>8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207BB">
        <w:t>ADRIATICA ZADAR, turistička agencija d.o.o., Zadar, Antuna Barca 5/a, Zadar, OIB: 77998047537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B207BB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B207BB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207BB">
        <w:t>ADRIATICA ZADAR, turistička agencija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B207BB">
        <w:t>1099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B207BB">
        <w:t>70.595,04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B207BB">
        <w:t>08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207BB">
        <w:t>ADRIATICA ZADAR, turistička agencija d.o.o., Zadar</w:t>
      </w:r>
      <w:r w:rsidR="00B207BB" w:rsidRPr="00F60CD9">
        <w:t xml:space="preserve"> </w:t>
      </w:r>
      <w:r w:rsidR="0020610B" w:rsidRPr="00F60CD9">
        <w:t>i za član</w:t>
      </w:r>
      <w:r w:rsidR="00B207BB">
        <w:t>ove</w:t>
      </w:r>
      <w:r w:rsidR="00286427">
        <w:t xml:space="preserve"> </w:t>
      </w:r>
      <w:r w:rsidR="0020610B" w:rsidRPr="00F60CD9">
        <w:t>uprave s upozorenjem</w:t>
      </w:r>
    </w:p>
    <w:p w:rsidRDefault="00B207BB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DARYA KULIKOVA, Rusija, 141980 DUBNA, Moskovskaya ul. 8/66 na adresu dužnika uz upozorenje </w:t>
      </w:r>
      <w:r w:rsidRPr="00850934">
        <w:rPr>
          <w:szCs w:val="24"/>
        </w:rPr>
        <w:t>i na e-oglasnu ploču suda</w:t>
      </w:r>
    </w:p>
    <w:p w:rsidRDefault="00B207BB" w:rsidP="00B207BB" w:rsidR="00B207BB" w:rsidRPr="00850934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VITALY BELYAKOV, Rusija, Moskva, Zelenograd, 1118, 151 na adresu dužnika uz upozorenje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A4D3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207BB">
      <w:t>512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4D30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4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4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ZADAR, turistička agencija d.o.o.</izvorni_sadrzaj>
    <derivirana_varijabla naziv="DomainObject.Predmet.ProtustrankaFormated_1">  ADRIATICA ZADAR, turistička agencija d.o.o.</derivirana_varijabla>
  </DomainObject.Predmet.ProtustrankaFormated>
  <DomainObject.Predmet.ProtustrankaFormatedOIB>
    <izvorni_sadrzaj>  ADRIATICA ZADAR, turistička agencija d.o.o., OIB 77998047537</izvorni_sadrzaj>
    <derivirana_varijabla naziv="DomainObject.Predmet.ProtustrankaFormatedOIB_1">  ADRIATICA ZADAR, turistička agencija d.o.o., OIB 77998047537</derivirana_varijabla>
  </DomainObject.Predmet.ProtustrankaFormatedOIB>
  <DomainObject.Predmet.ProtustrankaFormatedWithAdress>
    <izvorni_sadrzaj> ADRIATICA ZADAR, turistička agencija d.o.o., Antuna Barca 5/a, 23000 Zadar</izvorni_sadrzaj>
    <derivirana_varijabla naziv="DomainObject.Predmet.ProtustrankaFormatedWithAdress_1"> ADRIATICA ZADAR, turistička agencija d.o.o., Antuna Barca 5/a, 23000 Zadar</derivirana_varijabla>
  </DomainObject.Predmet.ProtustrankaFormatedWithAdress>
  <DomainObject.Predmet.ProtustrankaFormatedWithAdressOIB>
    <izvorni_sadrzaj> ADRIATICA ZADAR, turistička agencija d.o.o., OIB 77998047537, Antuna Barca 5/a, 23000 Zadar</izvorni_sadrzaj>
    <derivirana_varijabla naziv="DomainObject.Predmet.ProtustrankaFormatedWithAdressOIB_1"> ADRIATICA ZADAR, turistička agencija d.o.o., OIB 77998047537, Antuna Barca 5/a, 23000 Zadar</derivirana_varijabla>
  </DomainObject.Predmet.ProtustrankaFormatedWithAdressOIB>
  <DomainObject.Predmet.ProtustrankaWithAdress>
    <izvorni_sadrzaj>ADRIATICA ZADAR, turistička agencija d.o.o. Antuna Barca 5/a, 23000 Zadar</izvorni_sadrzaj>
    <derivirana_varijabla naziv="DomainObject.Predmet.ProtustrankaWithAdress_1">ADRIATICA ZADAR, turistička agencija d.o.o. Antuna Barca 5/a, 23000 Zadar</derivirana_varijabla>
  </DomainObject.Predmet.ProtustrankaWithAdress>
  <DomainObject.Predmet.ProtustrankaWithAdressOIB>
    <izvorni_sadrzaj>ADRIATICA ZADAR, turistička agencija d.o.o., OIB 77998047537, Antuna Barca 5/a, 23000 Zadar</izvorni_sadrzaj>
    <derivirana_varijabla naziv="DomainObject.Predmet.ProtustrankaWithAdressOIB_1">ADRIATICA ZADAR, turistička agencija d.o.o., OIB 77998047537, Antuna Barca 5/a, 23000 Zadar</derivirana_varijabla>
  </DomainObject.Predmet.ProtustrankaWithAdressOIB>
  <DomainObject.Predmet.ProtustrankaNazivFormated>
    <izvorni_sadrzaj>ADRIATICA ZADAR, turistička agencija d.o.o.</izvorni_sadrzaj>
    <derivirana_varijabla naziv="DomainObject.Predmet.ProtustrankaNazivFormated_1">ADRIATICA ZADAR, turistička agencija d.o.o.</derivirana_varijabla>
  </DomainObject.Predmet.ProtustrankaNazivFormated>
  <DomainObject.Predmet.ProtustrankaNazivFormatedOIB>
    <izvorni_sadrzaj>ADRIATICA ZADAR, turistička agencija d.o.o., OIB 77998047537</izvorni_sadrzaj>
    <derivirana_varijabla naziv="DomainObject.Predmet.ProtustrankaNazivFormatedOIB_1">ADRIATICA ZADAR, turistička agencija d.o.o., OIB 77998047537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70595.04</izvorni_sadrzaj>
    <derivirana_varijabla naziv="DomainObject.Predmet.TrenutnaVrijednost_1">70595.04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ADRIATICA ZADAR, turistička agencija d.o.o.</item>
    </izvorni_sadrzaj>
    <derivirana_varijabla naziv="DomainObject.Predmet.ProtuStrankaListFormated_1">
      <item>ADRIATICA ZADAR, turistička agencija d.o.o.</item>
    </derivirana_varijabla>
  </DomainObject.Predmet.ProtuStrankaListFormated>
  <DomainObject.Predmet.ProtuStrankaListFormatedOIB>
    <izvorni_sadrzaj>
      <item>ADRIATICA ZADAR, turistička agencija d.o.o., OIB 77998047537</item>
    </izvorni_sadrzaj>
    <derivirana_varijabla naziv="DomainObject.Predmet.ProtuStrankaListFormatedOIB_1">
      <item>ADRIATICA ZADAR, turistička agencija d.o.o., OIB 77998047537</item>
    </derivirana_varijabla>
  </DomainObject.Predmet.ProtuStrankaListFormatedOIB>
  <DomainObject.Predmet.ProtuStrankaListFormatedWithAdress>
    <izvorni_sadrzaj>
      <item>ADRIATICA ZADAR, turistička agencija d.o.o., Antuna Barca 5/a, 23000 Zadar</item>
    </izvorni_sadrzaj>
    <derivirana_varijabla naziv="DomainObject.Predmet.ProtuStrankaListFormatedWithAdress_1">
      <item>ADRIATICA ZADAR, turistička agencija d.o.o., Antuna Barca 5/a, 23000 Zadar</item>
    </derivirana_varijabla>
  </DomainObject.Predmet.ProtuStrankaListFormatedWithAdress>
  <DomainObject.Predmet.ProtuStrankaListFormatedWithAdressOIB>
    <izvorni_sadrzaj>
      <item>ADRIATICA ZADAR, turistička agencija d.o.o., OIB 77998047537, Antuna Barca 5/a, 23000 Zadar</item>
    </izvorni_sadrzaj>
    <derivirana_varijabla naziv="DomainObject.Predmet.ProtuStrankaListFormatedWithAdressOIB_1">
      <item>ADRIATICA ZADAR, turistička agencija d.o.o., OIB 77998047537, Antuna Barca 5/a, 23000 Zadar</item>
    </derivirana_varijabla>
  </DomainObject.Predmet.ProtuStrankaListFormatedWithAdressOIB>
  <DomainObject.Predmet.ProtuStrankaListNazivFormated>
    <izvorni_sadrzaj>
      <item>ADRIATICA ZADAR, turistička agencija d.o.o.</item>
    </izvorni_sadrzaj>
    <derivirana_varijabla naziv="DomainObject.Predmet.ProtuStrankaListNazivFormated_1">
      <item>ADRIATICA ZADAR, turistička agencija d.o.o.</item>
    </derivirana_varijabla>
  </DomainObject.Predmet.ProtuStrankaListNazivFormated>
  <DomainObject.Predmet.ProtuStrankaListNazivFormatedOIB>
    <izvorni_sadrzaj>
      <item>ADRIATICA ZADAR, turistička agencija d.o.o., OIB 77998047537</item>
    </izvorni_sadrzaj>
    <derivirana_varijabla naziv="DomainObject.Predmet.ProtuStrankaListNazivFormatedOIB_1">
      <item>ADRIATICA ZADAR, turistička agencija d.o.o., OIB 77998047537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ADRIATICA ZADAR, turistička agencija d.o.o.</izvorni_sadrzaj>
    <derivirana_varijabla naziv="DomainObject.Predmet.ProtustrankaIDrugi_1">ADRIATICA ZADAR,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ADRIATICA ZADAR, turistička agencija d.o.o., OIB 77998047537, Antuna Barca 5/a, 23000 Zadar</izvorni_sadrzaj>
    <derivirana_varijabla naziv="DomainObject.Predmet.ProtustrankaIDrugiAdressOIB_1">ADRIATICA ZADAR, turistička agencija d.o.o., OIB 77998047537, Antuna Barca 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ADRIATICA ZADAR, turistička agencija d.o.o.</item>
    </izvorni_sadrzaj>
    <derivirana_varijabla naziv="DomainObject.Predmet.SudioniciListNaziv_1">
      <item>FINA</item>
      <item>ADRIATICA ZADAR, turistička agencija d.o.o.</item>
    </derivirana_varijabla>
  </DomainObject.Predmet.SudioniciListNaziv>
  <DomainObject.Predmet.SudioniciListAdressOIB>
    <izvorni_sadrzaj>
      <item>FINA, OIB 85821130368</item>
      <item>ADRIATICA ZADAR, turistička agencija d.o.o., OIB 77998047537, Antuna Barca 5/a,23000 Zadar</item>
    </izvorni_sadrzaj>
    <derivirana_varijabla naziv="DomainObject.Predmet.SudioniciListAdressOIB_1">
      <item>FINA, OIB 85821130368</item>
      <item>ADRIATICA ZADAR, turistička agencija d.o.o., OIB 77998047537, Antuna Barca 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77998047537</item>
    </izvorni_sadrzaj>
    <derivirana_varijabla naziv="DomainObject.Predmet.SudioniciListNazivOIB_1">
      <item>, OIB 85821130368</item>
      <item>, OIB 77998047537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FF7E9-6D89-47AF-9AD2-02EFA5C15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2109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2016-04-08T11:13:00Z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2016-04-11T07:49:00Z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