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EA7728" w:rsidP="00EA7728" w:rsidR="007E25EB">
            <w:pPr>
              <w:pStyle w:val="Naslov2"/>
              <w:jc w:val="both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EA7728">
              <w:rPr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83e7fea" w14:paraId="83e7fea" w:rsidRDefault="001377B0" w:rsidP="001377B0" w:rsidR="001377B0">
      <w:pPr>
        <w15:collapsed w:val="false"/>
        <w:rPr>
          <w:b/>
        </w:rPr>
      </w:pPr>
    </w:p>
    <w:p w:rsidRDefault="00C43A61" w:rsidP="00D260D2" w:rsidR="00D260D2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 </w:t>
      </w:r>
      <w:proofErr w:type="spellStart"/>
      <w:r w:rsidR="00397133" w:rsidRPr="008A2CA9">
        <w:rPr>
          <w:sz w:val="24"/>
          <w:szCs w:val="24"/>
        </w:rPr>
        <w:t>40</w:t>
      </w:r>
      <w:proofErr w:type="spellEnd"/>
      <w:r w:rsidR="00397133" w:rsidRPr="008A2CA9">
        <w:rPr>
          <w:sz w:val="24"/>
          <w:szCs w:val="24"/>
        </w:rPr>
        <w:t>. St-</w:t>
      </w:r>
      <w:proofErr w:type="spellStart"/>
      <w:r w:rsidR="00E34CF4">
        <w:rPr>
          <w:sz w:val="24"/>
          <w:szCs w:val="24"/>
        </w:rPr>
        <w:t>3298</w:t>
      </w:r>
      <w:proofErr w:type="spellEnd"/>
      <w:r w:rsidR="00397133">
        <w:rPr>
          <w:sz w:val="24"/>
          <w:szCs w:val="24"/>
        </w:rPr>
        <w:t>/</w:t>
      </w:r>
      <w:proofErr w:type="spellStart"/>
      <w:r w:rsidR="00397133">
        <w:rPr>
          <w:sz w:val="24"/>
          <w:szCs w:val="24"/>
        </w:rPr>
        <w:t>201</w:t>
      </w:r>
      <w:r w:rsidR="00E34CF4">
        <w:rPr>
          <w:sz w:val="24"/>
          <w:szCs w:val="24"/>
        </w:rPr>
        <w:t>6</w:t>
      </w:r>
      <w:proofErr w:type="spellEnd"/>
    </w:p>
    <w:p w:rsidRDefault="00D260D2" w:rsidP="00D260D2" w:rsidR="00D260D2">
      <w:pPr>
        <w:rPr>
          <w:sz w:val="24"/>
        </w:rPr>
      </w:pPr>
    </w:p>
    <w:p w:rsidRDefault="001B3105" w:rsidP="00D260D2" w:rsidR="001B3105">
      <w:pPr>
        <w:jc w:val="center"/>
        <w:rPr>
          <w:sz w:val="24"/>
        </w:rPr>
      </w:pPr>
    </w:p>
    <w:p w:rsidRDefault="00D260D2" w:rsidP="00D260D2" w:rsidR="00D260D2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D260D2" w:rsidP="00D260D2" w:rsidR="00D260D2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D260D2" w:rsidP="00D260D2" w:rsidR="00D260D2">
      <w:pPr>
        <w:jc w:val="both"/>
        <w:rPr>
          <w:sz w:val="24"/>
        </w:rPr>
      </w:pPr>
    </w:p>
    <w:p w:rsidRDefault="00FD76B7" w:rsidP="00FD76B7" w:rsidR="00FD76B7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postupajući po prijedlogu Financijske agencije, radi pokretanja stečajnog postupka </w:t>
      </w:r>
      <w:r w:rsidRPr="008600EF">
        <w:rPr>
          <w:sz w:val="24"/>
          <w:szCs w:val="24"/>
        </w:rPr>
        <w:t xml:space="preserve">nad dužnikom </w:t>
      </w:r>
      <w:proofErr w:type="spellStart"/>
      <w:r>
        <w:rPr>
          <w:sz w:val="24"/>
          <w:szCs w:val="24"/>
        </w:rPr>
        <w:t>SEMPER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EUROLEDLUX</w:t>
      </w:r>
      <w:proofErr w:type="spellEnd"/>
      <w:r>
        <w:rPr>
          <w:sz w:val="24"/>
          <w:szCs w:val="24"/>
        </w:rPr>
        <w:t xml:space="preserve"> d.o.o., Marija Bistrica, Nova cesta 3.,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64277672019</w:t>
      </w:r>
      <w:proofErr w:type="spellEnd"/>
      <w:r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proofErr w:type="spellStart"/>
      <w:r w:rsidR="00E34CF4">
        <w:rPr>
          <w:sz w:val="24"/>
          <w:szCs w:val="24"/>
        </w:rPr>
        <w:t>22.siječnja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</w:t>
      </w:r>
      <w:r w:rsidR="00E34CF4">
        <w:rPr>
          <w:sz w:val="24"/>
          <w:szCs w:val="24"/>
        </w:rPr>
        <w:t>19</w:t>
      </w:r>
      <w:proofErr w:type="spellEnd"/>
      <w:r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03744F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14.ožujka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 xml:space="preserve">. u </w:t>
      </w:r>
      <w:r>
        <w:rPr>
          <w:b/>
          <w:sz w:val="24"/>
        </w:rPr>
        <w:t>9,</w:t>
      </w:r>
      <w:proofErr w:type="spellStart"/>
      <w:r>
        <w:rPr>
          <w:b/>
          <w:sz w:val="24"/>
        </w:rPr>
        <w:t>30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1B3105">
        <w:rPr>
          <w:sz w:val="24"/>
        </w:rPr>
        <w:t>22</w:t>
      </w:r>
      <w:r w:rsidR="00FB2552">
        <w:rPr>
          <w:sz w:val="24"/>
        </w:rPr>
        <w:t>.siječnja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E01844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E01844" w:rsidP="00E01844" w:rsidR="00E01844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E01844" w:rsidP="00422EE0" w:rsidR="00E01844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E224A1" w:rsidP="00E01844" w:rsidR="00E224A1">
      <w:pPr>
        <w:ind w:left="1363"/>
        <w:jc w:val="both"/>
        <w:rPr>
          <w:sz w:val="24"/>
        </w:rPr>
      </w:pPr>
    </w:p>
    <w:sectPr w:rsidR="00E224A1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60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3744F"/>
    <w:rsid w:val="00055784"/>
    <w:rsid w:val="00066381"/>
    <w:rsid w:val="000C7CBA"/>
    <w:rsid w:val="00101181"/>
    <w:rsid w:val="001377B0"/>
    <w:rsid w:val="0014048B"/>
    <w:rsid w:val="0014553C"/>
    <w:rsid w:val="00164108"/>
    <w:rsid w:val="0017525A"/>
    <w:rsid w:val="001758A9"/>
    <w:rsid w:val="001B3105"/>
    <w:rsid w:val="001D6032"/>
    <w:rsid w:val="00295E31"/>
    <w:rsid w:val="002A2B2E"/>
    <w:rsid w:val="002D467B"/>
    <w:rsid w:val="002E5CC0"/>
    <w:rsid w:val="002F2E52"/>
    <w:rsid w:val="00306418"/>
    <w:rsid w:val="003200C3"/>
    <w:rsid w:val="00330821"/>
    <w:rsid w:val="00337E07"/>
    <w:rsid w:val="003572B8"/>
    <w:rsid w:val="00397133"/>
    <w:rsid w:val="003A274E"/>
    <w:rsid w:val="003C41C7"/>
    <w:rsid w:val="003F0DE4"/>
    <w:rsid w:val="003F2DD9"/>
    <w:rsid w:val="004433C9"/>
    <w:rsid w:val="00456FBC"/>
    <w:rsid w:val="00474AEA"/>
    <w:rsid w:val="00485B2D"/>
    <w:rsid w:val="004933B1"/>
    <w:rsid w:val="004D3C28"/>
    <w:rsid w:val="004E6024"/>
    <w:rsid w:val="004F09B7"/>
    <w:rsid w:val="005301C2"/>
    <w:rsid w:val="005B5C24"/>
    <w:rsid w:val="005C22A9"/>
    <w:rsid w:val="00622B18"/>
    <w:rsid w:val="0065712C"/>
    <w:rsid w:val="00674D70"/>
    <w:rsid w:val="00685375"/>
    <w:rsid w:val="006B4D7F"/>
    <w:rsid w:val="006B7136"/>
    <w:rsid w:val="006F3925"/>
    <w:rsid w:val="006F4F52"/>
    <w:rsid w:val="00771D92"/>
    <w:rsid w:val="00780D64"/>
    <w:rsid w:val="007B7411"/>
    <w:rsid w:val="007C6C8D"/>
    <w:rsid w:val="007E25EB"/>
    <w:rsid w:val="00824C05"/>
    <w:rsid w:val="00854E41"/>
    <w:rsid w:val="008B1BD7"/>
    <w:rsid w:val="008C275B"/>
    <w:rsid w:val="008D19E9"/>
    <w:rsid w:val="009025F7"/>
    <w:rsid w:val="00922BDD"/>
    <w:rsid w:val="009F4A51"/>
    <w:rsid w:val="00A1052F"/>
    <w:rsid w:val="00A22CF2"/>
    <w:rsid w:val="00A36D10"/>
    <w:rsid w:val="00A60732"/>
    <w:rsid w:val="00A63BFE"/>
    <w:rsid w:val="00A874C4"/>
    <w:rsid w:val="00A976E9"/>
    <w:rsid w:val="00AA39CF"/>
    <w:rsid w:val="00AD60DC"/>
    <w:rsid w:val="00AE276E"/>
    <w:rsid w:val="00AE5220"/>
    <w:rsid w:val="00B44C1D"/>
    <w:rsid w:val="00B56F97"/>
    <w:rsid w:val="00B6320E"/>
    <w:rsid w:val="00BA6F39"/>
    <w:rsid w:val="00BD7882"/>
    <w:rsid w:val="00BE329D"/>
    <w:rsid w:val="00BE5E4A"/>
    <w:rsid w:val="00C23A77"/>
    <w:rsid w:val="00C409F4"/>
    <w:rsid w:val="00C43107"/>
    <w:rsid w:val="00C43A61"/>
    <w:rsid w:val="00C6682D"/>
    <w:rsid w:val="00CA2F81"/>
    <w:rsid w:val="00CA73B0"/>
    <w:rsid w:val="00CC0D0F"/>
    <w:rsid w:val="00D260D2"/>
    <w:rsid w:val="00D31C2D"/>
    <w:rsid w:val="00D3336A"/>
    <w:rsid w:val="00DC5A7F"/>
    <w:rsid w:val="00DE7201"/>
    <w:rsid w:val="00E01844"/>
    <w:rsid w:val="00E224A1"/>
    <w:rsid w:val="00E34CF4"/>
    <w:rsid w:val="00E34FBF"/>
    <w:rsid w:val="00E957E6"/>
    <w:rsid w:val="00E96C78"/>
    <w:rsid w:val="00EA7728"/>
    <w:rsid w:val="00ED0FE5"/>
    <w:rsid w:val="00ED17E2"/>
    <w:rsid w:val="00EE74E5"/>
    <w:rsid w:val="00F0443E"/>
    <w:rsid w:val="00F07D63"/>
    <w:rsid w:val="00F927D9"/>
    <w:rsid w:val="00F961C6"/>
    <w:rsid w:val="00FB19A2"/>
    <w:rsid w:val="00FB2552"/>
    <w:rsid w:val="00FD15BB"/>
    <w:rsid w:val="00FD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018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8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84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8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8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018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8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84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8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8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3298</izvorni_sadrzaj>
    <derivirana_varijabla naziv="DomainObject.Predmet.Broj_1">3298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St-3298/2016</izvorni_sadrzaj>
    <derivirana_varijabla naziv="DomainObject.Predmet.OznakaBroj_1">St-3298/2016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SEMPER EUROLEDLUX d.o.o.</izvorni_sadrzaj>
    <derivirana_varijabla naziv="DomainObject.Predmet.ProtustrankaFormated_1">  SEMPER EUROLEDLUX d.o.o.</derivirana_varijabla>
  </DomainObject.Predmet.ProtustrankaFormated>
  <DomainObject.Predmet.ProtustrankaFormatedOIB>
    <izvorni_sadrzaj>  SEMPER EUROLEDLUX d.o.o., OIB 64277672019</izvorni_sadrzaj>
    <derivirana_varijabla naziv="DomainObject.Predmet.ProtustrankaFormatedOIB_1">  SEMPER EUROLEDLUX d.o.o., OIB 64277672019</derivirana_varijabla>
  </DomainObject.Predmet.ProtustrankaFormatedOIB>
  <DomainObject.Predmet.ProtustrankaFormatedWithAdress>
    <izvorni_sadrzaj> SEMPER EUROLEDLUX d.o.o., Nova cesta 3, 49246 Marija Bistrica</izvorni_sadrzaj>
    <derivirana_varijabla naziv="DomainObject.Predmet.ProtustrankaFormatedWithAdress_1"> SEMPER EUROLEDLUX d.o.o., Nova cesta 3, 49246 Marija Bistrica</derivirana_varijabla>
  </DomainObject.Predmet.ProtustrankaFormatedWithAdress>
  <DomainObject.Predmet.ProtustrankaFormatedWithAdressOIB>
    <izvorni_sadrzaj> SEMPER EUROLEDLUX d.o.o., OIB 64277672019, Nova cesta 3, 49246 Marija Bistrica</izvorni_sadrzaj>
    <derivirana_varijabla naziv="DomainObject.Predmet.ProtustrankaFormatedWithAdressOIB_1"> SEMPER EUROLEDLUX d.o.o., OIB 64277672019, Nova cesta 3, 49246 Marija Bistrica</derivirana_varijabla>
  </DomainObject.Predmet.ProtustrankaFormatedWithAdressOIB>
  <DomainObject.Predmet.ProtustrankaWithAdress>
    <izvorni_sadrzaj>SEMPER EUROLEDLUX d.o.o. Nova cesta 3, 49246 Marija Bistrica</izvorni_sadrzaj>
    <derivirana_varijabla naziv="DomainObject.Predmet.ProtustrankaWithAdress_1">SEMPER EUROLEDLUX d.o.o. Nova cesta 3, 49246 Marija Bistrica</derivirana_varijabla>
  </DomainObject.Predmet.ProtustrankaWithAdress>
  <DomainObject.Predmet.ProtustrankaWithAdressOIB>
    <izvorni_sadrzaj>SEMPER EUROLEDLUX d.o.o., OIB 64277672019, Nova cesta 3, 49246 Marija Bistrica</izvorni_sadrzaj>
    <derivirana_varijabla naziv="DomainObject.Predmet.ProtustrankaWithAdressOIB_1">SEMPER EUROLEDLUX d.o.o., OIB 64277672019, Nova cesta 3, 49246 Marija Bistrica</derivirana_varijabla>
  </DomainObject.Predmet.ProtustrankaWithAdressOIB>
  <DomainObject.Predmet.ProtustrankaNazivFormated>
    <izvorni_sadrzaj>SEMPER EUROLEDLUX d.o.o.</izvorni_sadrzaj>
    <derivirana_varijabla naziv="DomainObject.Predmet.ProtustrankaNazivFormated_1">SEMPER EUROLEDLUX d.o.o.</derivirana_varijabla>
  </DomainObject.Predmet.ProtustrankaNazivFormated>
  <DomainObject.Predmet.ProtustrankaNazivFormatedOIB>
    <izvorni_sadrzaj>SEMPER EUROLEDLUX d.o.o., OIB 64277672019</izvorni_sadrzaj>
    <derivirana_varijabla naziv="DomainObject.Predmet.ProtustrankaNazivFormatedOIB_1">SEMPER EUROLEDLUX d.o.o., OIB 64277672019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SEMPER EUROLEDLUX d.o.o.</item>
    </izvorni_sadrzaj>
    <derivirana_varijabla naziv="DomainObject.Predmet.ProtuStrankaListFormated_1">
      <item>SEMPER EUROLEDLUX d.o.o.</item>
    </derivirana_varijabla>
  </DomainObject.Predmet.ProtuStrankaListFormated>
  <DomainObject.Predmet.ProtuStrankaListFormatedOIB>
    <izvorni_sadrzaj>
      <item>SEMPER EUROLEDLUX d.o.o., OIB 64277672019</item>
    </izvorni_sadrzaj>
    <derivirana_varijabla naziv="DomainObject.Predmet.ProtuStrankaListFormatedOIB_1">
      <item>SEMPER EUROLEDLUX d.o.o., OIB 64277672019</item>
    </derivirana_varijabla>
  </DomainObject.Predmet.ProtuStrankaListFormatedOIB>
  <DomainObject.Predmet.ProtuStrankaListFormatedWithAdress>
    <izvorni_sadrzaj>
      <item>SEMPER EUROLEDLUX d.o.o., Nova cesta 3, 49246 Marija Bistrica</item>
    </izvorni_sadrzaj>
    <derivirana_varijabla naziv="DomainObject.Predmet.ProtuStrankaListFormatedWithAdress_1">
      <item>SEMPER EUROLEDLUX d.o.o., Nova cesta 3, 49246 Marija Bistrica</item>
    </derivirana_varijabla>
  </DomainObject.Predmet.ProtuStrankaListFormatedWithAdress>
  <DomainObject.Predmet.ProtuStrankaListFormatedWithAdressOIB>
    <izvorni_sadrzaj>
      <item>SEMPER EUROLEDLUX d.o.o., OIB 64277672019, Nova cesta 3, 49246 Marija Bistrica</item>
    </izvorni_sadrzaj>
    <derivirana_varijabla naziv="DomainObject.Predmet.ProtuStrankaListFormatedWithAdressOIB_1">
      <item>SEMPER EUROLEDLUX d.o.o., OIB 64277672019, Nova cesta 3, 49246 Marija Bistrica</item>
    </derivirana_varijabla>
  </DomainObject.Predmet.ProtuStrankaListFormatedWithAdressOIB>
  <DomainObject.Predmet.ProtuStrankaListNazivFormated>
    <izvorni_sadrzaj>
      <item>SEMPER EUROLEDLUX d.o.o.</item>
    </izvorni_sadrzaj>
    <derivirana_varijabla naziv="DomainObject.Predmet.ProtuStrankaListNazivFormated_1">
      <item>SEMPER EUROLEDLUX d.o.o.</item>
    </derivirana_varijabla>
  </DomainObject.Predmet.ProtuStrankaListNazivFormated>
  <DomainObject.Predmet.ProtuStrankaListNazivFormatedOIB>
    <izvorni_sadrzaj>
      <item>SEMPER EUROLEDLUX d.o.o., OIB 64277672019</item>
    </izvorni_sadrzaj>
    <derivirana_varijabla naziv="DomainObject.Predmet.ProtuStrankaListNazivFormatedOIB_1">
      <item>SEMPER EUROLEDLUX d.o.o., OIB 64277672019</item>
    </derivirana_varijabla>
  </DomainObject.Predmet.ProtuStrankaListNazivFormatedOIB>
  <DomainObject.Predmet.OstaliListFormated>
    <izvorni_sadrzaj>
      <item>Tomislav Semper</item>
    </izvorni_sadrzaj>
    <derivirana_varijabla naziv="DomainObject.Predmet.OstaliListFormated_1">
      <item>Tomislav Semper</item>
    </derivirana_varijabla>
  </DomainObject.Predmet.OstaliListFormated>
  <DomainObject.Predmet.OstaliListFormatedOIB>
    <izvorni_sadrzaj>
      <item>Tomislav Semper, OIB 12524182699</item>
    </izvorni_sadrzaj>
    <derivirana_varijabla naziv="DomainObject.Predmet.OstaliListFormatedOIB_1">
      <item>Tomislav Semper, OIB 12524182699</item>
    </derivirana_varijabla>
  </DomainObject.Predmet.OstaliListFormatedOIB>
  <DomainObject.Predmet.OstaliListFormatedWithAdress>
    <izvorni_sadrzaj>
      <item>Tomislav Semper, Donja Reka 1, 10450 Donja Reka</item>
    </izvorni_sadrzaj>
    <derivirana_varijabla naziv="DomainObject.Predmet.OstaliListFormatedWithAdress_1">
      <item>Tomislav Semper, Donja Reka 1, 10450 Donja Reka</item>
    </derivirana_varijabla>
  </DomainObject.Predmet.OstaliListFormatedWithAdress>
  <DomainObject.Predmet.OstaliListFormatedWithAdressOIB>
    <izvorni_sadrzaj>
      <item>Tomislav Semper, OIB 12524182699, Donja Reka 1, 10450 Donja Reka</item>
    </izvorni_sadrzaj>
    <derivirana_varijabla naziv="DomainObject.Predmet.OstaliListFormatedWithAdressOIB_1">
      <item>Tomislav Semper, OIB 12524182699, Donja Reka 1, 10450 Donja Reka</item>
    </derivirana_varijabla>
  </DomainObject.Predmet.OstaliListFormatedWithAdressOIB>
  <DomainObject.Predmet.OstaliListNazivFormated>
    <izvorni_sadrzaj>
      <item>Tomislav Semper</item>
    </izvorni_sadrzaj>
    <derivirana_varijabla naziv="DomainObject.Predmet.OstaliListNazivFormated_1">
      <item>Tomislav Semper</item>
    </derivirana_varijabla>
  </DomainObject.Predmet.OstaliListNazivFormated>
  <DomainObject.Predmet.OstaliListNazivFormatedOIB>
    <izvorni_sadrzaj>
      <item>Tomislav Semper, OIB 12524182699</item>
    </izvorni_sadrzaj>
    <derivirana_varijabla naziv="DomainObject.Predmet.OstaliListNazivFormatedOIB_1">
      <item>Tomislav Semper, OIB 12524182699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SEMPER EUROLEDLUX d.o.o.</izvorni_sadrzaj>
    <derivirana_varijabla naziv="DomainObject.Predmet.ProtustrankaIDrugi_1">SEMPER EUROLEDLUX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SEMPER EUROLEDLUX d.o.o., OIB 64277672019, Nova cesta 3, 49246 Marija Bistrica</izvorni_sadrzaj>
    <derivirana_varijabla naziv="DomainObject.Predmet.ProtustrankaIDrugiAdressOIB_1">SEMPER EUROLEDLUX d.o.o., OIB 64277672019, Nova cesta 3,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SEMPER EUROLEDLUX d.o.o.</item>
      <item>Tomislav Semper</item>
    </izvorni_sadrzaj>
    <derivirana_varijabla naziv="DomainObject.Predmet.SudioniciListNaziv_1">
      <item>FINA Regionalni centar Zagreb</item>
      <item>SEMPER EUROLEDLUX d.o.o.</item>
      <item>Tomislav Semper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SEMPER EUROLEDLUX d.o.o., OIB 64277672019, Nova cesta 3,49246 Marija Bistrica</item>
      <item>Tomislav Semper, OIB 12524182699, Donja Reka 1,10450 Donja Reka</item>
    </izvorni_sadrzaj>
    <derivirana_varijabla naziv="DomainObject.Predmet.SudioniciListAdressOIB_1">
      <item>FINA Regionalni centar Zagreb, OIB 85821130368, Trg svibanjskih žrtava 1995. br. 1,10000 Zagreb</item>
      <item>SEMPER EUROLEDLUX d.o.o., OIB 64277672019, Nova cesta 3,49246 Marija Bistrica</item>
      <item>Tomislav Semper, OIB 12524182699, Donja Reka 1,10450 Donja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64277672019</item>
      <item>, OIB 12524182699</item>
    </izvorni_sadrzaj>
    <derivirana_varijabla naziv="DomainObject.Predmet.SudioniciListNazivOIB_1">
      <item>, OIB 85821130368</item>
      <item>, OIB 64277672019</item>
      <item>, OIB 12524182699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St-3298/2016-7</izvorni_sadrzaj>
    <derivirana_varijabla naziv="DomainObject.PredzadnjaOdlukaIzPredmeta.Oznaka_1">St-3298/2016-7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144</properties:Words>
  <properties:Characters>673</properties:Characters>
  <properties:Lines>36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2019-01-22T10:13:00Z</dcterms:created>
  <dc:creator>Unknown</dc:creator>
  <cp:lastModifiedBy>Valentina Delač</cp:lastModifiedBy>
  <cp:lastPrinted>2019-01-22T10:14:00Z</cp:lastPrinted>
  <dcterms:modified xmlns:xsi="http://www.w3.org/2001/XMLSchema-instance" xsi:type="dcterms:W3CDTF">2019-01-22T10:14:00Z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(SEMPRE.docx)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