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1da0" w14:paraId="1e51da0" w:rsidRDefault="008C42E6" w:rsidP="008C42E6" w:rsidR="008C42E6">
      <w:pPr>
        <w:pStyle w:val="Zaglavlje"/>
        <w15:collapsed w:val="false"/>
      </w:pPr>
      <w:bookmarkStart w:name="_GoBack" w:id="0"/>
      <w:bookmarkEnd w:id="0"/>
    </w:p>
    <w:p w:rsidRDefault="008C42E6" w:rsidP="008C42E6" w:rsidR="008C42E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8C42E6" w:rsidP="008C42E6" w:rsidR="008C42E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C42E6" w:rsidP="008C42E6" w:rsidR="008C42E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C42E6" w:rsidP="008C42E6" w:rsidR="008C42E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C42E6" w:rsidP="008C42E6" w:rsidR="008C42E6">
      <w:pPr>
        <w:pStyle w:val="Zaglavlje"/>
        <w:jc w:val="left"/>
      </w:pPr>
    </w:p>
    <w:p w:rsidRDefault="008C42E6" w:rsidP="008C42E6" w:rsidR="008C42E6">
      <w:pPr>
        <w:pStyle w:val="Zaglavlje"/>
        <w:jc w:val="center"/>
      </w:pPr>
      <w:r>
        <w:t>Z A K LJ U Č A K</w:t>
      </w:r>
    </w:p>
    <w:p w:rsidRDefault="008C42E6" w:rsidP="008C42E6" w:rsidR="008C42E6">
      <w:pPr>
        <w:spacing w:lineRule="auto" w:line="240" w:after="0"/>
      </w:pPr>
    </w:p>
    <w:p w:rsidRDefault="008C42E6" w:rsidP="008C42E6" w:rsidR="008C42E6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DRVO ŠELAJ j.d.o.o., OIB: 57441051848 sa sjedištem u Glavna 53, </w:t>
      </w:r>
      <w:proofErr w:type="spellStart"/>
      <w:r>
        <w:t>Kuršanec</w:t>
      </w:r>
      <w:proofErr w:type="spellEnd"/>
      <w:r>
        <w:t xml:space="preserve">, dana </w:t>
      </w:r>
      <w:r w:rsidR="004615CA">
        <w:t>12</w:t>
      </w:r>
      <w:r>
        <w:t xml:space="preserve">. </w:t>
      </w:r>
      <w:r w:rsidR="004615CA">
        <w:t>rujna</w:t>
      </w:r>
      <w:r>
        <w:t xml:space="preserve"> 2016.               </w:t>
      </w:r>
    </w:p>
    <w:p w:rsidRDefault="008C42E6" w:rsidP="008C42E6" w:rsidR="008C42E6">
      <w:pPr>
        <w:spacing w:lineRule="auto" w:line="240" w:after="0"/>
      </w:pPr>
    </w:p>
    <w:p w:rsidRDefault="008C42E6" w:rsidP="008C42E6" w:rsidR="008C42E6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8C42E6" w:rsidP="008C42E6" w:rsidR="008C42E6">
      <w:pPr>
        <w:spacing w:lineRule="auto" w:line="240" w:after="0"/>
        <w:jc w:val="center"/>
      </w:pPr>
    </w:p>
    <w:p w:rsidRDefault="008C42E6" w:rsidP="008C42E6" w:rsidR="008C42E6">
      <w:pPr>
        <w:spacing w:lineRule="auto" w:line="240" w:after="0"/>
        <w:jc w:val="center"/>
      </w:pPr>
    </w:p>
    <w:p w:rsidRDefault="008C42E6" w:rsidP="008C42E6" w:rsidR="008C42E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6322A9">
        <w:t xml:space="preserve">Ivanu Horvat </w:t>
      </w:r>
      <w:proofErr w:type="spellStart"/>
      <w:r w:rsidR="006322A9">
        <w:t>Šelaj</w:t>
      </w:r>
      <w:proofErr w:type="spellEnd"/>
      <w:r w:rsidR="006322A9">
        <w:t xml:space="preserve">, Novo Selo Rok, Matije </w:t>
      </w:r>
      <w:proofErr w:type="spellStart"/>
      <w:r w:rsidR="006322A9">
        <w:t>Gupa</w:t>
      </w:r>
      <w:proofErr w:type="spellEnd"/>
      <w:r w:rsidR="006322A9">
        <w:t xml:space="preserve"> 11,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8C42E6" w:rsidP="008C42E6" w:rsidR="008C42E6">
      <w:pPr>
        <w:spacing w:lineRule="auto" w:line="240" w:after="0"/>
        <w:jc w:val="both"/>
      </w:pPr>
    </w:p>
    <w:p w:rsidRDefault="008C42E6" w:rsidP="008C42E6" w:rsidR="008C42E6">
      <w:pPr>
        <w:spacing w:lineRule="auto" w:line="240" w:after="0"/>
        <w:jc w:val="both"/>
      </w:pPr>
      <w:r>
        <w:t>1. nekretnina i pokretnina dužnika</w:t>
      </w:r>
    </w:p>
    <w:p w:rsidRDefault="008C42E6" w:rsidP="008C42E6" w:rsidR="008C42E6">
      <w:pPr>
        <w:spacing w:lineRule="auto" w:line="240" w:after="0"/>
        <w:jc w:val="both"/>
      </w:pPr>
      <w:r>
        <w:t>2. imovinskih prava dužnika na tuđim stvarima</w:t>
      </w:r>
    </w:p>
    <w:p w:rsidRDefault="008C42E6" w:rsidP="008C42E6" w:rsidR="008C42E6">
      <w:pPr>
        <w:spacing w:lineRule="auto" w:line="240" w:after="0"/>
        <w:jc w:val="both"/>
      </w:pPr>
      <w:r>
        <w:t>3. novčanih i nenovčanih tražbina dužnika</w:t>
      </w:r>
    </w:p>
    <w:p w:rsidRDefault="008C42E6" w:rsidP="008C42E6" w:rsidR="008C42E6">
      <w:pPr>
        <w:spacing w:lineRule="auto" w:line="240" w:after="0"/>
        <w:jc w:val="both"/>
      </w:pPr>
      <w:r>
        <w:t>4. drugih prava koja čine imovinu dužnika</w:t>
      </w:r>
    </w:p>
    <w:p w:rsidRDefault="008C42E6" w:rsidP="008C42E6" w:rsidR="008C42E6">
      <w:pPr>
        <w:spacing w:lineRule="auto" w:line="240" w:after="0"/>
        <w:jc w:val="both"/>
      </w:pPr>
      <w:r>
        <w:t>5. novčanih sredstava na računima</w:t>
      </w:r>
    </w:p>
    <w:p w:rsidRDefault="008C42E6" w:rsidP="008C42E6" w:rsidR="008C42E6">
      <w:pPr>
        <w:spacing w:lineRule="auto" w:line="240" w:after="0"/>
        <w:jc w:val="both"/>
      </w:pPr>
      <w:r>
        <w:t>6. druge imovine dužnika</w:t>
      </w:r>
    </w:p>
    <w:p w:rsidRDefault="008C42E6" w:rsidP="008C42E6" w:rsidR="008C42E6">
      <w:pPr>
        <w:spacing w:lineRule="auto" w:line="240" w:after="0"/>
        <w:jc w:val="both"/>
      </w:pPr>
      <w:r>
        <w:t>7. obveza dužnika unesenih u njegove poslovne knjige</w:t>
      </w:r>
    </w:p>
    <w:p w:rsidRDefault="008C42E6" w:rsidP="008C42E6" w:rsidR="008C42E6">
      <w:pPr>
        <w:spacing w:lineRule="auto" w:line="240" w:after="0"/>
        <w:jc w:val="both"/>
      </w:pPr>
      <w:r>
        <w:t>8. drugih novčanih i nenovčanih obveza dužnika</w:t>
      </w:r>
    </w:p>
    <w:p w:rsidRDefault="008C42E6" w:rsidP="008C42E6" w:rsidR="008C42E6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8C42E6" w:rsidP="008C42E6" w:rsidR="008C42E6">
      <w:pPr>
        <w:spacing w:lineRule="auto" w:line="240" w:after="0"/>
        <w:jc w:val="both"/>
      </w:pPr>
      <w:r>
        <w:t>10. izlučnih prava</w:t>
      </w:r>
    </w:p>
    <w:p w:rsidRDefault="008C42E6" w:rsidP="008C42E6" w:rsidR="008C42E6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8C42E6" w:rsidP="008C42E6" w:rsidR="008C42E6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8C42E6" w:rsidP="008C42E6" w:rsidR="008C42E6">
      <w:pPr>
        <w:spacing w:lineRule="auto" w:line="240" w:after="0"/>
        <w:jc w:val="both"/>
      </w:pPr>
    </w:p>
    <w:p w:rsidRDefault="008C42E6" w:rsidP="008C42E6" w:rsidR="008C42E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8C42E6" w:rsidP="008C42E6" w:rsidR="008C42E6">
      <w:pPr>
        <w:spacing w:lineRule="auto" w:line="240" w:after="0"/>
        <w:jc w:val="both"/>
      </w:pPr>
    </w:p>
    <w:p w:rsidRDefault="008C42E6" w:rsidP="008C42E6" w:rsidR="008C42E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8C42E6" w:rsidP="008C42E6" w:rsidR="008C42E6">
      <w:pPr>
        <w:pStyle w:val="Odlomakpopisa"/>
        <w:spacing w:lineRule="auto" w:line="240" w:after="0"/>
      </w:pPr>
    </w:p>
    <w:p w:rsidRDefault="008C42E6" w:rsidP="008C42E6" w:rsidR="008C42E6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C42E6" w:rsidP="008C42E6" w:rsidR="008C42E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C42E6" w:rsidP="008C42E6" w:rsidR="008C42E6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8C42E6" w:rsidP="006322A9" w:rsidR="008C42E6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70.349,75 kn te da dužnik ima 1 zaposlenog.</w:t>
      </w:r>
    </w:p>
    <w:p w:rsidRDefault="008C42E6" w:rsidP="008C42E6" w:rsidR="008C42E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42E6" w:rsidP="008C42E6" w:rsidR="008C42E6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8C42E6" w:rsidP="008C42E6" w:rsidR="008C42E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42E6" w:rsidP="008C42E6" w:rsidR="008C42E6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12. rujna 2016.</w:t>
      </w:r>
    </w:p>
    <w:p w:rsidRDefault="008C42E6" w:rsidP="008C42E6" w:rsidR="008C42E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C42E6" w:rsidP="008C42E6" w:rsidR="008C42E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C42E6" w:rsidP="008C42E6" w:rsidR="008C42E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C42E6" w:rsidR="008C42E6">
        <w:trPr>
          <w:trHeight w:val="2009"/>
        </w:trPr>
        <w:tc>
          <w:tcPr>
            <w:tcW w:type="dxa" w:w="4928"/>
          </w:tcPr>
          <w:p w:rsidRDefault="008C42E6" w:rsidR="008C42E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8C42E6" w:rsidR="008C42E6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8C42E6" w:rsidR="008C42E6">
            <w:pPr>
              <w:jc w:val="center"/>
              <w:rPr>
                <w:lang w:eastAsia="hr-HR"/>
              </w:rPr>
            </w:pPr>
          </w:p>
          <w:p w:rsidRDefault="008C42E6" w:rsidR="008C42E6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796ABF" w:rsidR="00796ABF">
            <w:pPr>
              <w:jc w:val="center"/>
              <w:rPr>
                <w:lang w:eastAsia="hr-HR"/>
              </w:rPr>
            </w:pPr>
          </w:p>
          <w:p w:rsidRDefault="008C42E6" w:rsidP="00796ABF" w:rsidR="008C42E6">
            <w:pPr>
              <w:rPr>
                <w:lang w:eastAsia="hr-HR"/>
              </w:rPr>
            </w:pPr>
          </w:p>
          <w:p w:rsidRDefault="008C42E6" w:rsidR="008C42E6">
            <w:pPr>
              <w:jc w:val="center"/>
              <w:rPr>
                <w:lang w:eastAsia="hr-HR"/>
              </w:rPr>
            </w:pPr>
          </w:p>
        </w:tc>
      </w:tr>
    </w:tbl>
    <w:p w:rsidRDefault="008C42E6" w:rsidP="00796ABF" w:rsidR="008C42E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42E6" w:rsidP="008C42E6" w:rsidR="008C42E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8C42E6" w:rsidP="008C42E6" w:rsidR="008C42E6">
      <w:pPr>
        <w:spacing w:lineRule="auto" w:line="240" w:after="0"/>
        <w:jc w:val="both"/>
      </w:pPr>
      <w:r>
        <w:t>UPUTA O PRAVNOM LIJEKU :</w:t>
      </w:r>
    </w:p>
    <w:p w:rsidRDefault="008C42E6" w:rsidP="008C42E6" w:rsidR="008C42E6">
      <w:pPr>
        <w:spacing w:lineRule="auto" w:line="240" w:after="0"/>
        <w:jc w:val="both"/>
      </w:pPr>
      <w:r>
        <w:t>Protiv ovoga zaključka žalba nije dopuštena (čl. 19. st. 7. SZ-a).</w:t>
      </w:r>
    </w:p>
    <w:p w:rsidRDefault="008C42E6" w:rsidP="008C42E6" w:rsidR="008C42E6">
      <w:pPr>
        <w:spacing w:lineRule="auto" w:line="240" w:after="0"/>
        <w:jc w:val="both"/>
      </w:pPr>
    </w:p>
    <w:p w:rsidRDefault="008C42E6" w:rsidP="008C42E6" w:rsidR="008C42E6">
      <w:pPr>
        <w:spacing w:lineRule="auto" w:line="240" w:after="0"/>
        <w:jc w:val="both"/>
      </w:pPr>
      <w:r>
        <w:t>DNA:</w:t>
      </w:r>
    </w:p>
    <w:p w:rsidRDefault="008C42E6" w:rsidP="008C42E6" w:rsidR="008C42E6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Ivan Horvat </w:t>
      </w:r>
      <w:proofErr w:type="spellStart"/>
      <w:r>
        <w:t>Šelaj</w:t>
      </w:r>
      <w:proofErr w:type="spellEnd"/>
      <w:r>
        <w:t>, Novo Selo Rok, Matije Gupca 11, OIB: 92626498911</w:t>
      </w:r>
    </w:p>
    <w:p w:rsidRDefault="008C42E6" w:rsidP="008C42E6" w:rsidR="008C42E6">
      <w:pPr>
        <w:spacing w:lineRule="auto" w:line="240" w:after="0"/>
        <w:jc w:val="both"/>
      </w:pPr>
      <w:r>
        <w:t>2. e-Oglasna ploča suda</w:t>
      </w:r>
    </w:p>
    <w:p w:rsidRDefault="008C42E6" w:rsidP="008C42E6" w:rsidR="008C42E6">
      <w:pPr>
        <w:spacing w:lineRule="auto" w:line="240" w:after="0"/>
        <w:jc w:val="both"/>
      </w:pPr>
    </w:p>
    <w:p w:rsidRDefault="00DA0242" w:rsidP="008C42E6" w:rsidR="00DA0242" w:rsidRPr="008C42E6"/>
    <w:sectPr w:rsidSect="0032366B" w:rsidR="00DA0242" w:rsidRPr="008C42E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2E6" w:rsidR="008333A9">
    <w:pPr>
      <w:pStyle w:val="Zaglavlje"/>
    </w:pPr>
    <w:r>
      <w:rPr>
        <w:rStyle w:val="PozadinaSvijetloCrvena"/>
        <w:shd w:fill="auto" w:color="auto" w:val="clear"/>
      </w:rPr>
      <w:t>Poslovni broj: 4 St-574/16-</w:t>
    </w:r>
    <w:r w:rsidR="004615CA">
      <w:rPr>
        <w:rStyle w:val="PozadinaSvijetloCrvena"/>
        <w:shd w:fill="auto" w:color="auto" w:val="clear"/>
      </w:rPr>
      <w:t>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5CA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2A9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ABF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2E6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21B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C42E6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C42E6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05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St-574/2016-4</izvorni_sadrzaj>
    <derivirana_varijabla naziv="DomainObject.Oznaka_1">St-574/2016-4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ŠELAJ jednostavno društvo s ograničenom odgovornošću za trgovinu i usluge zastupanog po punomoćniku Ivan Horvat Šelaj</izvorni_sadrzaj>
    <derivirana_varijabla naziv="DomainObject.Predmet.ProtustrankaFormated_1">  DRVO ŠELAJ jednostavno društvo s ograničenom odgovornošću za trgovinu i usluge zastupanog po punomoćniku Ivan Horvat Šelaj</derivirana_varijabla>
  </DomainObject.Predmet.ProtustrankaFormated>
  <DomainObject.Predmet.ProtustrankaFormatedOIB>
    <izvorni_sadrzaj>  DRVO ŠELAJ jednostavno društvo s ograničenom odgovornošću za trgovinu i usluge, OIB 57441051848 zastupanog po punomoćniku Ivan Horvat Šelaj</izvorni_sadrzaj>
    <derivirana_varijabla naziv="DomainObject.Predmet.ProtustrankaFormatedOIB_1">  DRVO ŠELAJ jednostavno društvo s ograničenom odgovornošću za trgovinu i usluge, OIB 57441051848 zastupanog po punomoćniku Ivan Horvat Šelaj</derivirana_varijabla>
  </DomainObject.Predmet.ProtustrankaFormatedOIB>
  <DomainObject.Predmet.ProtustrankaFormatedWithAdress>
    <izvorni_sadrzaj> DRVO ŠELAJ jednostavno društvo s ograničenom odgovornošću za trgovinu i usluge, Glavna 53, 40000 Kuršanec zastupanog po punomoćniku Ivan Horvat Šelaj</izvorni_sadrzaj>
    <derivirana_varijabla naziv="DomainObject.Predmet.ProtustrankaFormatedWithAdress_1"> DRVO ŠELAJ jednostavno društvo s ograničenom odgovornošću za trgovinu i usluge, Glavna 53, 40000 Kuršanec zastupanog po punomoćniku Ivan Horvat Šelaj</derivirana_varijabla>
  </DomainObject.Predmet.ProtustrankaFormatedWithAdress>
  <DomainObject.Predmet.ProtustrankaFormatedWithAdressOIB>
    <izvorni_sadrzaj> DRVO ŠELAJ jednostavno društvo s ograničenom odgovornošću za trgovinu i usluge, OIB 57441051848, Glavna 53, 40000 Kuršanec zastupanog po punomoćniku Ivan Horvat Šelaj</izvorni_sadrzaj>
    <derivirana_varijabla naziv="DomainObject.Predmet.ProtustrankaFormatedWithAdressOIB_1"> DRVO ŠELAJ jednostavno društvo s ograničenom odgovornošću za trgovinu i usluge, OIB 57441051848, Glavna 53, 40000 Kuršanec zastupanog po punomoćniku Ivan Horvat Šelaj</derivirana_varijabla>
  </DomainObject.Predmet.ProtustrankaFormatedWithAdressOIB>
  <DomainObject.Predmet.ProtustrankaWithAdress>
    <izvorni_sadrzaj>DRVO ŠELAJ jednostavno društvo s ograničenom odgovornošću za trgovinu i usluge Glavna 53, 40000 Kuršanec</izvorni_sadrzaj>
    <derivirana_varijabla naziv="DomainObject.Predmet.ProtustrankaWithAdress_1">DRVO ŠELAJ jednostavno društvo s ograničenom odgovornošću za trgovinu i usluge Glavna 53, 40000 Kuršanec</derivirana_varijabla>
  </DomainObject.Predmet.ProtustrankaWithAdress>
  <DomainObject.Predmet.ProtustrankaWithAdressOIB>
    <izvorni_sadrzaj>DRVO ŠELAJ jednostavno društvo s ograničenom odgovornošću za trgovinu i usluge, OIB 57441051848, Glavna 53, 40000 Kuršanec</izvorni_sadrzaj>
    <derivirana_varijabla naziv="DomainObject.Predmet.ProtustrankaWithAdressOIB_1">DRVO ŠELAJ jednostavno društvo s ograničenom odgovornošću za trgovinu i usluge, OIB 57441051848, Glavna 53, 40000 Kuršanec</derivirana_varijabla>
  </DomainObject.Predmet.ProtustrankaWithAdressOIB>
  <DomainObject.Predmet.ProtustrankaNazivFormated>
    <izvorni_sadrzaj>DRVO ŠELAJ jednostavno društvo s ograničenom odgovornošću za trgovinu i usluge</izvorni_sadrzaj>
    <derivirana_varijabla naziv="DomainObject.Predmet.ProtustrankaNazivFormated_1">DRVO ŠELAJ jednostavno društvo s ograničenom odgovornošću za trgovinu i usluge</derivirana_varijabla>
  </DomainObject.Predmet.ProtustrankaNazivFormated>
  <DomainObject.Predmet.ProtustrankaNazivFormatedOIB>
    <izvorni_sadrzaj>DRVO ŠELAJ jednostavno društvo s ograničenom odgovornošću za trgovinu i usluge, OIB 57441051848</izvorni_sadrzaj>
    <derivirana_varijabla naziv="DomainObject.Predmet.ProtustrankaNazivFormatedOIB_1">DRVO ŠELAJ jednostavno društvo s ograničenom odgovornošću za trgovinu i usluge, OIB 57441051848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70349.75</izvorni_sadrzaj>
    <derivirana_varijabla naziv="DomainObject.Predmet.TrenutnaVrijednost_1">70349.75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 ŠELAJ jednostavno društvo s ograničenom odgovornošću za trgovinu i usluge zastupanog po punomoćniku Ivan Horvat Šelaj</item>
    </izvorni_sadrzaj>
    <derivirana_varijabla naziv="DomainObject.Predmet.ProtuStrankaListFormated_1">
      <item>DRVO ŠELAJ jednostavno društvo s ograničenom odgovornošću za trgovinu i usluge zastupanog po punomoćniku Ivan Horvat Šelaj</item>
    </derivirana_varijabla>
  </DomainObject.Predmet.ProtuStrankaListFormated>
  <DomainObject.Predmet.ProtuStrankaListFormatedOIB>
    <izvorni_sadrzaj>
      <item>DRVO ŠELAJ jednostavno društvo s ograničenom odgovornošću za trgovinu i usluge, OIB 57441051848 zastupanog po punomoćniku Ivan Horvat Šelaj</item>
    </izvorni_sadrzaj>
    <derivirana_varijabla naziv="DomainObject.Predmet.ProtuStrankaListFormatedOIB_1">
      <item>DRVO ŠELAJ jednostavno društvo s ograničenom odgovornošću za trgovinu i usluge, OIB 57441051848 zastupanog po punomoćniku Ivan Horvat Šelaj</item>
    </derivirana_varijabla>
  </DomainObject.Predmet.ProtuStrankaListFormatedOIB>
  <DomainObject.Predmet.ProtuStrankaListFormatedWithAdress>
    <izvorni_sadrzaj>
      <item>DRVO ŠELAJ jednostavno društvo s ograničenom odgovornošću za trgovinu i usluge, Glavna 53, 40000 Kuršanec zastupanog po punomoćniku Ivan Horvat Šelaj</item>
    </izvorni_sadrzaj>
    <derivirana_varijabla naziv="DomainObject.Predmet.ProtuStrankaListFormatedWithAdress_1">
      <item>DRVO ŠELAJ jednostavno društvo s ograničenom odgovornošću za trgovinu i usluge, Glavna 53, 40000 Kuršanec zastupanog po punomoćniku Ivan Horvat Šelaj</item>
    </derivirana_varijabla>
  </DomainObject.Predmet.ProtuStrankaListFormatedWithAdress>
  <DomainObject.Predmet.ProtuStrankaListFormatedWithAdressOIB>
    <izvorni_sadrzaj>
      <item>DRVO ŠELAJ jednostavno društvo s ograničenom odgovornošću za trgovinu i usluge, OIB 57441051848, Glavna 53, 40000 Kuršanec zastupanog po punomoćniku Ivan Horvat Šelaj</item>
    </izvorni_sadrzaj>
    <derivirana_varijabla naziv="DomainObject.Predmet.ProtuStrankaListFormatedWithAdressOIB_1">
      <item>DRVO ŠELAJ jednostavno društvo s ograničenom odgovornošću za trgovinu i usluge, OIB 57441051848, Glavna 53, 40000 Kuršanec zastupanog po punomoćniku Ivan Horvat Šelaj</item>
    </derivirana_varijabla>
  </DomainObject.Predmet.ProtuStrankaListFormatedWithAdressOIB>
  <DomainObject.Predmet.ProtuStrankaListNazivFormated>
    <izvorni_sadrzaj>
      <item>DRVO ŠELAJ jednostavno društvo s ograničenom odgovornošću za trgovinu i usluge</item>
    </izvorni_sadrzaj>
    <derivirana_varijabla naziv="DomainObject.Predmet.ProtuStrankaListNazivFormated_1">
      <item>DRVO ŠELAJ jednostavno društvo s ograničenom odgovornošću za trgovinu i usluge</item>
    </derivirana_varijabla>
  </DomainObject.Predmet.ProtuStrankaListNazivFormated>
  <DomainObject.Predmet.ProtuStrankaListNazivFormatedOIB>
    <izvorni_sadrzaj>
      <item>DRVO ŠELAJ jednostavno društvo s ograničenom odgovornošću za trgovinu i usluge, OIB 57441051848</item>
    </izvorni_sadrzaj>
    <derivirana_varijabla naziv="DomainObject.Predmet.ProtuStrankaListNazivFormatedOIB_1">
      <item>DRVO ŠELAJ jednostavno društvo s ograničenom odgovornošću za trgovinu i usluge, OIB 57441051848</item>
    </derivirana_varijabla>
  </DomainObject.Predmet.ProtuStrankaListNazivFormatedOIB>
  <DomainObject.Predmet.OstaliListFormated>
    <izvorni_sadrzaj>
      <item>Sudski registar</item>
      <item>Ivan Horvat Šelaj punomoćnik sudionika u postupku DRVO ŠELAJ jednostavno društvo s ograničenom odgovornošću za trgovinu i usluge</item>
    </izvorni_sadrzaj>
    <derivirana_varijabla naziv="DomainObject.Predmet.OstaliListFormated_1">
      <item>Sudski registar</item>
      <item>Ivan Horvat Šelaj punomoćnik sudionika u postupku DRVO ŠELAJ jednostavno društvo s ograničenom odgovornošću za trgovinu i usluge</item>
    </derivirana_varijabla>
  </DomainObject.Predmet.OstaliListFormated>
  <DomainObject.Predmet.OstaliListFormatedOIB>
    <izvorni_sadrzaj>
      <item>Sudski registar</item>
      <item>Ivan Horvat Šelaj, OIB 92626498911 punomoćnik sudionika u postupku DRVO ŠELAJ jednostavno društvo s ograničenom odgovornošću za trgovinu i usluge</item>
    </izvorni_sadrzaj>
    <derivirana_varijabla naziv="DomainObject.Predmet.OstaliListFormatedOIB_1">
      <item>Sudski registar</item>
      <item>Ivan Horvat Šelaj, OIB 92626498911 punomoćnik sudionika u postupku DRVO ŠELAJ jednostavno društvo s ograničenom odgovornošću za trgovinu i usluge</item>
    </derivirana_varijabla>
  </DomainObject.Predmet.OstaliListFormatedOIB>
  <DomainObject.Predmet.OstaliListFormatedWithAdress>
    <izvorni_sadrzaj>
      <item>Sudski registar, B.Radića 2, 42000 Varaždin</item>
      <item>Ivan Horvat Šelaj, Matije Gupca 11, 40000 Novo Selo Rok punomoćnik sudionika u postupku DRVO ŠELAJ jednostavno društvo s ograničenom odgovornošću za trgovinu i usluge</item>
    </izvorni_sadrzaj>
    <derivirana_varijabla naziv="DomainObject.Predmet.OstaliListFormatedWithAdress_1">
      <item>Sudski registar, B.Radića 2, 42000 Varaždin</item>
      <item>Ivan Horvat Šelaj, Matije Gupca 11, 40000 Novo Selo Rok punomoćnik sudionika u postupku DRVO ŠELAJ jednostavno društvo s ograničenom odgovornošću za trgovinu i usluge</item>
    </derivirana_varijabla>
  </DomainObject.Predmet.OstaliListFormatedWithAdress>
  <DomainObject.Predmet.OstaliListFormatedWithAdressOIB>
    <izvorni_sadrzaj>
      <item>Sudski registar, B.Radića 2, 42000 Varaždin</item>
      <item>Ivan Horvat Šelaj, OIB 92626498911, Matije Gupca 11, 40000 Novo Selo Rok punomoćnik sudionika u postupku DRVO ŠELAJ jednostavno društvo s ograničenom odgovornošću za trgovinu i usluge</item>
    </izvorni_sadrzaj>
    <derivirana_varijabla naziv="DomainObject.Predmet.OstaliListFormatedWithAdressOIB_1">
      <item>Sudski registar, B.Radića 2, 42000 Varaždin</item>
      <item>Ivan Horvat Šelaj, OIB 92626498911, Matije Gupca 11, 40000 Novo Selo Rok punomoćnik sudionika u postupku DRVO ŠELAJ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Ivan Horvat Šelaj</item>
    </izvorni_sadrzaj>
    <derivirana_varijabla naziv="DomainObject.Predmet.OstaliListNazivFormated_1">
      <item>Sudski registar</item>
      <item>Ivan Horvat Šelaj</item>
    </derivirana_varijabla>
  </DomainObject.Predmet.OstaliListNazivFormated>
  <DomainObject.Predmet.OstaliListNazivFormatedOIB>
    <izvorni_sadrzaj>
      <item>Sudski registar</item>
      <item>Ivan Horvat Šelaj, OIB 92626498911</item>
    </izvorni_sadrzaj>
    <derivirana_varijabla naziv="DomainObject.Predmet.OstaliListNazivFormatedOIB_1">
      <item>Sudski registar</item>
      <item>Ivan Horvat Šelaj, OIB 92626498911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St-574/2016-4</izvorni_sadrzaj>
    <derivirana_varijabla naziv="DomainObject.PoslovniBrojDokumenta_1">St-574/2016-4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 ŠELAJ jednostavno društvo s ograničenom odgovornošću za trgovinu i usluge</izvorni_sadrzaj>
    <derivirana_varijabla naziv="DomainObject.Predmet.ProtustrankaIDrugi_1">DRVO ŠELAJ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 ŠELAJ jednostavno društvo s ograničenom odgovornošću za trgovinu i usluge, OIB 57441051848, Glavna 53, 40000 Kuršanec</izvorni_sadrzaj>
    <derivirana_varijabla naziv="DomainObject.Predmet.ProtustrankaIDrugiAdressOIB_1">DRVO ŠELAJ jednostavno društvo s ograničenom odgovornošću za trgovinu i usluge, OIB 57441051848, Glavna 53,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 ŠELAJ jednostavno društvo s ograničenom odgovornošću za trgovinu i usluge</item>
      <item>Sudski registar</item>
      <item>Ivan Horvat Šelaj</item>
    </izvorni_sadrzaj>
    <derivirana_varijabla naziv="DomainObject.Predmet.SudioniciListNaziv_1">
      <item>Financijska agencija</item>
      <item>DRVO ŠELAJ jednostavno društvo s ograničenom odgovornošću za trgovinu i usluge</item>
      <item>Sudski registar</item>
      <item>Ivan Horvat Šelaj</item>
    </derivirana_varijabla>
  </DomainObject.Predmet.SudioniciListNaziv>
  <DomainObject.Predmet.SudioniciListAdressOIB>
    <izvorni_sadrzaj>
      <item>Financijska agencija, OIB 85821130368, Ulica grada Vukovara 70,10000 Zagreb</item>
      <item>DRVO ŠELAJ jednostavno društvo s ograničenom odgovornošću za trgovinu i usluge, OIB 57441051848, Glavna 53,40000 Kuršanec</item>
      <item>Sudski registar, B.Radića 2,42000 Varaždin</item>
      <item>Ivan Horvat Šelaj, OIB 92626498911, Matije Gupca 11,40000 Novo Selo Rok</item>
    </izvorni_sadrzaj>
    <derivirana_varijabla naziv="DomainObject.Predmet.SudioniciListAdressOIB_1">
      <item>Financijska agencija, OIB 85821130368, Ulica grada Vukovara 70,10000 Zagreb</item>
      <item>DRVO ŠELAJ jednostavno društvo s ograničenom odgovornošću za trgovinu i usluge, OIB 57441051848, Glavna 53,40000 Kuršanec</item>
      <item>Sudski registar, B.Radića 2,42000 Varaždin</item>
      <item>Ivan Horvat Šelaj, OIB 92626498911, Matije Gupca 11,40000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E8440-3E93-486B-8336-A66C04BFC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2114</properties:Characters>
  <properties:Lines>74</properties:Lines>
  <properties:Paragraphs>32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2016-09-12T12:38:00Z</cp:lastPrinted>
  <dcterms:modified xmlns:xsi="http://www.w3.org/2001/XMLSchema-instance" xsi:type="dcterms:W3CDTF">2016-09-12T12:39:00Z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St-574/2016-4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