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e015" w14:paraId="153e015" w:rsidRDefault="00774B6C" w:rsidR="00DD7199" w:rsidRPr="002E1EB3">
      <w:pPr>
        <w15:collapsed w:val="false"/>
        <w:rPr>
          <w:bCs/>
        </w:rPr>
      </w:pPr>
      <w:bookmarkStart w:name="_GoBack" w:id="0"/>
      <w:bookmarkEnd w:id="0"/>
      <w:r w:rsidRPr="002E1E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2E1EB3">
        <w:rPr>
          <w:bCs/>
        </w:rPr>
        <w:t xml:space="preserve"> </w:t>
      </w:r>
    </w:p>
    <w:p w:rsidRDefault="00095A3D" w:rsidR="00095A3D" w:rsidRPr="002E1EB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2E1EB3">
      <w:pPr>
        <w:pStyle w:val="Naslov1"/>
        <w:rPr>
          <w:rFonts w:cs="Times New Roman" w:hAnsi="Times New Roman" w:ascii="Times New Roman"/>
          <w:b w:val="false"/>
        </w:rPr>
      </w:pPr>
      <w:r w:rsidRPr="002E1EB3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2E1EB3">
      <w:pPr>
        <w:rPr>
          <w:bCs/>
        </w:rPr>
      </w:pPr>
      <w:r w:rsidRPr="002E1EB3">
        <w:rPr>
          <w:bCs/>
        </w:rPr>
        <w:t xml:space="preserve">TRGOVAČKI </w:t>
      </w:r>
      <w:r w:rsidR="00467371" w:rsidRPr="002E1EB3">
        <w:rPr>
          <w:bCs/>
        </w:rPr>
        <w:t>SUD U ZAGREBU</w:t>
      </w:r>
    </w:p>
    <w:p w:rsidRDefault="00467371" w:rsidR="00A232E1" w:rsidRPr="002E1EB3">
      <w:pPr>
        <w:rPr>
          <w:bCs/>
        </w:rPr>
      </w:pPr>
      <w:r w:rsidRPr="002E1EB3">
        <w:rPr>
          <w:bCs/>
        </w:rPr>
        <w:t>Zagreb, Amruševa 2/II</w:t>
      </w:r>
      <w:r w:rsidR="006F7E66" w:rsidRPr="002E1EB3">
        <w:rPr>
          <w:bCs/>
        </w:rPr>
        <w:tab/>
      </w:r>
      <w:r w:rsidR="006F7E66" w:rsidRPr="002E1EB3">
        <w:rPr>
          <w:bCs/>
        </w:rPr>
        <w:tab/>
      </w:r>
      <w:r w:rsidR="006F7E66" w:rsidRPr="002E1EB3">
        <w:rPr>
          <w:bCs/>
        </w:rPr>
        <w:tab/>
      </w:r>
      <w:r w:rsidR="006F7E66" w:rsidRPr="002E1EB3">
        <w:rPr>
          <w:bCs/>
        </w:rPr>
        <w:tab/>
      </w:r>
      <w:r w:rsidR="006F7E66" w:rsidRPr="002E1EB3">
        <w:rPr>
          <w:bCs/>
        </w:rPr>
        <w:tab/>
      </w:r>
      <w:r w:rsidR="0085029E" w:rsidRPr="002E1EB3">
        <w:rPr>
          <w:bCs/>
        </w:rPr>
        <w:tab/>
      </w:r>
      <w:r w:rsidR="00074FC2" w:rsidRPr="002E1EB3">
        <w:rPr>
          <w:bCs/>
        </w:rPr>
        <w:t xml:space="preserve">               </w:t>
      </w:r>
    </w:p>
    <w:p w:rsidRDefault="00A232E1" w:rsidP="00D96F52" w:rsidR="007356D2" w:rsidRPr="002E1EB3">
      <w:pPr>
        <w:jc w:val="center"/>
        <w:rPr>
          <w:bCs/>
        </w:rPr>
      </w:pPr>
      <w:r w:rsidRPr="002E1EB3">
        <w:rPr>
          <w:bCs/>
        </w:rPr>
        <w:t xml:space="preserve">R E P U B L I K A   H R V A T S K A </w:t>
      </w:r>
    </w:p>
    <w:p w:rsidRDefault="00AC528D" w:rsidP="00D96F52" w:rsidR="00AC528D" w:rsidRPr="002E1EB3">
      <w:pPr>
        <w:jc w:val="center"/>
        <w:rPr>
          <w:bCs/>
        </w:rPr>
      </w:pPr>
    </w:p>
    <w:p w:rsidRDefault="00D96F52" w:rsidP="00D96F52" w:rsidR="00D96F52" w:rsidRPr="002E1EB3">
      <w:pPr>
        <w:jc w:val="center"/>
        <w:rPr>
          <w:bCs/>
        </w:rPr>
      </w:pPr>
      <w:r w:rsidRPr="002E1EB3">
        <w:rPr>
          <w:bCs/>
        </w:rPr>
        <w:t>R J E Š E NJ E</w:t>
      </w:r>
    </w:p>
    <w:p w:rsidRDefault="00AC528D" w:rsidP="00D96F52" w:rsidR="00AC528D" w:rsidRPr="002E1EB3">
      <w:pPr>
        <w:jc w:val="center"/>
        <w:rPr>
          <w:bCs/>
        </w:rPr>
      </w:pPr>
    </w:p>
    <w:p w:rsidRDefault="003735A8" w:rsidP="003735A8" w:rsidR="003735A8" w:rsidRPr="002E1EB3">
      <w:pPr>
        <w:ind w:firstLine="708"/>
        <w:jc w:val="both"/>
      </w:pPr>
      <w:r w:rsidRPr="002E1EB3">
        <w:t xml:space="preserve">TRGOVAČKI SUD U ZAGREBU po sucu tog suda Vesni Sremac Šoštar, kao sucu pojedincu, u predstečajnom postupku nad dužnikom </w:t>
      </w:r>
      <w:r w:rsidRPr="002E1EB3">
        <w:rPr>
          <w:noProof/>
        </w:rPr>
        <w:t>e-Kolektor d.o.o., Zagreb, Slavonska avenija 58, OIB: 50538578553</w:t>
      </w:r>
      <w:r w:rsidRPr="002E1EB3">
        <w:t xml:space="preserve">, dana 13. srpnja 2018. godine </w:t>
      </w:r>
    </w:p>
    <w:p w:rsidRDefault="00C30947" w:rsidR="00C30947" w:rsidRPr="002E1EB3">
      <w:pPr>
        <w:jc w:val="center"/>
        <w:rPr>
          <w:bCs/>
        </w:rPr>
      </w:pPr>
    </w:p>
    <w:p w:rsidRDefault="00D96F52" w:rsidR="00E70CFA" w:rsidRPr="002E1EB3">
      <w:pPr>
        <w:jc w:val="center"/>
        <w:rPr>
          <w:bCs/>
        </w:rPr>
      </w:pPr>
      <w:r w:rsidRPr="002E1EB3">
        <w:rPr>
          <w:bCs/>
        </w:rPr>
        <w:t>r i j e š i o</w:t>
      </w:r>
      <w:r w:rsidR="00E70CFA" w:rsidRPr="002E1EB3">
        <w:rPr>
          <w:bCs/>
        </w:rPr>
        <w:t xml:space="preserve">   j e </w:t>
      </w:r>
    </w:p>
    <w:p w:rsidRDefault="00E70CFA" w:rsidR="00E70CFA" w:rsidRPr="002E1EB3">
      <w:pPr>
        <w:jc w:val="center"/>
        <w:rPr>
          <w:bCs/>
        </w:rPr>
      </w:pPr>
    </w:p>
    <w:p w:rsidRDefault="00D96F52" w:rsidP="00413E17" w:rsidR="003735A8" w:rsidRPr="002E1EB3">
      <w:pPr>
        <w:pStyle w:val="Odlomakpopisa"/>
        <w:numPr>
          <w:ilvl w:val="0"/>
          <w:numId w:val="17"/>
        </w:numPr>
        <w:ind w:left="720"/>
        <w:jc w:val="both"/>
        <w:rPr>
          <w:bCs/>
        </w:rPr>
      </w:pPr>
      <w:r w:rsidRPr="002E1EB3">
        <w:rPr>
          <w:bCs/>
        </w:rPr>
        <w:t xml:space="preserve">Ispravlja se rješenje ovog suda, poslovni broj </w:t>
      </w:r>
      <w:r w:rsidR="00AC528D" w:rsidRPr="002E1EB3">
        <w:rPr>
          <w:bCs/>
        </w:rPr>
        <w:t>gornji,</w:t>
      </w:r>
      <w:r w:rsidRPr="002E1EB3">
        <w:rPr>
          <w:bCs/>
        </w:rPr>
        <w:t xml:space="preserve"> </w:t>
      </w:r>
      <w:r w:rsidR="00F77F57" w:rsidRPr="002E1EB3">
        <w:rPr>
          <w:bCs/>
        </w:rPr>
        <w:t xml:space="preserve">od </w:t>
      </w:r>
      <w:r w:rsidR="003735A8" w:rsidRPr="002E1EB3">
        <w:rPr>
          <w:bCs/>
        </w:rPr>
        <w:t>11. srpnja</w:t>
      </w:r>
      <w:r w:rsidR="0010024E" w:rsidRPr="002E1EB3">
        <w:rPr>
          <w:bCs/>
        </w:rPr>
        <w:t xml:space="preserve"> 2018</w:t>
      </w:r>
      <w:r w:rsidRPr="002E1EB3">
        <w:rPr>
          <w:bCs/>
        </w:rPr>
        <w:t>.</w:t>
      </w:r>
      <w:r w:rsidR="00AC528D" w:rsidRPr="002E1EB3">
        <w:rPr>
          <w:bCs/>
        </w:rPr>
        <w:t>,</w:t>
      </w:r>
      <w:r w:rsidRPr="002E1EB3">
        <w:rPr>
          <w:bCs/>
        </w:rPr>
        <w:t xml:space="preserve"> </w:t>
      </w:r>
      <w:r w:rsidR="003735A8" w:rsidRPr="002E1EB3">
        <w:rPr>
          <w:bCs/>
        </w:rPr>
        <w:t>u</w:t>
      </w:r>
      <w:r w:rsidR="00BA4EEA" w:rsidRPr="002E1EB3">
        <w:rPr>
          <w:bCs/>
        </w:rPr>
        <w:t xml:space="preserve"> </w:t>
      </w:r>
      <w:r w:rsidR="00FE676D" w:rsidRPr="002E1EB3">
        <w:rPr>
          <w:bCs/>
        </w:rPr>
        <w:t xml:space="preserve">izreci </w:t>
      </w:r>
      <w:r w:rsidR="003735A8" w:rsidRPr="002E1EB3">
        <w:rPr>
          <w:bCs/>
        </w:rPr>
        <w:t>pod točkom II. 2.7.4.</w:t>
      </w:r>
      <w:r w:rsidR="00E87C7D" w:rsidRPr="002E1EB3">
        <w:rPr>
          <w:bCs/>
        </w:rPr>
        <w:t xml:space="preserve"> Neosigurane tražbine</w:t>
      </w:r>
      <w:r w:rsidR="00413E17" w:rsidRPr="002E1EB3">
        <w:rPr>
          <w:bCs/>
        </w:rPr>
        <w:t xml:space="preserve"> na način da ispravno treba stajati: </w:t>
      </w:r>
    </w:p>
    <w:p w:rsidRDefault="00413E17" w:rsidP="001B7547" w:rsidR="00413E17" w:rsidRPr="002E1EB3">
      <w:pPr>
        <w:jc w:val="both"/>
        <w:rPr>
          <w:bCs/>
        </w:rPr>
      </w:pPr>
    </w:p>
    <w:p w:rsidRDefault="00413E17" w:rsidP="00413E17" w:rsidR="00413E17" w:rsidRPr="002E1EB3">
      <w:pPr>
        <w:spacing w:after="120"/>
      </w:pPr>
      <w:r w:rsidRPr="002E1EB3">
        <w:rPr>
          <w:b/>
        </w:rPr>
        <w:t xml:space="preserve">2.7.4. Neosigurane tražbine </w:t>
      </w:r>
    </w:p>
    <w:p w:rsidRDefault="00413E17" w:rsidP="00413E17" w:rsidR="00413E17" w:rsidRPr="002E1EB3">
      <w:pPr>
        <w:spacing w:after="120"/>
      </w:pPr>
      <w:r w:rsidRPr="002E1EB3">
        <w:t>Neosigurane i ostale tražbine vjerovnika  iznose</w:t>
      </w:r>
      <w:r w:rsidRPr="002E1EB3">
        <w:rPr>
          <w:b/>
        </w:rPr>
        <w:t xml:space="preserve"> 158.461.127,07 kn</w:t>
      </w:r>
      <w:r w:rsidRPr="002E1EB3">
        <w:t xml:space="preserve">  i prikazane su u tablici: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06"/>
        <w:gridCol w:w="3010"/>
        <w:gridCol w:w="1592"/>
        <w:gridCol w:w="2336"/>
        <w:gridCol w:w="1742"/>
      </w:tblGrid>
      <w:tr w:rsidTr="00413E17" w:rsidR="00413E17" w:rsidRPr="002E1EB3">
        <w:trPr>
          <w:trHeight w:val="99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Rbr.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</w:rPr>
            </w:pPr>
            <w:r w:rsidRPr="002E1EB3">
              <w:rPr>
                <w:color w:val="000000"/>
              </w:rPr>
              <w:t>Naziv vjerovnika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OIB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</w:rPr>
            </w:pPr>
            <w:r w:rsidRPr="002E1EB3">
              <w:rPr>
                <w:color w:val="000000"/>
              </w:rPr>
              <w:t>Sjedište / adresa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</w:rPr>
            </w:pPr>
            <w:r w:rsidRPr="002E1EB3">
              <w:rPr>
                <w:color w:val="000000"/>
              </w:rPr>
              <w:t>Iznos tražbine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6. MAJ, društvo s ograničenom odgovornošću za komunalne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56396370038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Umag, Tribje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114.230,44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 K Z-M društvo s ograničenom odgovornošću za trgovinu, usluge i proizvodnju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91959812092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Velika Gorica, Kolodvorska 52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6.831,50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ADAPTA LOGISTIK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16229739724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Stjepana Ladiše 3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13.794,92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ADRIA OIL društvo s ograničenom odgovornošću za prodaju naftnih derivata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03004159051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Kastav, Spinčić 38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107.286,97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AG SJAJ d.o.o. za čišćenje svih vrsta objekata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04807307105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Fallerovo Šetalište  22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9.610,00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AGRA-TRGOVINA, trgovačko društvo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98859295431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Gornji Stupnik, Pavlovićka 2/I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62.709,98 </w:t>
            </w:r>
          </w:p>
        </w:tc>
      </w:tr>
      <w:tr w:rsidTr="00ED30FC" w:rsidR="00413E17" w:rsidRPr="002E1EB3">
        <w:trPr>
          <w:trHeight w:val="157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7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05937759187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Trg Dražena Petrovića 3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43.260,49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58353015102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Koledovčina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8.495,46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ALIQUANTUM IDEA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05612255747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Fallerovo Šetalište 70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13.109,38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ARBUROŽA d.o.o. za upravljanje i održavanje javnih i zelenih površina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65785118677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Novalja, Čiponjac Jug 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15.772,22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AUDIT društvo s ograničenom odgovornošću za revizijske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39806187636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Radnička cesta 54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39.656,54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AUTO HRVATSKA PRODAJNO SERVISNI CENTRI d.o.o. za usluge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87682591133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Zastavnice 25c, 10257 Hrvatski Leskovac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3.976,51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AUTO KREŠO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05273263700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Biokovska 1b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27.859,32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AUTOKLUB JASTREBARSKO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70874114894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Jastrebarsko, Trešnjevka 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65.342,61 </w:t>
            </w:r>
          </w:p>
        </w:tc>
      </w:tr>
      <w:tr w:rsidTr="00413E17" w:rsidR="00413E17" w:rsidRPr="002E1EB3">
        <w:trPr>
          <w:trHeight w:val="315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12933687795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Zagreb-Novi Zagreb, Remetinec 5F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125.378,20 </w:t>
            </w:r>
          </w:p>
        </w:tc>
      </w:tr>
      <w:tr w:rsidTr="00ED30FC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16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AUTOSERVIS PETAR KEKEZ,obrt za popravak vozila i trgovinu, vl. Petar Kekez, HRVACE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79473283490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Hrvace, Hrvace 2A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6.192,25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BABIĆ društvo s ograničenom odgovornošću za održavanje čistoće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53703886646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Cestica, Ljudevita Gaja 44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77.116,15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15481866913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Zabok, Matije Gupca 28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14.861,09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BADEL proizvodnja alkohola, alkoholnih pića i octa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59515109558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Quirinova 8, 44000 Sisak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12.550,94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BARANJSKA ČISTOĆA d.o.o. za održavanje čistoće i odlaganje komunalnog otpada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48154012452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Beli Manastir, Ulica Republike 11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184.733,88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Baranjski vodovod d.o.o. za vodoopskrbu i odvodnju Beli Manastir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15843910109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Beli Manastir, A.Stepinca 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42.100,00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BENKOVIĆ društvo s ograničenom odgovornošću za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11321589428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Benkovac, Šetalište Kneza Branimira 12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28.705,40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BOŠANA, društvo s ograničenom odgovornošću za turizam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47665065525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Biograd Na Moru, Kralja Petra Svačića 26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108.978,63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BUKOVČAK obrt za prijevoz vl.Robert Bukovčak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98754855045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Belovar, Prigorska 32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5.625,00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BUSINESS MEDIA CROATIA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39670505751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Remetinečki gaj 2g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32.748,53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47428597158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Donji Stupnik, Stupničke šipkovine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819.659,56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CARGO CARE društvo s ograničenom odgovornošću, za prijevoz i trgovnu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09727187093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Split, Ispod Sv. Lovre 2/D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9.804,25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Caritas Zagrebačke nadbiskupije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58633897145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Kaptol 31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11.082,00 </w:t>
            </w:r>
          </w:p>
        </w:tc>
      </w:tr>
      <w:tr w:rsidTr="00ED30FC" w:rsidR="00413E17" w:rsidRPr="002E1EB3">
        <w:trPr>
          <w:trHeight w:val="63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29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CARPUSINA d.o.o. za poslovanje nekretninama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98494592207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Slavonska Avenija 26/1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27.600,00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Cestovni prijevoz robe DRUŽIJANIĆ,vlasnica Iva Družijanić Metković,Opuzenska 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67483003246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Metković, Opuzenska 3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6.750,00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CHROMOS BOJE I LAKOVI, dioničko društvo za proizvodnju boja i lakova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61150947001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Radnička cesta 173/d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6.270,00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CONTRADA d.o.o.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67506743047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Vodnjan, Trg Slobode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10.062,60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CROATIA osiguranje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26187994862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Vatroslava Jagića 33,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106.852,02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CROATIAŠPED, dioničko društvo za međunarodnu i tuzemnu špediciju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90910530135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Strojarska Cesta 19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32.622,17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CROM d.o.o. za uvoz-izvoz, zastupanje, trgovinu na veliko i malo i proizvodnju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17145318195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Obrtnička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2.459,80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ČISTI OTOK d.o.o.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15717069876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Vir, Put Mula 16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16.493,96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CETINSKE KRAJINE d.o.o.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79243957155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Sinj, 126. Brigade HV -a 13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70.934,17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d.o.o. za održavanje čistoće i odlaganje komunalnog otpada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70467048139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Karlovac, Gažanski trg 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132.081,29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02371889218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Varaždin, Ognjena Price 13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76.340,98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38812451417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Split, Put Plokita 81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346.749,70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Duga Resa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22543506354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Duga Resa, Kolodvorska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14.540,14 </w:t>
            </w:r>
          </w:p>
        </w:tc>
      </w:tr>
      <w:tr w:rsidTr="00ED30FC" w:rsidR="00413E17" w:rsidRPr="002E1EB3">
        <w:trPr>
          <w:trHeight w:val="94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42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I ODRŽAVANJE KOLAN d.o.o. za komunalne djelatnosti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41454598929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Kolan, Trg Kralja Tomislava 6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42.261,21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46163832762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Knin, Trg Oluje 5. kolovoza 1995. kbr.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27.007,60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METKOVIĆ d.o.o.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53973515423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Metković, Mostarska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93.490,20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PAG društvo s ograničenom odgovornošću za komunalne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13973013461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Pag, Braće Fabijanić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66.026,07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 ŽUPANJA društvo s ograničenom odgovornošću za komunalne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85409306989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Županja, Veliki Kraj 132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21.696,00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ČISTOĆA, usluge održavanja čistoće d.o.o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84923155727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Zadar, Stjepana Radića 33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480.340,03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DIGITALNI TAHOGRAF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56290033854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Lučko, Ventilatorska 8A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11.845,00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DIOKI Organska petrokemija dioničko društvo u stečaju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71451172026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Čulinečka cesta 252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452.720,41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DOROSLOV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54395174446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Donji Miholjac, NASELJE TRŽNICA 2/A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10.880,01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DREAM CAR društvo s ograničenom odgovornošću za trgovinu motornim vozilima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23427355736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Osijek, Dubrovačka 30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20.125,00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DUNDOVO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08484457911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Rab, Trg Municipium Arba A.D.Xa.C.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93.846,13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DU-PLAST Vl. Nikola Pokrajčić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26405750909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Sesvete-Kraljevec, Pere Pirkera 31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9.112,50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EGMONT nakladnička djelatnost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52195305652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Višnjevac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17.742,00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P="00ED30FC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EKO - MURVICA komunalno trgovačko </w:t>
            </w:r>
            <w:r w:rsidR="00ED30FC">
              <w:rPr>
                <w:color w:val="000000"/>
              </w:rPr>
              <w:t>društvo</w:t>
            </w:r>
            <w:r w:rsidRPr="002E1EB3">
              <w:rPr>
                <w:color w:val="000000"/>
              </w:rPr>
              <w:t xml:space="preserve"> 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58401982639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Crikvenica, Trg Stjepana Radića 1/II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100.398,73 </w:t>
            </w:r>
          </w:p>
        </w:tc>
      </w:tr>
      <w:tr w:rsidTr="00ED30FC" w:rsidR="00413E17" w:rsidRPr="002E1EB3">
        <w:trPr>
          <w:trHeight w:val="63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56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EKO ISTRA obrt za čišćenje odvodnih cijevi vl. Ivan Tomić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76817905536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Pula, Put Od Fortica 181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6.137,50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EKO PAPIR društvo s ograničenom odgovornošću za proizvodnju i prodaju papirnatih vrećica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28144007782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Peteranec, Braće Radića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27.663,91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EKO-IMOTSKI, jednostavno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97221056632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Glavina Donja, Glavina Donja 335/A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7.323,41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ELECTRON vl. Berislav Benković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50728601576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Jastrebarsko, Donja Reka 29A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42.734,05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Emil Frey Auto Centar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01930677284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Kovinska 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34.718,84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83373928482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Trg Dražena Petrovića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336.872,20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 DAUS dioničko društvo za trgovinu i servis vozila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19212513210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Split, Put Mostina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9.858,23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EUROAGRAM TIS društvo s ograničenom odgovornošću za tehnički pregled i promet vozila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99681708224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Ulica Grada Vukovara 282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7.592,63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EUROHERC osiguranje - dioničko društvo za osiguranje imovine i osoba i druge poslove osiguranja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22694857747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Ulica Grada Vukovara 282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36.194,61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EUROINSPEKT CROATIAKONTROLA društvo s ograničenom odgovornošću za kontrolu robe i inženjering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50024748563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Karlovačka Cesta 4L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8.000,00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EUROTEK TREBNJE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SI46695966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Veliki Gaber, Bič 11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13.308,13 </w:t>
            </w:r>
          </w:p>
        </w:tc>
      </w:tr>
      <w:tr w:rsidTr="00ED30FC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67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19818276224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Marijana Čavića 1/a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9.000,00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FEROS d.o.o. za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91115557093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Čulinečka 234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32.422,07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FLORA VTC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54521868069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Virovitica, Vukovarska cesta 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106.438,73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32380214737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Otočac, Bartola Kašića 5/a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7.551,62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GLOBUS obrt za trgovinu i usluge vl. Marijan Ivanović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11412398893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Pitomača, Vladimira Nazora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5.291,00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GORENJE SUROVINA d.o.o. družba za predelavo odpadkov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SI10304452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Maribor, Ulica Vita Kraigherja 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864.492,10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GOSPODARENJE OTPADOM SISAK d.o.o. za postupanje s komunalnim otpadom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25388753075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Sisak, Trg Josipa Mađerića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18.235,94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 IMOTSKI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18919978758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Imotski, A. Starčevića 23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10.265,50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 SPLIT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78755598868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Obala kneza Branimira 17, 21000 Split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197.332,98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GRADINA VIS d.o.o. za komunalne djelatnosti i pružanje usluga u nautičkom turizmu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36896460047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Vis, Biskupa Mihe Pušića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8.926,48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52284012661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Drniš, S.Radića 69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43.303,00 </w:t>
            </w:r>
          </w:p>
        </w:tc>
      </w:tr>
      <w:tr w:rsidTr="00ED30FC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78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54873130289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Šibenik, Stjepana Radića 100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249.437,41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GRADSKA ČISTOĆA I USLUGE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00031138108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Vrgorac, Težačka 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8.475,00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GRADSKO KOMUNALNO DRUŠTVO SENJ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45024889958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Senj, Splitska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39.621,76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Gradsko komunalno poduzeće ČAKOM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14001865632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Mihovljan, Mihovljanska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6.674,25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Gradsko komunalno poduzeće KOMUNALAC društvo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41412434130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Mosna ulica 15, 48000 Koprivnica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6.823,83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15704341739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Prelog, Ulica Kralja Zvonimira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7.339,11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GRAFIKA MARKULIN d.o.o. za izdavačku i tiskarsku djelatnost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03698768305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Lukavec, Dolenska 32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17.792,00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GREBEN BRELA, društvo s ogrančenom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35127907914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Brela, Trg žrtava Domovinskog rata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16.863,27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GUARDIAN - LONČAR komnditno društvo za zaštitu osoba i imovine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44083674751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Veslačka 2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20.816,25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GUMIIMPEX - GUMI RECIKLAŽA I PROIZVODNJA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82298562620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Varaždin, Mihovila Pavleka Miškine 64/c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55.233,40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HANSA-FLEX Croatia d.o.o. za proizvodnju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60365429880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III. Resnik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28.603,98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Heavy Duty d.o.o. za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80583016213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Slavonska avenija 26/1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3.369,72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P="00ED30FC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HEP ELEKTRA d.o.o. 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43965974818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Ulica grada Vukovara 37,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7.828,54 </w:t>
            </w:r>
          </w:p>
        </w:tc>
      </w:tr>
      <w:tr w:rsidTr="00DC12B3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91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HIDRO - SPOJ OBRT ZA PROIZVODNJU I UGOSTITELJSTVO vl. Zdravko Sohora i Marina Sohora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92956073538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Vrbovec, Vrbovečki Pavlovec 79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7.462,50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HLUPIĆ prijevoz i rad građ. strojevima, obrt vl. Hlupić Josip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82014636211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Pregrada, Marinci 39/1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21.221,84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HP - Hrvatska pošta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87311810356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Jurišićeva 13,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3.841,11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HRVATSKA OSIGURAVAJUĆA KUĆA - dioničko društvo za osiguranje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00432869176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Capraška Ulica 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64.470,31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Hrvatska radiotelevizija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68419124305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Prisavlje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6.575,22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Hrvatski Telekom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81793146560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Roberta Frangeša Mihanovića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191.571,88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INA-Industrija nafte, dioničko društvo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27759560625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Zagreb-Novi Zagreb, Avenija Većeslava Holjevca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1.116.409,10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INDUSTROOPREMA d.o.o. za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01291306683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CMP Obrtnička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209.587,50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INSPEKT, tehničko ispitivanje i analiza, kontrola i druge usluge,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24609583524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Zagreb-Novi Zagreb, Avenija Dubrovnik 15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36.025,00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IVAKOP,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34845090946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Ivanić-Grad, Savska 50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13.839,11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IVIČEK d.o.o. za proizvodnju, vanjsku i unutarnju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62588918891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Lučko, Hrvatskoselska 32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8.812,99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IVKOM dioničko društvo, za komunalne poslove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31407797858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Ivanec, Vladimira Nazora 96/b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13.798,11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JAKOB BECKER d. o. o. za uklanjanje otpada, proizvodnju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61584237142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Gornja Vrba, Vrbska ulica 16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31.305,34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JAMNICA dioničko društvo za proizvodnju mineralnih voda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05050436541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Getaldićeva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1.104.846,05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JELKOM, društvo s ograničenom odgovornošću za komunalnu djelatnost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92345732468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Vrboska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22.581,03 </w:t>
            </w:r>
          </w:p>
        </w:tc>
      </w:tr>
      <w:tr w:rsidTr="00DC12B3" w:rsidR="00413E17" w:rsidRPr="002E1EB3">
        <w:trPr>
          <w:trHeight w:val="94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106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JEŽINAC društvo s ograničenom odgovornošću za obavljanje komunalnih djelatnosti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51893359623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Tisno, Uska Ulica 1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16.848,00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JOLLY AUTO LINE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17898328148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Ante Šupuka 10, 22000 Šibenik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5.156,37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KEMIS-TERMOCLEAN d.o.o. za industrijska čišćenja i gospodarenja otpadom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47719259482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Slavonska avenija 264,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4.077,50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KOMBEL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24110100646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Belišće, Radnička 1/B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5.542,84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KOM-ILOK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31574808968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Ilok, Julija Benešića 49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10.532,82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KOMTEKS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SI81849800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Tržić, Loka 119,P.P.82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347.259,79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d.o.o. za komunalno gospodarstvo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83101904488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Vukovar, Sajmište 174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78.140,53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45552012966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Vrbovsko, Željeznička 1/a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11.939,16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društvo s ograničenom odgovornošću za komunalnu djelatnost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27917254847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Garešnica, Mate Lovraka 30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19.626,11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17055681355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Samobor, Ulica 151. samoborske brigade HV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32.279,43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27962400486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Bjelovar, Ferde Livadića 14/a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22.730,49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GOSPIĆ d. o. o.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64163074544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Gospić, Bužminska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17.895,35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P="00DC12B3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KOMUNALAC KOMUNALNO PODUZEĆE KONJŠČINA </w:t>
            </w:r>
            <w:r w:rsidR="00DC12B3">
              <w:rPr>
                <w:color w:val="000000"/>
              </w:rPr>
              <w:t>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04274608715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Konjšćina, Jertovec 150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41.663,49 </w:t>
            </w:r>
          </w:p>
        </w:tc>
      </w:tr>
      <w:tr w:rsidTr="00DC12B3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119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POŽEGA društvo s ograničenom odgovornošću za komunalne djelatnosti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99740428762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Požega, Vukovarska 8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67.925,76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 VRBOVEC, društvo s ograničenom odgovornošću za komunalne i uslužne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01537106865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Vrbovec, Kolodvorska 29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34.869,13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KOMUNALAC, d. o. o. za vodoopskrbu i druge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22745185008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Delnice, Frana Supila 173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10.403,90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KOMUNALAC, društvo s ograničenom odgovornošću za pružanje komunalnih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01617722870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Pakrac, Ulica križnog puta 18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6.516,43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KOMUNALAC, društvo s ograničenom odgovornošću za usluge u komunalnom gospodarstvu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61888142985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Slavonski Brod, ul. Stjepana pl. Horvata 38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33.228,86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KOMUNALNE DJELATNOSTI d.o.o.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80457977311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Vela Luka, Obala 2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23.832,78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KOMUNALNE I PRIJEVOZNIČKE USLUGE VL. MIRJANA SOLIN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20599585802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Cerna, Nikole Jurišića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11.717,64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KOMUNALNE USLUGE CRES LOŠINJ, društvo s ograničenom odgovornošću za pružanje komunalnih usluga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43600498596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Cres, Turion 20/A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91.330,74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KOMUNALNE USLUGE ĐURĐEVAC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69864803750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Đurđevac, Radnička Cesta 61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13.948,10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KOMUNALNI SERVIS d. o. o. za komunalnu djelatnost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22751868617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Rovinj, Trg Na Lokvi 3/a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52.372,31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društvo GRAD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79182010236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Supetar, Petra Jakšića 17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24.377,23 </w:t>
            </w:r>
          </w:p>
        </w:tc>
      </w:tr>
      <w:tr w:rsidTr="00DC12B3" w:rsidR="00413E17" w:rsidRPr="002E1EB3">
        <w:trPr>
          <w:trHeight w:val="94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130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DRUŠTVO STON d.o.o. za komunalne djelatnosti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53342150077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Ston, Trg Kralja Tomislava 1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9.746,25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87214344239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Križevci, Ulica Drage Grdenića  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22.588,12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trgovačko društvo Bilan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84920906210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Orebić, Fiskovićeva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53.472,52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TRGOVAČKO DRUŠTVO ČABAR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58129032419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Čabar, Trg Kralja Tomislava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20.769,25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trgovačko društvo HOBER, društvo sa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90015801532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Korčula, Hrvatske Bratske Zajednice. 69/II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142.762,69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 trgovačko društvo MINDEL d.o.o.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96575017786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Lumbarda, Prvi žal bb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6.303,05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KOMUNALNO-ZABOK d.o.o. za obradu otpadaka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31174430130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Zabok, Zivtov Trg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29.221,00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Konica Minolta Hrvatska - poslovna rješenja,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31697259786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Horvatova 82,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10.287,45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KONZUM trgovina na veliko i malo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29955634590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Marijana Čavića 1/a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745.394,22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KRAKOM, društvo s ograničenom odgovornošću za obavljanje komunalnih usluga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18804286885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Krapina, Gajeva 20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18.133,67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KRŠĆANSKA SADAŠNJOST društvo s ograničenom odgovornošću za nakladničku i tiskarsku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79817762581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Marulićev Trg 14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27.315,06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LABUD tvornica sredstava za pranje, kozmetičkih i kemijskih proizvoda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23359164583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Radnička cesta 173/r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11.477,94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P="00DC12B3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LANAC </w:t>
            </w:r>
            <w:r w:rsidR="00DC12B3">
              <w:rPr>
                <w:color w:val="000000"/>
              </w:rPr>
              <w:t>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82677264734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Šenoina 23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137.633,00 </w:t>
            </w:r>
          </w:p>
        </w:tc>
      </w:tr>
      <w:tr w:rsidTr="00DC12B3" w:rsidR="00413E17" w:rsidRPr="002E1EB3">
        <w:trPr>
          <w:trHeight w:val="63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143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LANDIA d.o.o. za usluge i trgovinu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86812953672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Tordinci, Vukovarska Ulica 27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32.575,00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LEĆ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79331181937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Vodice, Obala Juričev Ive Cota 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74.261,86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LEDO dioničko društvo za proizvodnju i promet sladoleda i smrznute hrane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87955947581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Marijana Čavića 1a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60.587,72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LIMES PLUS društvo s ograničenom odgovornošću za katalošku prodaju uredskog pribora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57560191883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Kamenarka 29,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5.764,87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LOGISTIKA ŠURIĆ obrt za prijevoz, trg. i usluge vl. Denis ŠurIĆ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51501707382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Koprivnica, IV. Vinogradski odvojak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6.656,00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LUKOM -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29732862130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Ludbreg, Koprivnička 17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13.687,36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LJEKARNE PRIMA PHARME 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28285339387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Capraška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13.413,47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M.B. AUTO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89027343720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Koledovčina 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52.780,29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MAKARSKI KOMUNALAC društvo s ograničenom odgovornošću za obavljanje komunalnih poslova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12733878804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Makarska, Trg Tina Ujevića 1, Pp 22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112.928,88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MALVA d.o.o. za proizvodnju,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53593023692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Vinkovci, Alojzija Stepinca 43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40.199,05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MB AUTO PRODAJNO SERVISNI CENTAR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68993879966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Koledovčina 8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5.781,49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MC ČIŠĆENJE d.o.o. za proizvodnju,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17783496119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Sisak, Nikole Tesle 17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20.137,50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MEDIA SEDAM STUDIO d.o.o. za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03162029326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Remete 44 E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10.057,83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MEDIKA, dioničko društvo za trgovinu lijekovima i sanitetskim materijalom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94818858923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Capraška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4.138,67 </w:t>
            </w:r>
          </w:p>
        </w:tc>
      </w:tr>
      <w:tr w:rsidTr="00DC12B3" w:rsidR="00413E17" w:rsidRPr="002E1EB3">
        <w:trPr>
          <w:trHeight w:val="94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157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METALOOBRADA društvo s ograničenom odgovornošću za proizvodnju, trgovinu i usluge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19717545737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Jakovlje, Zagrebačka 162 a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6.062,50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MICHIELI-TOMIĆ,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38856841151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Gornji Humac , Gornji Humac 37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99.505,74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MURTELA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74557241266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Murter, Ul.Butina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23.731,35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N. T. - EKO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04267998456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Donja Zdenčina, Petra Svačića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117.475,84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NAPI NALETILIĆ d.o.o. za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57575625311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Ločilnička 21,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3.140,00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NARODNI LIST MARKETING vl. NOVELA ŠKULIĆ-PERINOVIĆ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48148782057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Poljana zemaljskog odbora 2, 23000 Zadar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2.122,99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NAŠIČKI PARK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78250224691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Markovac Našički, Radnička 2/2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22.103,77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NOVA SPLET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65670165979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Slavonska avenija 22e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11.650,00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NOVOKOM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51899768388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Novi Marof, Zagorska 31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64.951,77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NOVOKOM društvo s ograničenom odgovornošću za komunalno gospodarstvo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29659371749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Novska, Adalberta Knoppa 1A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7.140,81 </w:t>
            </w:r>
          </w:p>
        </w:tc>
      </w:tr>
      <w:tr w:rsidTr="00413E17" w:rsidR="00413E17" w:rsidRPr="002E1EB3">
        <w:trPr>
          <w:trHeight w:val="31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OBRT JURANIĆ DELNICE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89035809061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Delnice, Kuti 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20.027,70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ODLAGALIŠTE društvo s ograničenom odgovornošću za upravljanje odlagalištem komunalnog otpada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97575612726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Nova Gradiška, Ljudevita Gaja 56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9.794,28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ODVODNJA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17323637115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Split, Neslanovac 13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363.730,94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OPĆINA MUĆ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20072764912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Donji Muć, Donji Muć 254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22.809,60 </w:t>
            </w:r>
          </w:p>
        </w:tc>
      </w:tr>
      <w:tr w:rsidTr="00DC12B3" w:rsidR="00413E17" w:rsidRPr="002E1EB3">
        <w:trPr>
          <w:trHeight w:val="63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171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OPĆINA STON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51471780630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Ston, Trg Kralja Tomislava 1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7.500,00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Osnovna škola Eugena Kumičića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40011714464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Velika Gorica, Josipa Pucekovića 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10.790,00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OSNOVNA ŠKOLA EUGENA KVATERNIKA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01172696565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Školska 4, 10410 Velika Gorica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3.440,00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Osnovna škola Nikole Hribara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01689534191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Velika Gorica, Ruđera Boškovića 11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6.110,00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Osnovna škola Novo Čiče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14772335018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Trg Antuna Cvetkovića 27, 10410 Novo Čiče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3.820,00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Osnovna škola Vukovina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78553804115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Školska 20A, 10410 Gornje Podotočje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8.180,00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OTP Leasing dioničko društvo za usluge IZLUČNI VJEROVNIK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23780250353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Avenija Dubrovnik 16/V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70.696,74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PARALELA društvo s ograničenom odgovornošću za prijevoz i trgovinu u stečaju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24315036478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Čepin, Ferdinanda Speisera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52.082,26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PARVUS d.o.o. za trgovinu na malo i veliko, usluge, zastupstvo, proizvodnju, uvoz i izvoz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91728262086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Janka Holjca 54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7.393,50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34614033767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Omiš, Vladimira Nazora 12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68.899,07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PET CENTAR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50890218278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Heinzelova 60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18.188,50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PIK VRBOVEC-MESNA INDUSTRIJA, dioničko društvo za proizvodnju i promet mesa i mesnih prerađevina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78909170415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Vrbovec, Zagrebačka 148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198.683,78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PIK-VINKOVCI dioničko društvo za poljoprivrednu proizvodnju, prehrambenu industriju i promet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17774531631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Vinkovci, Ul. Matije Gupca 130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9.272,62 </w:t>
            </w:r>
          </w:p>
        </w:tc>
      </w:tr>
      <w:tr w:rsidTr="00DC12B3" w:rsidR="00413E17" w:rsidRPr="002E1EB3">
        <w:trPr>
          <w:trHeight w:val="126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184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97160346104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Koprivnički Ivanec, Matije Gupca 12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313.072,79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PONGRA-GORICA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30139688476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Omišalj, Pušća 150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23.092,30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PORAT POVLJANA društvo s ograničenom odgovornošću za turizam, trgovinu i usluge, putnička agencija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94050549525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Povljana, Trg Bana Jelačića 13/A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27.346,00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PricewaterhouseCoopers Savjetovanje društvo s ograničenom odgovornošću za savjetovanje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54648952583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Kneza Ljudevita Posavskog 31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47.062,50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PROJEKTGRADNJA d.o.o. za izvođenje i projektiranje građevinskih objekata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19659143269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Gornja Vrba, Vrbska ulica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404.409,05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PRO-TEH MONT j.d.o.o. za montažu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01182447513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Krapina, Doliće 72B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8.294,50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PRVO PLINARSKO DRUŠTVO d.o.o. za distribuciju plina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58292277611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Vukovar, A.Stepinca 27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1.645.613,07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PULA HERCULANEA d. o. o.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11294943436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Pula, Trg I. Istarske Brigade 14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70.548,77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PUMPA SERVIS d.o.o. servis, unutarnja i vanjska trgovina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27740284011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Osijek, Josipa Andrića 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5.908,63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REM PRESS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49841551609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Radnička Cesta 184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6.512,50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RETA d.o.o. za proizvodnju,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01201898816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Karlovac, Zagrebačka 37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36.324,19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ROBE I MIMA j.d.o.o. za proizvodnju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46459546363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Šibenik, Rakovo Selo 100A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32.325,00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Robna kuća Sjenjak društvo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91761501242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Osijek, Frankopanska 99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15.853,31 </w:t>
            </w:r>
          </w:p>
        </w:tc>
      </w:tr>
      <w:tr w:rsidTr="00DC12B3" w:rsidR="00413E17" w:rsidRPr="002E1EB3">
        <w:trPr>
          <w:trHeight w:val="945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197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ROTO DINAMIC društvo s ograničenom odgovornošću za unutarnju i vanjsku trgovinu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24723122482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Samoborska cesta 102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952.138,07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ROTO ULAGANJA društvo s ograničenom odgovornošću za upravljanje društvima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28189962659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Rijeka, Tome Strižića 8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20.417,00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R-PIM, projektiranje, građenje i marketing,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38514700472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Strmec Samoborski, Mihanovićeva 21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11.953,75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S.T.P. društvo s ograničenom odgovornošću za servis, trgovinu i promet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41817103783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Lučko, Lučki Odvojak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18.750,00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SAMSIC d.o.o. za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39738397321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Radnička Cesta 37/b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9.000,00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SERVA Servis i prodaja vatrogasnih aparata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65455106426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Krapina, Magistratska 42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7.281,20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SIGA ZAGREB d.o.o. za graditeljstvo,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07126606415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Side Košutić 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70.254,64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SLATINA KOM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69440520360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Slatina, Trg Ruđera Boškovića 16/B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7.708,80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SLAVONIJA-BOŠKOVIĆ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70158661792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Cerna, Josipa Jurja Strossmayera 23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10.343,75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SLOBODNA DALMACIJA PRINT d.o.o. za tiskarske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84672933238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Dugopolje, Dugopoljska 11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15.304,40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SLR Steyrermühl Logistik &amp; Recycling GmbH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ATU64583659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Steyrermühl, Fabriksplatz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23.420,24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SOCIJALNA ZADRUGA HUMANA NOVA ZAGREB socijalna zadruga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15792761433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Vlaška 70/A,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5.355,00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SOKOL MARIĆ d.o.o. za usluge zaštite osoba i imovine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11543074213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Trg maršala Tita 8/II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105.484,51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SOM HIDRAULIKA d.o.o. za proizvodnju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73091674996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II Resnik 20/A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18.925,00 </w:t>
            </w:r>
          </w:p>
        </w:tc>
      </w:tr>
      <w:tr w:rsidTr="00DC12B3" w:rsidR="00413E17" w:rsidRPr="002E1EB3">
        <w:trPr>
          <w:trHeight w:val="189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211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26211106548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Ogulin, Ivana Gorana Kovačića 8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20.441,38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STANIĆ BEVERAGES d.o.o. za proizvodnju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25420356246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Slavonska Avenija 22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19.315,00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50056415529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Sveta Nedjelja, Kerestinečka Cesta 57/A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31.325,25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Star Import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78312279901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Kovinska 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319.745,77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STIPE 1 jednostavno društvo s ograničenom odgovornošću, za prijevoz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48822373124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Svirče, Svirče 95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11.665,18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STIPE OBRT ZA CESTOVNI PRIJEVOZ, VL. T. MILATIĆ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14708422554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Vrbanj, Svirće 95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19.992,94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STRAGA TRANS društvo za prijevoz, trgovinu i usluge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33759398213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Lipik, Matije Gupca 107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21.402,25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STRUNJE-TRADE d.o.o. za prijevoz, unutarnju i vanjsku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97670986612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Privlaka, Bana Jelačića 11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13.085,40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SVIJET VILIČARA društvo s ograničenom ogovornošću za trgovinu,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19580573386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Samobor, Ulica Grada Wirgesa 10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41.925,10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ŠELIDIN, obrt za trgovinu, usluge i prijevoz, vl. Mirjana Sarunović, Dumovec, Fruškogorska 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84967683746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Sesvete-Kraljevec, Fruškogorska Ulica 1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11.718,75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P="00DC12B3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ŠKOJO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22553687465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Osijek, Ulica Borova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14.503,45 </w:t>
            </w:r>
          </w:p>
        </w:tc>
      </w:tr>
      <w:tr w:rsidTr="00C340C9" w:rsidR="00413E17" w:rsidRPr="002E1EB3">
        <w:trPr>
          <w:trHeight w:val="63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222</w:t>
            </w:r>
          </w:p>
        </w:tc>
        <w:tc>
          <w:tcPr>
            <w:tcW w:type="pct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ŠKOLSKA KNJIGA d.d. izdavaštvo, trgovina i usluge 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38967655335</w:t>
            </w:r>
          </w:p>
        </w:tc>
        <w:tc>
          <w:tcPr>
            <w:tcW w:type="pct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Masarykova 28 </w:t>
            </w:r>
          </w:p>
        </w:tc>
        <w:tc>
          <w:tcPr>
            <w:tcW w:type="pct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53.335,50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TAHOGRAF, d.o.o. za proizvodnju, usluge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73777060562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Sveta Nedelja, Brezje, Dr. Franje Tuđmana 24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37.309,35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TAHO-ST d.o.o.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96320385428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Solin, Matoševa 16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5.203,03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TEHNIX društvo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78013846555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Donji Kraljevec, Braće Radića 35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569.043,28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TIFON,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77607495225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Zadarska ulica 80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416.772,37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TISAK trgovačko dioničko društvo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75917721668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Zagreb, Slavonska avenija 11a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84.187.683,93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TOKIĆ, trgovina, izvoz-uvoz, zastupanje i proizvodnja, društvo s ograničenom odgovornošću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74867487620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Sesvete, Ulica 144. Brigade Hrvatske vojske 1 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41.262,89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TOSH INFORMATIKA d.o.o. za informatiku i trgovinu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00594458145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Pisarovina, Bratina 214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12.487,50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TPZ, društvo s ograničenom odgovornošću za proizvodnju,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68119083236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Novoselska 25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17.038,31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TRANSPORTI LONČAR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90103464467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Maruševec, Cerje Nebojse 56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23.625,00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TRGO-SIROVINA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79051341589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Donja Zdenčina, Petra Svačića 10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184.044,30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TROGIR HOLDING d.o.o. za komunalne djelatnosti, parking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09746817380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Trogir, Put Muline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122.398,30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TUČEPI, društvo s ograničenom odgovornošću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25263140544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Tučepi, Kraj 39/A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50.338,73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TURIST-PATRICIJA d.o.o. za prijevoz, usluge, turizam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46552812451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Pojatno, Matije Gupca 46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18.750,00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TVORNICA KRUHA ZADAR dioničko društvo za proizvodnju mlinarskih i pekarskih proizvoda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90373162012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Zadar, Gaženička Cesta 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8.996,00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237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UNIKOM d.o.o. za komunalno gospodarstvo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07507345484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Osijek, Ružina 11A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789.107,10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UNIVERZAL d.o.o. za komunalne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34319609112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Vladimira Nazora 68, 31400 Đakovo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4.039,30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UPRAVITELJ GRADNJA - ODRŽAVANJE d.o.o. za upravljanje i održavanje zgrada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13039232608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Oreškovićeva 25,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3.905,99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USLUGA POREČ društvo s ograničenom odgovornošću za komunalne poslove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31073587765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Poreč, Mlinska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82.839,24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Ustanova za zdravstvenu skrb NEMETOVA - PRIMA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15051150334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Nemetova 2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13.809,16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V. gimnazija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82578349629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Klaićeva 1,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480,00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V.S.T. društvo s ograničenom odgovornošću za prijevoz i međunarodno otpremništvo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27297557092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Svetonedeljska cesta 89, 10436 Žitarka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2.030,42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30335873024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Koledovčina 2a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148.612,50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VELPRO - CENTAR društvo s ograničenom odgovornošću za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46660800468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Marijana Čavića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252.535,77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VETEL d.o.o. za trgovinu, marketing i zastupanje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25336476983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Majstorska 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24.956.209,88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VG Čistoća d.o.o. za održavanje čistoće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23915011506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Velika Gorica, Kneza Ljudevita Posavskog 45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152.206,15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VIPnet, društvo s ograničenom odgovornošću za usluge javnih telekomunikacija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29524210204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Vrtni put 1,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4.261,89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VJESNIK dioničko društvo tiskarsko izdavačke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83180487843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Slavonska avenija 4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50.213,40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250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VLAHOVAC obrt za prijevoz i usluge Vl. Stjepan Vlahovac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07166698938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Velika Gorica, B. Radića 155, Mraclin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47.665,96 </w:t>
            </w:r>
          </w:p>
        </w:tc>
      </w:tr>
      <w:tr w:rsidTr="00413E17" w:rsidR="00413E17" w:rsidRPr="002E1EB3">
        <w:trPr>
          <w:trHeight w:val="157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56826138353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Biokovska 3, 21000 Split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2.720,55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VOX KOMUNIKACIJE, društvo za promidžbu i usluge, d.o.o.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24533297794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Ulica Vice Vukova 6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14.222,87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VUKOVARSKI POLJOPRIVREDNO INDUSTRIJSKI KOMBINAT d.d.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06849543412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Sajmište 113C, 32000 Vukovar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3.579,92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VULKAL d.o.o. za prozvodnju,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90439696130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Samoborska Cesta 310,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12.349,08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255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Wiener osiguranje Vienna Insurance Group dioničko društvo za osiguranje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52848403362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Slovenska ulica 24,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11.586,83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256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Z.I.T.O. društvo s ograničenom odgovornošću za trgovinu i proizvodnju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09878963768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Sveti Križ Začretje, Mirkovec 66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13.279,00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257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ZAGREBAČKA BANKA DIONIČKO DRUŠTVO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92963223473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Trg bana Josipa Jelačića 10,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27.869.302,61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258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ZAGREBAČKI HOLDING d.o.o. - PODRUŽNICA ČISTOĆA, PODRUŽNICA ZRINJEVAC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85584865987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Radnička cesta 82, 10000 Zagreb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24.468,53 </w:t>
            </w:r>
          </w:p>
        </w:tc>
      </w:tr>
      <w:tr w:rsidTr="00413E17" w:rsidR="00413E17" w:rsidRPr="002E1EB3">
        <w:trPr>
          <w:trHeight w:val="220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259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85584865987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Ulica grada Vukovara 41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16.942,05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260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ZAPREŠIĆ, društvo s ograničenom odgovornošću za obavljanje komunalnih djelatnosti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96412232479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Zaprešić, Zelengaj 15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82.283,76 </w:t>
            </w:r>
          </w:p>
        </w:tc>
      </w:tr>
      <w:tr w:rsidTr="00413E17" w:rsidR="00413E17" w:rsidRPr="002E1EB3">
        <w:trPr>
          <w:trHeight w:val="126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261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ZAPREŠIĆANKA društvo s ograničenom odgovornošću za trgovinu, marketing, usluge, turizam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35851564566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Zaprešić, Pojatno, Zagrebačka cesta 3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85.250,00 </w:t>
            </w:r>
          </w:p>
        </w:tc>
      </w:tr>
      <w:tr w:rsidTr="00413E17" w:rsidR="00413E17" w:rsidRPr="002E1EB3">
        <w:trPr>
          <w:trHeight w:val="94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262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ZE - TRA društvo s ograničenom odgovornošću za proizvodnju, marketing i transport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84412170391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Sveti Ivan Zelina, Krečaves 91A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53.220,75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263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ZLINJE d.o.o. za proizvodnju, trgovinu, usluge i maslinarstvo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93525268432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 xml:space="preserve">Blato, Ulica 1  30/1 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193.668,15 </w:t>
            </w:r>
          </w:p>
        </w:tc>
      </w:tr>
      <w:tr w:rsidTr="00413E17" w:rsidR="00413E17" w:rsidRPr="002E1EB3">
        <w:trPr>
          <w:trHeight w:val="63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264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ZVIJEZDA dioničko društvo za proizvodnju, trgovinu i usluge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91492011748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color w:val="000000"/>
              </w:rPr>
            </w:pPr>
            <w:r w:rsidRPr="002E1EB3">
              <w:rPr>
                <w:color w:val="000000"/>
              </w:rPr>
              <w:t>Zagreb, Marijana Čavića 1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color w:val="000000"/>
              </w:rPr>
            </w:pPr>
            <w:r w:rsidRPr="002E1EB3">
              <w:rPr>
                <w:color w:val="000000"/>
              </w:rPr>
              <w:t xml:space="preserve">9.027,07 </w:t>
            </w:r>
          </w:p>
        </w:tc>
      </w:tr>
      <w:tr w:rsidTr="00413E17" w:rsidR="00413E17" w:rsidRPr="002E1EB3">
        <w:trPr>
          <w:trHeight w:val="465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center"/>
              <w:rPr>
                <w:b/>
                <w:bCs/>
                <w:color w:val="000000"/>
                <w:sz w:val="22"/>
              </w:rPr>
            </w:pPr>
            <w:r w:rsidRPr="002E1EB3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16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b/>
                <w:bCs/>
                <w:color w:val="000000"/>
                <w:sz w:val="22"/>
              </w:rPr>
            </w:pPr>
            <w:r w:rsidRPr="002E1EB3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125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3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13E17" w:rsidR="00413E17" w:rsidRPr="002E1EB3">
            <w:pPr>
              <w:spacing w:lineRule="auto" w:line="276"/>
              <w:jc w:val="right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158.461.127,07</w:t>
            </w:r>
          </w:p>
        </w:tc>
      </w:tr>
    </w:tbl>
    <w:p w:rsidRDefault="00413E17" w:rsidP="00413E17" w:rsidR="00413E17" w:rsidRPr="002E1EB3">
      <w:pPr>
        <w:spacing w:after="120"/>
      </w:pPr>
    </w:p>
    <w:p w:rsidRDefault="00413E17" w:rsidP="00F1580C" w:rsidR="00413E17" w:rsidRPr="002E1EB3">
      <w:pPr>
        <w:pStyle w:val="Odlomakpopisa"/>
        <w:numPr>
          <w:ilvl w:val="0"/>
          <w:numId w:val="17"/>
        </w:numPr>
        <w:ind w:left="720"/>
        <w:jc w:val="both"/>
        <w:rPr>
          <w:bCs/>
        </w:rPr>
      </w:pPr>
      <w:r w:rsidRPr="002E1EB3">
        <w:rPr>
          <w:bCs/>
        </w:rPr>
        <w:t xml:space="preserve">Ispravlja se rješenje ovog suda, poslovni broj gornji, od 11. srpnja 2018., u izreci pod točkom II. 2.8.2.1. Ostali vjerovnici na način da ispravno treba stajati: </w:t>
      </w:r>
    </w:p>
    <w:p w:rsidRDefault="00E87C7D" w:rsidP="00E87C7D" w:rsidR="00E87C7D" w:rsidRPr="002E1EB3">
      <w:pPr>
        <w:pStyle w:val="Odlomakpopisa"/>
        <w:ind w:left="1425"/>
        <w:jc w:val="both"/>
        <w:rPr>
          <w:bCs/>
        </w:rPr>
      </w:pPr>
    </w:p>
    <w:p w:rsidRDefault="00E87C7D" w:rsidP="00E87C7D" w:rsidR="00E87C7D" w:rsidRPr="002E1EB3">
      <w:pPr>
        <w:pStyle w:val="Odlomakpopisa"/>
        <w:numPr>
          <w:ilvl w:val="3"/>
          <w:numId w:val="17"/>
        </w:numPr>
        <w:outlineLvl w:val="2"/>
        <w:rPr>
          <w:b/>
        </w:rPr>
      </w:pPr>
      <w:bookmarkStart w:name="_Toc499547186" w:id="1"/>
      <w:r w:rsidRPr="002E1EB3">
        <w:rPr>
          <w:b/>
        </w:rPr>
        <w:t>Ostali vjerovnici</w:t>
      </w:r>
      <w:bookmarkEnd w:id="1"/>
      <w:r w:rsidRPr="002E1EB3">
        <w:rPr>
          <w:b/>
        </w:rPr>
        <w:tab/>
      </w:r>
    </w:p>
    <w:p w:rsidRDefault="00E87C7D" w:rsidP="00E87C7D" w:rsidR="00E87C7D" w:rsidRPr="002E1EB3">
      <w:pPr>
        <w:outlineLvl w:val="2"/>
        <w:rPr>
          <w:b/>
        </w:rPr>
      </w:pPr>
      <w:r w:rsidRPr="002E1EB3">
        <w:t xml:space="preserve">Dužnik ima obveza prema ostalim Vjerovnicima - l u ukupnom iznosu od </w:t>
      </w:r>
      <w:r w:rsidRPr="002E1EB3">
        <w:rPr>
          <w:b/>
        </w:rPr>
        <w:t>158.461.127,07 kn</w:t>
      </w:r>
      <w:r w:rsidRPr="002E1EB3">
        <w:t>.</w:t>
      </w:r>
    </w:p>
    <w:p w:rsidRDefault="00E87C7D" w:rsidP="00E87C7D" w:rsidR="00E87C7D" w:rsidRPr="002E1EB3">
      <w:pPr>
        <w:spacing w:after="120"/>
      </w:pPr>
      <w:r w:rsidRPr="002E1EB3">
        <w:t>Prijedlog mogućeg financijskog restrukturiranja u dijelu obveza ostalim vjerovnicima glasi:</w:t>
      </w:r>
    </w:p>
    <w:p w:rsidRDefault="00E87C7D" w:rsidP="00E87C7D" w:rsidR="00E87C7D" w:rsidRPr="002E1EB3">
      <w:pPr>
        <w:spacing w:after="120"/>
        <w:jc w:val="both"/>
      </w:pPr>
      <w:r w:rsidRPr="002E1EB3">
        <w:t xml:space="preserve"> „Dužnik e-Kolektor d.o.o. za usluge i trgovinu, OIB: 50538578553, Zagreb, Slavonska avenija 58, će </w:t>
      </w:r>
      <w:r w:rsidRPr="002E1EB3">
        <w:rPr>
          <w:b/>
        </w:rPr>
        <w:t>ostalim vjerovnicima</w:t>
      </w:r>
      <w:r w:rsidRPr="002E1EB3">
        <w:t xml:space="preserve">, namiriti  tražbine u iznosu </w:t>
      </w:r>
      <w:r w:rsidRPr="002E1EB3">
        <w:rPr>
          <w:b/>
        </w:rPr>
        <w:t xml:space="preserve">158.461.127,07 kn </w:t>
      </w:r>
      <w:r w:rsidRPr="002E1EB3">
        <w:t xml:space="preserve">smanjenu za </w:t>
      </w:r>
      <w:r w:rsidRPr="002E1EB3">
        <w:rPr>
          <w:b/>
        </w:rPr>
        <w:t>70 %</w:t>
      </w:r>
      <w:r w:rsidRPr="002E1EB3">
        <w:t xml:space="preserve">  otpisa u iznosu od </w:t>
      </w:r>
      <w:r w:rsidRPr="002E1EB3">
        <w:rPr>
          <w:b/>
        </w:rPr>
        <w:t>110.922.788,95 kn</w:t>
      </w:r>
      <w:r w:rsidRPr="002E1EB3">
        <w:t xml:space="preserve">, te će tako smanjenju tražbinu u iznosu od </w:t>
      </w:r>
      <w:r w:rsidRPr="002E1EB3">
        <w:rPr>
          <w:b/>
        </w:rPr>
        <w:t>47.538.338,12 kn</w:t>
      </w:r>
      <w:r w:rsidRPr="002E1EB3">
        <w:t xml:space="preserve">  isplatiti u </w:t>
      </w:r>
      <w:r w:rsidRPr="002E1EB3">
        <w:rPr>
          <w:b/>
        </w:rPr>
        <w:t>84 (osamdesetčetiri</w:t>
      </w:r>
      <w:r w:rsidRPr="002E1EB3">
        <w:t xml:space="preserve">) jednake mjesečne rate beskamatno, s dospijećem svake mjesečne rate prvog dana u mjesecu nakon </w:t>
      </w:r>
      <w:r w:rsidRPr="002E1EB3">
        <w:rPr>
          <w:b/>
        </w:rPr>
        <w:t>počeka</w:t>
      </w:r>
      <w:r w:rsidRPr="002E1EB3">
        <w:t xml:space="preserve"> od</w:t>
      </w:r>
      <w:r w:rsidRPr="002E1EB3">
        <w:rPr>
          <w:b/>
        </w:rPr>
        <w:t xml:space="preserve"> 12 (dvanaest) mjeseci</w:t>
      </w:r>
      <w:r w:rsidRPr="002E1EB3">
        <w:t xml:space="preserve"> računajući od dana pravomoćnosti rješenja kojim je sud utvrdio prihvaćanje plana restrukturiranja i potvrdio predstečajni sporazum.“</w:t>
      </w:r>
    </w:p>
    <w:p w:rsidRDefault="00E87C7D" w:rsidP="00E87C7D" w:rsidR="00E87C7D" w:rsidRPr="002E1EB3">
      <w:pPr>
        <w:spacing w:after="120"/>
        <w:rPr>
          <w:b/>
        </w:rPr>
      </w:pPr>
    </w:p>
    <w:tbl>
      <w:tblPr>
        <w:tblW w:type="pct" w:w="5051"/>
        <w:tblLayout w:type="fixed"/>
        <w:tblLook w:val="04A0" w:noVBand="1" w:noHBand="0" w:lastColumn="0" w:firstColumn="1" w:lastRow="0" w:firstRow="1"/>
      </w:tblPr>
      <w:tblGrid>
        <w:gridCol w:w="538"/>
        <w:gridCol w:w="2139"/>
        <w:gridCol w:w="1381"/>
        <w:gridCol w:w="1411"/>
        <w:gridCol w:w="1435"/>
        <w:gridCol w:w="1302"/>
        <w:gridCol w:w="1175"/>
      </w:tblGrid>
      <w:tr w:rsidTr="00E87C7D" w:rsidR="00E87C7D" w:rsidRPr="002E1EB3">
        <w:trPr>
          <w:trHeight w:val="1020"/>
        </w:trPr>
        <w:tc>
          <w:tcPr>
            <w:tcW w:type="pct" w:w="28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Rbr.</w:t>
            </w:r>
          </w:p>
        </w:tc>
        <w:tc>
          <w:tcPr>
            <w:tcW w:type="pct" w:w="11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Naziv vjerovnika</w:t>
            </w:r>
          </w:p>
        </w:tc>
        <w:tc>
          <w:tcPr>
            <w:tcW w:type="pct" w:w="7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OIB</w:t>
            </w:r>
          </w:p>
        </w:tc>
        <w:tc>
          <w:tcPr>
            <w:tcW w:type="pct" w:w="75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Iznos tražbine</w:t>
            </w:r>
          </w:p>
        </w:tc>
        <w:tc>
          <w:tcPr>
            <w:tcW w:type="pct" w:w="76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Iznos smanjenja tražbine</w:t>
            </w:r>
          </w:p>
        </w:tc>
        <w:tc>
          <w:tcPr>
            <w:tcW w:type="pct" w:w="69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Iznos tražbine za namirenje nakon smanjenja</w:t>
            </w:r>
          </w:p>
        </w:tc>
        <w:tc>
          <w:tcPr>
            <w:tcW w:type="pct" w:w="6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Iznos mjesečne rate</w:t>
            </w:r>
          </w:p>
        </w:tc>
      </w:tr>
      <w:tr w:rsidTr="00E87C7D" w:rsidR="00E87C7D" w:rsidRPr="002E1EB3">
        <w:trPr>
          <w:trHeight w:val="810"/>
        </w:trPr>
        <w:tc>
          <w:tcPr>
            <w:tcW w:type="pct" w:w="28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</w:t>
            </w:r>
          </w:p>
        </w:tc>
        <w:tc>
          <w:tcPr>
            <w:tcW w:type="pct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6. MAJ, društvo s ograničenom odgovornošću za komunalne usluge</w:t>
            </w:r>
          </w:p>
        </w:tc>
        <w:tc>
          <w:tcPr>
            <w:tcW w:type="pct" w:w="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56396370038</w:t>
            </w:r>
          </w:p>
        </w:tc>
        <w:tc>
          <w:tcPr>
            <w:tcW w:type="pct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114.230,44 </w:t>
            </w:r>
          </w:p>
        </w:tc>
        <w:tc>
          <w:tcPr>
            <w:tcW w:type="pct" w:w="7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79.961,31 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34.269,13 </w:t>
            </w:r>
          </w:p>
        </w:tc>
        <w:tc>
          <w:tcPr>
            <w:tcW w:type="pct" w:w="62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407,97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 K Z-M društvo s ograničenom odgovornošću za trgovinu, usluge i proizvodnju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91959812092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6.831,50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4.782,05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2.049,45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24,40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ADAPTA LOGISTIK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16229739724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13.794,92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9.656,44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4.138,48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49,27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ADRIA OIL društvo s ograničenom odgovornošću za prodaju naftnih derivata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03004159051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107.286,97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75.100,88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32.186,09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383,17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AG SJAJ d.o.o. za čišćenje svih vrsta objekata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04807307105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9.610,00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6.727,00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2.883,00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34,32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AGRA-TRGOVINA, trgovačko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98859295431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62.709,98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43.896,99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18.812,99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223,96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05937759187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43.260,49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30.282,34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12.978,15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154,50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58353015102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8.495,46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5.946,82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2.548,64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30,34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ALIQUANTUM IDEA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05612255747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13.109,38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9.176,57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3.932,81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46,82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ARBUROŽA d.o.o. za upravljanje i održavanje javnih i zelenih površina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65785118677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15.772,22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11.040,55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4.731,67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56,33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AUDIT društvo s ograničenom odgovornošću za revizijske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39806187636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39.656,54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27.759,58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11.896,96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141,63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AUTO HRVATSKA PRODAJNO SERVISNI CENTRI d.o.o. za usluge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87682591133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3.976,51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2.783,56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1.192,95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14,20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AUTO KREŠO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05273263700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27.859,32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19.501,52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8.357,80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99,50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AUTOKLUB JASTREBARSKO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70874114894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65.342,61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45.739,83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19.602,78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233,37 </w:t>
            </w:r>
          </w:p>
        </w:tc>
      </w:tr>
      <w:tr w:rsidTr="00E87C7D" w:rsidR="00E87C7D" w:rsidRPr="002E1EB3">
        <w:trPr>
          <w:trHeight w:val="315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12933687795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125.378,20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87.764,74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37.613,46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447,78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AUTOSERVIS PETAR KEKEZ,obrt za popravak vozila i trgovinu, vl. Petar Kekez, HRVACE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79473283490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6.192,25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4.334,58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1.857,68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22,12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BABIĆ društvo s ograničenom odgovornošću za održavanje čistoće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53703886646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77.116,15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53.981,31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23.134,85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275,41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15481866913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14.861,09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10.402,76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4.458,33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53,08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BADEL proizvodnja alkohola, alkoholnih pića i octa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59515109558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12.550,94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8.785,66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3.765,28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44,82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BARANJSKA ČISTOĆA d.o.o. za održavanje čistoće i odlaganje komunalnog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48154012452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184.733,88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129.313,72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55.420,16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659,76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Baranjski vodovod d.o.o. za vodoopskrbu i odvodnju Beli Manastir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15843910109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42.100,00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29.470,00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12.630,00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150,36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BENKOVIĆ društvo s ograničenom odgovornošću za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11321589428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28.705,40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20.093,78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8.611,62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102,52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BOŠANA, društvo s ograničenom odgovornošću za turizam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47665065525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108.978,63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76.285,04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32.693,59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389,21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BUKOVČAK obrt za prijevoz vl.Robert Bukovčak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98754855045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5.625,00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3.937,50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1.687,50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20,09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BUSINESS MEDIA CROATIA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39670505751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32.748,53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22.923,97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9.824,56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116,96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47428597158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819.659,56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573.761,69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245.897,87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2.927,36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CARGO CARE društvo s ograničenom odgovornošću, za prijevoz i trgovnu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09727187093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9.804,25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6.862,98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2.941,28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35,02 </w:t>
            </w:r>
          </w:p>
        </w:tc>
      </w:tr>
      <w:tr w:rsidTr="00E87C7D" w:rsidR="00E87C7D" w:rsidRPr="002E1EB3">
        <w:trPr>
          <w:trHeight w:val="31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Caritas Zagrebačke nadbiskupije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58633897145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11.082,00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7.757,40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3.324,60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39,58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CARPUSINA d.o.o. za poslovanje nekretninama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98494592207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27.600,00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19.320,00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8.280,00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98,57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Cestovni prijevoz robe DRUŽIJANIĆ,vlasnica Iva Družijanić Metković,Opuzenska 3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67483003246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6.750,00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4.725,00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2.025,00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24,11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CHROMOS BOJE I LAKOVI, dioničko društvo za proizvodnju boja i lakova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61150947001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6.270,00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4.389,00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1.881,00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22,39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CONTRADA d.o.o.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67506743047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10.062,60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7.043,82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3.018,78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35,94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CROATIA osiguranje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26187994862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106.852,02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74.796,41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32.055,61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381,61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CROATIAŠPED, dioničko društvo za međunarodnu i tuzemnu špediciju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90910530135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32.622,17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22.835,52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9.786,65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116,51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CROM d.o.o. za uvoz-izvoz, zastupanje, trgovinu na veliko i malo i proizvodnju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17145318195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2.459,80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1.721,86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737,94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8,79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36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ČISTI OTOK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15717069876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16.493,96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11.545,77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4.948,19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58,91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CETINSKE KRAJINE d.o.o.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79243957155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70.934,17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49.653,92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21.280,25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253,34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d.o.o. za održavanje čistoće i odlaganje komunalnog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70467048139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132.081,29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92.456,90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39.624,39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471,72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02371889218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76.340,98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53.438,69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22.902,29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272,65 </w:t>
            </w:r>
          </w:p>
        </w:tc>
      </w:tr>
      <w:tr w:rsidTr="00E87C7D" w:rsidR="00E87C7D" w:rsidRPr="002E1EB3">
        <w:trPr>
          <w:trHeight w:val="157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38812451417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346.749,70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242.724,79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104.024,91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1.238,39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Duga Resa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22543506354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14.540,14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10.178,10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4.362,04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51,93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I ODRŽAVANJE KOLAN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41454598929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42.261,21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29.582,85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12.678,36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150,93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46163832762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27.007,60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18.905,32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8.102,28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96,46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METKOVIĆ d.o.o.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53973515423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93.490,20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65.443,14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28.047,06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333,89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ČISTOĆA PAG društvo s ograničenom </w:t>
            </w:r>
            <w:r w:rsidRPr="002E1EB3">
              <w:rPr>
                <w:color w:val="000000"/>
                <w:sz w:val="22"/>
              </w:rPr>
              <w:lastRenderedPageBreak/>
              <w:t>odgovornošću za komunalne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13973013461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66.026,07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46.218,25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19.807,82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235,81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46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 ŽUPANJA društvo s ograničenom odgovornošću za komunalne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85409306989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21.696,00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15.187,20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6.508,80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77,49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ČISTOĆA, usluge održavanja čistoće d.o.o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84923155727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480.340,03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336.238,02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144.102,01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1.715,50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DIGITALNI TAHOGRAF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56290033854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11.845,00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8.291,50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3.553,50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42,30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DIOKI Organska petrokemija dioničko društvo u stečaju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71451172026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452.720,41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316.904,29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135.816,12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1.616,86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DOROSLOV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54395174446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10.880,01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7.616,01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3.264,00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38,86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DREAM CAR društvo s ograničenom odgovornošću za trgovinu motornim vozilima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23427355736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20.125,00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14.087,50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6.037,50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71,88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DUNDOVO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08484457911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93.846,13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65.692,29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28.153,84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335,16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DU-PLAST Vl. Nikola Pokrajčić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26405750909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9.112,50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6.378,75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2.733,75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32,54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EGMONT nakladnička djelatnost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52195305652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17.742,00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12.419,40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5.322,60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63,36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EKO - MURVICA komunalno trgovačko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58401982639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100.398,73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70.279,11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30.119,62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358,57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EKO ISTRA obrt za čišćenje odvodnih cijevi vl. Ivan Tomić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76817905536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6.137,50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4.296,25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1.841,25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21,92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EKO PAPIR društvo s ograničenom odgovornošću za proizvodnju i prodaju papirnatih vrećica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28144007782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27.663,91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19.364,74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8.299,17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98,80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58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EKO-IMOTSKI, jednostavno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97221056632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7.323,41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5.126,39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2.197,02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26,16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ELECTRON vl. Berislav Benković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50728601576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42.734,05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29.913,84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12.820,22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152,62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Emil Frey Auto Centar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01930677284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34.718,84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24.303,19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10.415,65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124,00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83373928482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336.872,20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235.810,54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101.061,66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1.203,12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 DAUS dioničko društvo za trgovinu i servis vozila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19212513210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9.858,23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6.900,76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2.957,47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35,21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EUROAGRAM TIS društvo s ograničenom odgovornošću za tehnički pregled i promet vozila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99681708224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7.592,63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5.314,84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2.277,79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27,12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EUROHERC osiguranje - dioničko društvo za osiguranje imovine i osoba i druge poslove osiguranja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22694857747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36.194,61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25.336,23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10.858,38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129,27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EUROINSPEKT CROATIAKONTROLA društvo s ograničenom odgovornošću za kontrolu robe i inženjering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50024748563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8.000,00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5.600,00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2.400,00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28,57 </w:t>
            </w:r>
          </w:p>
        </w:tc>
      </w:tr>
      <w:tr w:rsidTr="00E87C7D" w:rsidR="00E87C7D" w:rsidRPr="002E1EB3">
        <w:trPr>
          <w:trHeight w:val="31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EUROTEK TREBNJE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SI46695966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13.308,13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9.315,69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3.992,44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47,53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19818276224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9.000,00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6.300,00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2.700,00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32,14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FEROS d.o.o. za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91115557093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32.422,07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22.695,45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9.726,62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115,79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69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FLORA VTC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54521868069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106.438,73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74.507,11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31.931,62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380,14 </w:t>
            </w:r>
          </w:p>
        </w:tc>
      </w:tr>
      <w:tr w:rsidTr="00E87C7D" w:rsidR="00E87C7D" w:rsidRPr="002E1EB3">
        <w:trPr>
          <w:trHeight w:val="157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32380214737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7.551,62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5.286,13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2.265,49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26,97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GLOBUS obrt za trgovinu i usluge vl. Marijan Ivanović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11412398893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5.291,00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3.703,70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1.587,30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18,90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GORENJE SUROVINA d.o.o. družba za predelavo odpadkov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SI10304452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864.492,10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605.144,47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259.347,63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3.087,47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GOSPODARENJE OTPADOM SISAK d.o.o. za postupanje s komunalnim otpadom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25388753075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18.235,94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12.765,16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5.470,78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65,13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 IMOTSKI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18919978758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10.265,50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7.185,85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3.079,65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36,66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 SPLIT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78755598868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197.332,98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138.133,09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59.199,89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704,76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GRADINA VIS d.o.o. za komunalne djelatnosti i pružanje usluga u nautičkom turizmu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36896460047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8.926,48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6.248,54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2.677,94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31,88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52284012661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43.303,00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30.312,10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12.990,90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154,65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54873130289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249.437,41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174.606,19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74.831,22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890,85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79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GRADSKA ČISTOĆA I USLUGE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00031138108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8.475,00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5.932,50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2.542,50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30,27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GRADSKO KOMUNALNO DRUŠTVO SENJ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45024889958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39.621,76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27.735,23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11.886,53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141,51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Gradsko komunalno poduzeće ČAKOM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14001865632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6.674,25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4.671,98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2.002,28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23,84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Gradsko komunalno poduzeće KOMUNALAC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41412434130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6.823,83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4.776,68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2.047,15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24,37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15704341739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7.339,11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5.137,38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2.201,73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26,21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GRAFIKA MARKULIN d.o.o. za izdavačku i tiskarsku djelatnost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03698768305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17.792,00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12.454,40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5.337,60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63,54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GREBEN BRELA, društvo s ogrančenom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35127907914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16.863,27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11.804,29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5.058,98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60,23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GUARDIAN - LONČAR komnditno društvo za zaštitu osoba i imovine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44083674751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20.816,25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14.571,38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6.244,88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74,34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GUMIIMPEX - GUMI RECIKLAŽA I PROIZVODNJA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82298562620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55.233,40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38.663,38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16.570,02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197,26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HANSA-FLEX Croatia d.o.o. za proizvodnju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60365429880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28.603,98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20.022,79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8.581,19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102,16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89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Heavy Duty d.o.o. za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80583016213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3.369,72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2.358,80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1.010,92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12,03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HEP ELEKTRA d.o.o. za opskrbu električnom energijom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43965974818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7.828,54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5.479,98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2.348,56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27,96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HIDRO - SPOJ OBRT ZA PROIZVODNJU I UGOSTITELJSTVO vl. Zdravko Sohora i Marina Sohora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92956073538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7.462,50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5.223,75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2.238,75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26,65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HLUPIĆ prijevoz i rad građ. strojevima, obrt vl. Hlupić Josip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82014636211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21.221,84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14.855,29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6.366,55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75,79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HP - Hrvatska pošta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87311810356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3.841,11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2.688,78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1.152,33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13,72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HRVATSKA OSIGURAVAJUĆA KUĆA - dioničko društvo za osiguranje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00432869176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64.470,31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45.129,22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19.341,09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230,25 </w:t>
            </w:r>
          </w:p>
        </w:tc>
      </w:tr>
      <w:tr w:rsidTr="00E87C7D" w:rsidR="00E87C7D" w:rsidRPr="002E1EB3">
        <w:trPr>
          <w:trHeight w:val="31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Hrvatska radiotelevizija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68419124305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6.575,22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4.602,65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1.972,57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23,48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Hrvatski Telekom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81793146560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191.571,88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134.100,32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57.471,56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684,19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INA-Industrija nafte, dioničko društvo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27759560625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1.116.409,10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781.486,37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334.922,73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3.987,18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INDUSTROOPREMA d.o.o. za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01291306683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209.587,50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146.711,25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62.876,25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748,53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INSPEKT, tehničko ispitivanje i analiza, kontrola i druge usluge,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24609583524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36.025,00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25.217,50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10.807,50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128,66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IVAKOP,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34845090946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13.839,11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9.687,38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4.151,73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49,43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IVIČEK d.o.o. za proizvodnju, vanjsku i unutarnju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62588918891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8.812,99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6.169,09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2.643,90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31,47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IVKOM dioničko društvo, za komunalne poslove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31407797858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13.798,11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9.658,68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4.139,43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49,28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JAKOB BECKER d. o. o. za uklanjanje otpada, proizvodnju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61584237142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31.305,34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21.913,74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9.391,60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111,80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104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JAMNICA dioničko društvo za proizvodnju mineralnih voda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05050436541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1.104.846,05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773.392,24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331.453,82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3.945,88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JELKOM, društvo s ograničenom odgovornošću za komunalnu djelatnost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92345732468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22.581,03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15.806,72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6.774,31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80,65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JEŽINAC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51893359623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16.848,00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11.793,60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5.054,40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60,17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JOLLY AUTO LINE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17898328148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5.156,37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3.609,46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1.546,91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18,42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KEMIS-TERMOCLEAN d.o.o. za industrijska čišćenja i gospodarenja otpadom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47719259482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4.077,50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2.854,25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1.223,25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14,56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109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KOMBEL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24110100646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5.542,84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3.879,99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1.662,85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19,80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KOM-ILOK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31574808968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10.532,82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7.372,97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3.159,85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37,62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KOMTEKS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SI81849800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347.259,79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243.081,85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104.177,94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1.240,21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d.o.o. za komunalno gospodarstvo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83101904488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78.140,53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54.698,37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23.442,16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279,07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45552012966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11.939,16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8.357,41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3.581,75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42,64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društvo s ograničenom odgovornošću za komunalnu djelatnost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27917254847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19.626,11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13.738,28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5.887,83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70,09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115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17055681355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32.279,43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22.595,60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9.683,83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115,28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27962400486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22.730,49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15.911,34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6.819,15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81,18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GOSPIĆ d. o. o.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64163074544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17.895,35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12.526,75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5.368,61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63,91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KOMUNALNO PODUZEĆE KONJŠČINA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04274608715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41.663,49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29.164,44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12.499,05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148,80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POŽEGA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99740428762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67.925,76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47.548,03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20.377,73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242,59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 VRBOVEC, društvo s ograničenom odgovornošću za komunalne i uslužne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01537106865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34.869,13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24.408,39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10.460,74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124,53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KOMUNALAC, d. o. o. za vodoopskrbu i druge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22745185008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10.403,90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7.282,73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3.121,17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37,16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KOMUNALAC, društvo s ograničenom odgovornošću za pružanje komunalnih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01617722870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6.516,43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4.561,50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1.954,93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23,27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KOMUNALAC, društvo s ograničenom odgovornošću za usluge u komunalnom </w:t>
            </w:r>
            <w:r w:rsidRPr="002E1EB3">
              <w:rPr>
                <w:color w:val="000000"/>
                <w:sz w:val="22"/>
              </w:rPr>
              <w:lastRenderedPageBreak/>
              <w:t>gospodarstvu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61888142985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33.228,86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23.260,20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9.968,66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118,67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124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KOMUNALNE DJELATNOSTI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80457977311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23.832,78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16.682,95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7.149,83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85,12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KOMUNALNE I PRIJEVOZNIČKE USLUGE VL. MIRJANA SOLIN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20599585802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11.717,64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8.202,35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3.515,29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41,85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KOMUNALNE USLUGE CRES LOŠINJ, društvo s ograničenom odgovornošću za pružanje komunalnih usluga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43600498596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91.330,74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63.931,52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27.399,22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326,18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KOMUNALNE USLUGE ĐURĐEVAC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69864803750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13.948,10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9.763,67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4.184,43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49,81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KOMUNALNI SERVIS d. o. o. za komunalnu djelatnost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22751868617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52.372,31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36.660,62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15.711,69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187,04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društvo GRAD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79182010236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24.377,23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17.064,06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7.313,17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87,06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DRUŠTVO STON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53342150077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9.746,25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6.822,38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2.923,88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34,81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87214344239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22.588,12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15.811,68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6.776,44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80,67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trgovačko društvo Bilan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84920906210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53.472,52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37.430,76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16.041,76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190,97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KOMUNALNO TRGOVAČKO DRUŠTVO ČABAR društvo s ograničenom odgovornošću za komunalne </w:t>
            </w:r>
            <w:r w:rsidRPr="002E1EB3">
              <w:rPr>
                <w:color w:val="000000"/>
                <w:sz w:val="22"/>
              </w:rPr>
              <w:lastRenderedPageBreak/>
              <w:t>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58129032419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20.769,25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14.538,48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6.230,78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74,18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134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trgovačko društvo HOBER, društvo sa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90015801532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142.762,69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99.933,88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42.828,81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509,87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 trgovačko društvo MINDEL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96575017786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6.303,05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4.412,14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1.890,92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22,51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KOMUNALNO-ZABOK d.o.o. za obradu otpadaka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31174430130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29.221,00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20.454,70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8.766,30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104,36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Konica Minolta Hrvatska - poslovna rješenja,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31697259786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10.287,45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7.201,22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3.086,24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36,74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KONZUM trgovina na veliko i malo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29955634590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745.394,22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521.775,95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223.618,27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2.662,12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KRAKOM, društvo s ograničenom odgovornošću za obavljanje komunalnih usluga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18804286885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18.133,67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12.693,57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5.440,10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64,76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KRŠĆANSKA SADAŠNJOST društvo s ograničenom odgovornošću za nakladničku i tiskarsku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79817762581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27.315,06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19.120,54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8.194,52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97,55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LABUD tvornica sredstava za pranje, kozmetičkih i kemijskih proizvoda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23359164583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11.477,94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8.034,56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3.443,38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40,99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LANAC društvo s ograničenom odgovornošću za proizvodnju, servisne usluge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82677264734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137.633,00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96.343,10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41.289,90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491,55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LANDIA d.o.o. za usluge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86812953672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32.575,00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22.802,50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9.772,50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116,34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LEĆ društvo s ograničenom odgovornošću za obavljanje komunalnih </w:t>
            </w:r>
            <w:r w:rsidRPr="002E1EB3">
              <w:rPr>
                <w:color w:val="000000"/>
                <w:sz w:val="22"/>
              </w:rPr>
              <w:lastRenderedPageBreak/>
              <w:t>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79331181937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74.261,86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51.983,30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22.278,56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265,22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145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LEDO dioničko društvo za proizvodnju i promet sladoleda i smrznute hrane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87955947581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60.587,72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42.411,40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18.176,32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216,38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LIMES PLUS društvo s ograničenom odgovornošću za katalošku prodaju uredskog pribora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57560191883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5.764,87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4.035,41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1.729,46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20,59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LOGISTIKA ŠURIĆ obrt za prijevoz, trg. i usluge vl. Denis ŠurIĆ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51501707382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6.656,00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4.659,20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1.996,80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23,77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LUKOM -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29732862130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13.687,36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9.581,15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4.106,21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48,88 </w:t>
            </w:r>
          </w:p>
        </w:tc>
      </w:tr>
      <w:tr w:rsidTr="00E87C7D" w:rsidR="00E87C7D" w:rsidRPr="002E1EB3">
        <w:trPr>
          <w:trHeight w:val="31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LJEKARNE PRIMA PHARME 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28285339387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13.413,47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9.389,43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4.024,04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47,91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M.B. AUTO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89027343720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52.780,29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36.946,20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15.834,09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188,50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MAKARSKI KOMUNALAC društvo s ograničenom odgovornošću za obavljanje komunalnih poslova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12733878804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112.928,88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79.050,22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33.878,66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403,32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MALVA d.o.o.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53593023692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40.199,05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28.139,34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12.059,72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143,57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MB AUTO PRODAJNO SERVISNI CENTAR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68993879966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5.781,49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4.047,04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1.734,45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20,65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MC ČIŠĆENJE d.o.o.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17783496119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20.137,50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14.096,25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6.041,25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71,92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MEDIA SEDAM STUDIO d.o.o. za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03162029326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10.057,83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7.040,48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3.017,35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35,92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MEDIKA, dioničko društvo za trgovinu lijekovima i sanitetskim materijalom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94818858923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4.138,67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2.897,07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1.241,60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14,78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157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METALOOBRADA društvo s ograničenom odgovornošću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19717545737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6.062,50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4.243,75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1.818,75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21,65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MICHIELI-TOMIĆ,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38856841151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99.505,74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69.654,02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29.851,72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355,38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MURTELA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74557241266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23.731,35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16.611,95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7.119,41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84,75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N. T. - EKO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04267998456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117.475,84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82.233,09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35.242,75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419,56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NAPI NALETILIĆ d.o.o. za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57575625311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3.140,00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2.198,00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942,00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11,21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NARODNI LIST MARKETING vl. NOVELA ŠKULIĆ-PERINOVIĆ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48148782057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2.122,99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1.486,09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636,90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7,58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NAŠIČKI PARK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78250224691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22.103,77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15.472,64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6.631,13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78,94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NOVA SPLET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65670165979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11.650,00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8.155,00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3.495,00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41,61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NOVOKOM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51899768388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64.951,77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45.466,24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19.485,53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231,97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NOVOKOM društvo s ograničenom odgovornošću za komunalno gospodarstvo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29659371749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7.140,81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4.998,57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2.142,24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25,50 </w:t>
            </w:r>
          </w:p>
        </w:tc>
      </w:tr>
      <w:tr w:rsidTr="00E87C7D" w:rsidR="00E87C7D" w:rsidRPr="002E1EB3">
        <w:trPr>
          <w:trHeight w:val="31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OBRT JURANIĆ DELNICE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89035809061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20.027,70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14.019,39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6.008,31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71,53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168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ODLAGALIŠTE društvo s ograničenom odgovornošću za upravljanje </w:t>
            </w:r>
            <w:r w:rsidRPr="002E1EB3">
              <w:rPr>
                <w:color w:val="000000"/>
                <w:sz w:val="22"/>
              </w:rPr>
              <w:lastRenderedPageBreak/>
              <w:t>odlagalištem komunalnog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97575612726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9.794,28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6.856,00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2.938,28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34,98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169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ODVODNJA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17323637115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363.730,94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254.611,66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109.119,28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1.299,04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OPĆINA MUĆ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20072764912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22.809,60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15.966,72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6.842,88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81,46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OPĆINA STON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51471780630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7.500,00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5.250,00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2.250,00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26,79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Osnovna škola Eugena Kumičića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40011714464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10.790,00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7.553,00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3.237,00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38,54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OSNOVNA ŠKOLA EUGENA KVATERNIKA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01172696565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3.440,00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2.408,00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1.032,00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12,29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Osnovna škola Nikole Hribara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01689534191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6.110,00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4.277,00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1.833,00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21,82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Osnovna škola Novo Čiče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14772335018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3.820,00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2.674,00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1.146,00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13,64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Osnovna škola Vukovina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78553804115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8.180,00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5.726,00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2.454,00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29,21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OTP Leasing dioničko društvo za usluge IZLUČNI VJEROVNIK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23780250353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70.696,74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49.487,72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21.209,02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252,49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PARALELA društvo s ograničenom odgovornošću za prijevoz i trgovinu u stečaju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24315036478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52.082,26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36.457,58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15.624,68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186,01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PARVUS d.o.o. za trgovinu na malo i veliko, usluge, zastupstvo, proizvodnju, uvoz i izvoz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91728262086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7.393,50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5.175,45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2.218,05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26,41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34614033767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68.899,07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48.229,35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20.669,72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246,07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PET CENTAR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50890218278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18.188,50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12.731,95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5.456,55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64,96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182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PIK VRBOVEC-MESNA INDUSTRIJA, dioničko društvo za proizvodnju i promet mesa i mesnih prerađevina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78909170415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198.683,78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139.078,65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59.605,13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709,58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PIK-VINKOVCI dioničko društvo za poljoprivrednu proizvodnju, prehrambenu industriju i promet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17774531631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9.272,62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6.490,83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2.781,79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33,12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97160346104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313.072,79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219.150,95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93.921,84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1.118,12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PONGRA-GORICA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30139688476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23.092,30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16.164,61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6.927,69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82,47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PORAT POVLJANA društvo s ograničenom odgovornošću za turizam, trgovinu i usluge, putnička agencija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94050549525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27.346,00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19.142,20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8.203,80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97,66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PricewaterhouseCoopers Savjetovanje društvo s ograničenom odgovornošću za savjetovanje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54648952583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47.062,50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32.943,75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14.118,75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168,08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PROJEKTGRADNJA d.o.o. za izvođenje i projektiranje građevinskih objekata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19659143269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404.409,05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283.086,34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121.322,72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1.444,32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189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PRO-TEH MONT j.d.o.o. za montažu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01182447513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8.294,50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5.806,15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2.488,35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29,62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PRVO PLINARSKO DRUŠTVO d.o.o. za distribuciju plina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58292277611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1.645.613,07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1.151.929,15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493.683,92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5.877,19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PULA HERCULANEA d. o. o.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11294943436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70.548,77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49.384,14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21.164,63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251,96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192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PUMPA SERVIS d.o.o. servis, unutarnja i vanjska trgovina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27740284011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5.908,63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4.136,04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1.772,59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21,10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REM PRESS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49841551609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6.512,50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4.558,75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1.953,75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23,26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RETA d.o.o.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01201898816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36.324,19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25.426,93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10.897,26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129,73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ROBE I MIMA j.d.o.o. za proizvodnju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46459546363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32.325,00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22.627,50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9.697,50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115,45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Robna kuća Sjenjak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91761501242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15.853,31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11.097,32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4.755,99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56,62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ROTO DINAMIC društvo s ograničenom odgovornošću za unutarnju i vanjsku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24723122482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952.138,07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666.496,65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285.641,42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3.400,49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ROTO ULAGANJA društvo s ograničenom odgovornošću za upravljanje društvima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28189962659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20.417,00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14.291,90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6.125,10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72,92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R-PIM, projektiranje, građenje i marketing,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38514700472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11.953,75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8.367,63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3.586,13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42,69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S.T.P. društvo s ograničenom odgovornošću za servis, trgovinu i promet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41817103783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18.750,00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13.125,00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5.625,00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66,96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SAMSIC d.o.o. za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39738397321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9.000,00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6.300,00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2.700,00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32,14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SERVA Servis i prodaja vatrogasnih aparata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65455106426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7.281,20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5.096,84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2.184,36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26,00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SIGA ZAGREB d.o.o. za graditeljstvo,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07126606415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70.254,64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49.178,25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21.076,39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250,91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SLATINA KOM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69440520360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7.708,80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5.396,16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2.312,64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27,53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205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SLAVONIJA-BOŠKOVIĆ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70158661792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10.343,75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7.240,63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3.103,13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36,94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SLOBODNA DALMACIJA PRINT d.o.o. za tiskarske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84672933238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15.304,40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10.713,08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4.591,32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54,66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SLR Steyrermühl Logistik &amp; Recycling GmbH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ATU64583659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23.420,24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16.394,17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7.026,07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83,64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SOCIJALNA ZADRUGA HUMANA NOVA ZAGREB socijalna zadruga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15792761433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5.355,00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3.748,50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1.606,50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19,13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209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SOKOL MARIĆ d.o.o. za usluge zaštite osoba i imovine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11543074213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105.484,51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73.839,16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31.645,35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376,73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SOM HIDRAULIKA d.o.o. za proizvodnju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73091674996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18.925,00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13.247,50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5.677,50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67,59 </w:t>
            </w:r>
          </w:p>
        </w:tc>
      </w:tr>
      <w:tr w:rsidTr="00E87C7D" w:rsidR="00E87C7D" w:rsidRPr="002E1EB3">
        <w:trPr>
          <w:trHeight w:val="189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26211106548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20.441,38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14.308,97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6.132,41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73,00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STANIĆ BEVERAGES d.o.o. za proizvodnju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25420356246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19.315,00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13.520,50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5.794,50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68,98 </w:t>
            </w:r>
          </w:p>
        </w:tc>
      </w:tr>
      <w:tr w:rsidTr="00E87C7D" w:rsidR="00E87C7D" w:rsidRPr="002E1EB3">
        <w:trPr>
          <w:trHeight w:val="157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50056415529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31.325,25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21.927,68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9.397,58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111,88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Star Import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78312279901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319.745,77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223.822,04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95.923,73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1.141,95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STIPE 1 jednostavno društvo s ograničenom </w:t>
            </w:r>
            <w:r w:rsidRPr="002E1EB3">
              <w:rPr>
                <w:color w:val="000000"/>
                <w:sz w:val="22"/>
              </w:rPr>
              <w:lastRenderedPageBreak/>
              <w:t>odgovornošću, za prijevoz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48822373124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11.665,18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8.165,63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3.499,55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41,66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216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STIPE OBRT ZA CESTOVNI PRIJEVOZ, VL. T. MILATIĆ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14708422554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19.992,94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13.995,06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5.997,88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71,40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STRAGA TRANS društvo za prijevoz, trgovinu i usluge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33759398213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21.402,25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14.981,58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6.420,68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76,44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STRUNJE-TRADE d.o.o. za prijevoz, unutarnju i vanjsku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97670986612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13.085,40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9.159,78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3.925,62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46,73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219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SVIJET VILIČARA društvo s ograničenom ogovornošću za trgovinu,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19580573386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41.925,10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29.347,57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12.577,53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149,73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ŠELIDIN, obrt za trgovinu, usluge i prijevoz, vl. Mirjana Sarunović, Dumovec, Fruškogorska 1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84967683746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11.718,75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8.203,13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3.515,63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41,85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ŠKOJO d.o.o.za proizvodnju,trgovinu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22553687465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14.503,45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10.152,42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4.351,04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51,80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ŠKOLSKA KNJIGA d.d. izdavaštvo, trgovina i usluge 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38967655335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53.335,50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37.334,85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16.000,65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190,48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TAHOGRAF, d.o.o. za proizvodnju, usluge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73777060562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37.309,35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26.116,55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11.192,81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133,25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TAHO-ST d.o.o.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96320385428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5.203,03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3.642,12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1.560,91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18,58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TEHNIX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78013846555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569.043,28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398.330,30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170.712,98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2.032,30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TIFON,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77607495225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416.772,37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291.740,66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125.031,71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1.488,47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TISAK trgovačko dioničko društvo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75917721668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84.187.683,93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58.931.378,75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25.256.305,18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300.670,30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228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TOKIĆ, trgovina, izvoz-uvoz, zastupanje i proizvodnja, društvo s ograničenom odgovornošću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74867487620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41.262,89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28.884,02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12.378,87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147,37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229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TOSH INFORMATIKA d.o.o. za informatiku i trgovinu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00594458145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12.487,50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8.741,25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3.746,25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44,60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TPZ, društvo s ograničenom odgovornošću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68119083236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17.038,31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11.926,82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5.111,49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60,85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TRANSPORTI LONČAR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90103464467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23.625,00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16.537,50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7.087,50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84,38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TRGO-SIROVINA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79051341589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184.044,30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128.831,01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55.213,29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657,30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TROGIR HOLDING d.o.o. za komunalne djelatnosti, parking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09746817380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122.398,30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85.678,81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36.719,49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437,14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TUČEPI, društvo s ograničenom odgovornošću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25263140544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50.338,73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35.237,11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15.101,62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179,78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TURIST-PATRICIJA d.o.o. za prijevoz, usluge, turizam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46552812451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18.750,00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13.125,00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5.625,00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66,96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TVORNICA KRUHA ZADAR dioničko društvo za proizvodnju mlinarskih i pekarskih proizvoda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90373162012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8.996,00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6.297,20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2.698,80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32,13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UNIKOM d.o.o. za komunalno gospodarstvo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07507345484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789.107,10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552.374,97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236.732,13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2.818,24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UNIVERZAL d.o.o. za komunalne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34319609112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4.039,30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2.827,51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1.211,79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14,43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UPRAVITELJ GRADNJA - ODRŽAVANJE d.o.o. za upravljanje i održavanje zgrada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13039232608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3.905,99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2.734,19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1.171,80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13,95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USLUGA POREČ društvo s ograničenom odgovornošću za komunalne poslove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31073587765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82.839,24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57.987,47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24.851,77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295,85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Ustanova za zdravstvenu skrb NEMETOVA - </w:t>
            </w:r>
            <w:r w:rsidRPr="002E1EB3">
              <w:rPr>
                <w:color w:val="000000"/>
                <w:sz w:val="22"/>
              </w:rPr>
              <w:lastRenderedPageBreak/>
              <w:t>PRIMA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15051150334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13.809,16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9.666,41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4.142,75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49,32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242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V. gimnazija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82578349629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480,00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336,00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144,00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1,71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V.S.T. društvo s ograničenom odgovornošću za prijevoz i međunarodno otpremništvo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27297557092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2.030,42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1.421,29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609,13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7,25 </w:t>
            </w:r>
          </w:p>
        </w:tc>
      </w:tr>
      <w:tr w:rsidTr="00E87C7D" w:rsidR="00E87C7D" w:rsidRPr="002E1EB3">
        <w:trPr>
          <w:trHeight w:val="157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30335873024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148.612,50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104.028,75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44.583,75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530,76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VELPRO - CENTAR društvo s ograničenom odgovornošću za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46660800468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252.535,77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176.775,04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75.760,73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901,91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VETEL d.o.o. za trgovinu, marketing i zastupanje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25336476983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24.956.209,88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17.469.346,92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7.486.862,96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89.129,32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VG Čistoća d.o.o. za održavanje čistoće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23915011506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152.206,15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106.544,31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45.661,85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543,59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VIPnet, društvo s ograničenom odgovornošću za usluge javnih telekomunikacija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29524210204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4.261,89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2.983,32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1.278,57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15,22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VJESNIK dioničko društvo tiskarsko izdavačke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83180487843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50.213,40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35.149,38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15.064,02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179,33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VLAHOVAC obrt za prijevoz i usluge Vl. Stjepan Vlahovac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07166698938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47.665,96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33.366,17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14.299,79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170,24 </w:t>
            </w:r>
          </w:p>
        </w:tc>
      </w:tr>
      <w:tr w:rsidTr="00E87C7D" w:rsidR="00E87C7D" w:rsidRPr="002E1EB3">
        <w:trPr>
          <w:trHeight w:val="157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56826138353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2.720,55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1.904,39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816,17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9,72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VOX KOMUNIKACIJE, društvo za promidžbu i usluge, d.o.o.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24533297794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14.222,87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9.956,01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4.266,86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50,80 </w:t>
            </w:r>
          </w:p>
        </w:tc>
      </w:tr>
      <w:tr w:rsidTr="00E87C7D" w:rsidR="00E87C7D" w:rsidRPr="002E1EB3">
        <w:trPr>
          <w:trHeight w:val="126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253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VUKOVARSKI POLJOPRIVREDNO INDUSTRIJSKI KOMBINAT d.d.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06849543412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3.579,92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2.505,94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1.073,98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12,79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VULKAL d.o.o. za prozvodnju,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90439696130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12.349,08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8.644,36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3.704,72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44,10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255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Wiener osiguranje Vienna Insurance Group dioničko društvo za osiguranje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52848403362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11.586,83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8.110,78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3.476,05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41,38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256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Z.I.T.O. društvo s ograničenom odgovornošću za trgovinu i proizvodnju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09878963768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13.279,00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9.295,30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3.983,70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47,43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257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ZAGREBAČKA BANKA DIONIČKO DRUŠTVO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92963223473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27.869.302,61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19.508.511,83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8.360.790,78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99.533,22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258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ZAGREBAČKI HOLDING d.o.o. - PODRUŽNICA ČISTOĆA, PODRUŽNICA ZRINJEVAC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85584865987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24.468,53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17.127,97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7.340,56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87,39 </w:t>
            </w:r>
          </w:p>
        </w:tc>
      </w:tr>
      <w:tr w:rsidTr="00E87C7D" w:rsidR="00E87C7D" w:rsidRPr="002E1EB3">
        <w:trPr>
          <w:trHeight w:val="220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259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85584865987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16.942,05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11.859,44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5.082,62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60,51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260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ZAPREŠIĆ, društvo s ograničenom odgovornošću za obavljanje komunalnih djelatnosti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96412232479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82.283,76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57.598,63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24.685,13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293,87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261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ZAPREŠIĆANKA društvo s ograničenom odgovornošću za trgovinu, marketing, usluge, turizam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35851564566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85.250,00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59.675,00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25.575,00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304,46 </w:t>
            </w:r>
          </w:p>
        </w:tc>
      </w:tr>
      <w:tr w:rsidTr="00E87C7D" w:rsidR="00E87C7D" w:rsidRPr="002E1EB3">
        <w:trPr>
          <w:trHeight w:val="9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262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ZE - TRA društvo s ograničenom odgovornošću za </w:t>
            </w:r>
            <w:r w:rsidRPr="002E1EB3">
              <w:rPr>
                <w:color w:val="000000"/>
                <w:sz w:val="22"/>
              </w:rPr>
              <w:lastRenderedPageBreak/>
              <w:t>proizvodnju, marketing i transport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84412170391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53.220,75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37.254,53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15.966,23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190,07 </w:t>
            </w:r>
          </w:p>
        </w:tc>
      </w:tr>
      <w:tr w:rsidTr="00E87C7D" w:rsidR="00E87C7D" w:rsidRPr="002E1EB3">
        <w:trPr>
          <w:trHeight w:val="630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lastRenderedPageBreak/>
              <w:t>263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ZLINJE d.o.o. za proizvodnju, trgovinu, usluge i maslinarstvo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93525268432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193.668,15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135.567,71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58.100,45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691,67 </w:t>
            </w:r>
          </w:p>
        </w:tc>
      </w:tr>
      <w:tr w:rsidTr="00E87C7D" w:rsidR="00E87C7D" w:rsidRPr="002E1EB3">
        <w:trPr>
          <w:trHeight w:val="645"/>
        </w:trPr>
        <w:tc>
          <w:tcPr>
            <w:tcW w:type="pct" w:w="28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264</w:t>
            </w:r>
          </w:p>
        </w:tc>
        <w:tc>
          <w:tcPr>
            <w:tcW w:type="pct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ZVIJEZDA dioničko društvo za proizvodnju, trgovinu i usluge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>91492011748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9.027,07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6.318,95 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2.708,12 </w:t>
            </w:r>
          </w:p>
        </w:tc>
        <w:tc>
          <w:tcPr>
            <w:tcW w:type="pct" w:w="6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color w:val="000000"/>
                <w:sz w:val="22"/>
              </w:rPr>
            </w:pPr>
            <w:r w:rsidRPr="002E1EB3">
              <w:rPr>
                <w:color w:val="000000"/>
                <w:sz w:val="22"/>
              </w:rPr>
              <w:t xml:space="preserve">32,24 </w:t>
            </w:r>
          </w:p>
        </w:tc>
      </w:tr>
      <w:tr w:rsidTr="00E87C7D" w:rsidR="00E87C7D" w:rsidRPr="002E1EB3">
        <w:trPr>
          <w:trHeight w:val="450"/>
        </w:trPr>
        <w:tc>
          <w:tcPr>
            <w:tcW w:type="pct" w:w="28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jc w:val="center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14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73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75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158.461.127,07</w:t>
            </w:r>
          </w:p>
        </w:tc>
        <w:tc>
          <w:tcPr>
            <w:tcW w:type="pct" w:w="76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110.922.788,95</w:t>
            </w:r>
          </w:p>
        </w:tc>
        <w:tc>
          <w:tcPr>
            <w:tcW w:type="pct" w:w="69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47.538.338,12</w:t>
            </w:r>
          </w:p>
        </w:tc>
        <w:tc>
          <w:tcPr>
            <w:tcW w:type="pct" w:w="6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87C7D" w:rsidP="00E87C7D" w:rsidR="00E87C7D" w:rsidRPr="002E1EB3">
            <w:pPr>
              <w:jc w:val="right"/>
              <w:rPr>
                <w:b/>
                <w:bCs/>
                <w:color w:val="000000"/>
              </w:rPr>
            </w:pPr>
            <w:r w:rsidRPr="002E1EB3">
              <w:rPr>
                <w:b/>
                <w:bCs/>
                <w:color w:val="000000"/>
              </w:rPr>
              <w:t>565.932,60</w:t>
            </w:r>
          </w:p>
        </w:tc>
      </w:tr>
    </w:tbl>
    <w:p w:rsidRDefault="003735A8" w:rsidP="001B7547" w:rsidR="003735A8" w:rsidRPr="002E1EB3">
      <w:pPr>
        <w:jc w:val="both"/>
        <w:rPr>
          <w:bCs/>
        </w:rPr>
      </w:pPr>
    </w:p>
    <w:p w:rsidRDefault="00D96F52" w:rsidP="00D96F52" w:rsidR="00D96F52" w:rsidRPr="002E1EB3">
      <w:pPr>
        <w:rPr>
          <w:bCs/>
        </w:rPr>
      </w:pPr>
      <w:r w:rsidRPr="002E1EB3">
        <w:rPr>
          <w:bCs/>
        </w:rPr>
        <w:t xml:space="preserve">                                                              </w:t>
      </w:r>
      <w:r w:rsidR="000151CA" w:rsidRPr="002E1EB3">
        <w:rPr>
          <w:bCs/>
        </w:rPr>
        <w:t xml:space="preserve">   </w:t>
      </w:r>
      <w:r w:rsidRPr="002E1EB3">
        <w:rPr>
          <w:bCs/>
        </w:rPr>
        <w:t>Obrazloženje</w:t>
      </w:r>
    </w:p>
    <w:p w:rsidRDefault="00797665" w:rsidP="00D96F52" w:rsidR="00797665" w:rsidRPr="002E1EB3">
      <w:pPr>
        <w:rPr>
          <w:bCs/>
        </w:rPr>
      </w:pPr>
    </w:p>
    <w:p w:rsidRDefault="00D96F52" w:rsidP="00797665" w:rsidR="0075288E" w:rsidRPr="002E1EB3">
      <w:pPr>
        <w:jc w:val="both"/>
      </w:pPr>
      <w:r w:rsidRPr="002E1EB3">
        <w:rPr>
          <w:bCs/>
        </w:rPr>
        <w:tab/>
        <w:t xml:space="preserve">U pisanju rješenja ovog suda, poslovni broj </w:t>
      </w:r>
      <w:r w:rsidR="00AC528D" w:rsidRPr="002E1EB3">
        <w:rPr>
          <w:bCs/>
        </w:rPr>
        <w:t xml:space="preserve">gornji, od </w:t>
      </w:r>
      <w:r w:rsidR="0075288E" w:rsidRPr="002E1EB3">
        <w:rPr>
          <w:bCs/>
        </w:rPr>
        <w:t>11. srpnja</w:t>
      </w:r>
      <w:r w:rsidR="0010024E" w:rsidRPr="002E1EB3">
        <w:rPr>
          <w:bCs/>
        </w:rPr>
        <w:t xml:space="preserve"> 2018</w:t>
      </w:r>
      <w:r w:rsidR="00F81FE4" w:rsidRPr="002E1EB3">
        <w:rPr>
          <w:bCs/>
        </w:rPr>
        <w:t xml:space="preserve">., </w:t>
      </w:r>
      <w:r w:rsidR="00670503" w:rsidRPr="002E1EB3">
        <w:rPr>
          <w:bCs/>
        </w:rPr>
        <w:t xml:space="preserve">u </w:t>
      </w:r>
      <w:r w:rsidR="0010024E" w:rsidRPr="002E1EB3">
        <w:rPr>
          <w:bCs/>
        </w:rPr>
        <w:t xml:space="preserve">izreci </w:t>
      </w:r>
      <w:r w:rsidR="0075288E" w:rsidRPr="002E1EB3">
        <w:rPr>
          <w:bCs/>
        </w:rPr>
        <w:t xml:space="preserve">pod točkom II. 2.7.4 Neosigurane tražbine i II. 2.8.2.1 Ostali vjerovnici </w:t>
      </w:r>
      <w:r w:rsidR="00FE676D" w:rsidRPr="002E1EB3">
        <w:rPr>
          <w:bCs/>
        </w:rPr>
        <w:t>doš</w:t>
      </w:r>
      <w:r w:rsidR="0075288E" w:rsidRPr="002E1EB3">
        <w:rPr>
          <w:bCs/>
        </w:rPr>
        <w:t xml:space="preserve">lo je do očite greške u pisanju, imajući u vidu da je vjerovniku </w:t>
      </w:r>
      <w:r w:rsidR="0075288E" w:rsidRPr="002E1EB3">
        <w:t>INDUSTROOPREMA d.o.o., Zagreb, CMP, Obrtnička 1, OIB: 01291306683, njegova tražbina prema dužniku umanjena, odnosno djelomično podmirena te je ostao nepodmiren iznos od 209.587,50 kn, što je rezultiralo smanjenjem ukupno utvrđene tražbine vjerovnika</w:t>
      </w:r>
      <w:r w:rsidR="00185499" w:rsidRPr="002E1EB3">
        <w:t xml:space="preserve"> i obroka u podmirenju tražbine</w:t>
      </w:r>
      <w:r w:rsidR="0075288E" w:rsidRPr="002E1EB3">
        <w:t xml:space="preserve">.  </w:t>
      </w:r>
    </w:p>
    <w:p w:rsidRDefault="00185499" w:rsidP="00185499" w:rsidR="00095A3D" w:rsidRPr="002E1EB3">
      <w:pPr>
        <w:ind w:firstLine="708"/>
        <w:jc w:val="both"/>
        <w:rPr>
          <w:bCs/>
        </w:rPr>
      </w:pPr>
      <w:r w:rsidRPr="002E1EB3">
        <w:rPr>
          <w:bCs/>
        </w:rPr>
        <w:t>O</w:t>
      </w:r>
      <w:r w:rsidR="00D96F52" w:rsidRPr="002E1EB3">
        <w:rPr>
          <w:bCs/>
        </w:rPr>
        <w:t>dgovarajućom primjenom odredbe čl. 342. st. 1., 2. i 4. Zakona o parničnom postupku ("Narodne novine" broj 53/91, 91/92, 112/99, 88/01, 117/03, 88/05, 02/07, 84/08, 123/08, 57/11 i 25/13 – dalje: ZPP)</w:t>
      </w:r>
      <w:r w:rsidR="00E014FF" w:rsidRPr="002E1EB3">
        <w:rPr>
          <w:bCs/>
        </w:rPr>
        <w:t>, a u svezi s člankom 10 SZ-a (NN 71/15</w:t>
      </w:r>
      <w:r w:rsidR="00FE676D" w:rsidRPr="002E1EB3">
        <w:rPr>
          <w:bCs/>
        </w:rPr>
        <w:t>, 104/17</w:t>
      </w:r>
      <w:r w:rsidR="00E014FF" w:rsidRPr="002E1EB3">
        <w:rPr>
          <w:bCs/>
        </w:rPr>
        <w:t>),</w:t>
      </w:r>
      <w:r w:rsidR="00D96F52" w:rsidRPr="002E1EB3">
        <w:rPr>
          <w:bCs/>
        </w:rPr>
        <w:t xml:space="preserve"> navedena pogreška u pisanju </w:t>
      </w:r>
      <w:r w:rsidRPr="002E1EB3">
        <w:rPr>
          <w:bCs/>
        </w:rPr>
        <w:t xml:space="preserve">je </w:t>
      </w:r>
      <w:r w:rsidR="00D96F52" w:rsidRPr="002E1EB3">
        <w:rPr>
          <w:bCs/>
        </w:rPr>
        <w:t>ispravljena i odlučeno je kao u izreci ovog rješenja.</w:t>
      </w:r>
    </w:p>
    <w:p w:rsidRDefault="008F0311" w:rsidP="00AC528D" w:rsidR="00CE649B" w:rsidRPr="002E1EB3">
      <w:r w:rsidRPr="002E1EB3">
        <w:t xml:space="preserve"> </w:t>
      </w:r>
    </w:p>
    <w:p w:rsidRDefault="008E55ED" w:rsidP="007014D3" w:rsidR="00901671" w:rsidRPr="002E1EB3">
      <w:pPr>
        <w:jc w:val="center"/>
      </w:pPr>
      <w:r w:rsidRPr="002E1EB3">
        <w:t xml:space="preserve">U Zagrebu, </w:t>
      </w:r>
      <w:r w:rsidR="00185499" w:rsidRPr="002E1EB3">
        <w:t>13. srpnja</w:t>
      </w:r>
      <w:r w:rsidR="00797665" w:rsidRPr="002E1EB3">
        <w:t xml:space="preserve"> 2018</w:t>
      </w:r>
      <w:r w:rsidR="007B1F7D" w:rsidRPr="002E1EB3">
        <w:t>.</w:t>
      </w:r>
      <w:r w:rsidR="00797665" w:rsidRPr="002E1EB3">
        <w:t xml:space="preserve"> godine</w:t>
      </w:r>
      <w:r w:rsidR="007B1F7D" w:rsidRPr="002E1EB3">
        <w:t xml:space="preserve"> </w:t>
      </w:r>
      <w:r w:rsidR="000F172F" w:rsidRPr="002E1EB3">
        <w:t xml:space="preserve"> </w:t>
      </w:r>
      <w:r w:rsidR="0042103F" w:rsidRPr="002E1EB3">
        <w:t xml:space="preserve"> </w:t>
      </w:r>
      <w:r w:rsidR="00824C2D" w:rsidRPr="002E1EB3">
        <w:t xml:space="preserve"> </w:t>
      </w:r>
    </w:p>
    <w:p w:rsidRDefault="00AD5649" w:rsidP="007014D3" w:rsidR="00AD5649" w:rsidRPr="002E1EB3">
      <w:pPr>
        <w:jc w:val="center"/>
      </w:pPr>
    </w:p>
    <w:p w:rsidRDefault="00E70CFA" w:rsidR="00E70CFA" w:rsidRPr="002E1EB3">
      <w:r w:rsidRPr="002E1EB3">
        <w:tab/>
      </w:r>
      <w:r w:rsidRPr="002E1EB3">
        <w:tab/>
      </w:r>
      <w:r w:rsidRPr="002E1EB3">
        <w:tab/>
      </w:r>
      <w:r w:rsidRPr="002E1EB3">
        <w:tab/>
      </w:r>
      <w:r w:rsidRPr="002E1EB3">
        <w:tab/>
      </w:r>
      <w:r w:rsidRPr="002E1EB3">
        <w:tab/>
      </w:r>
      <w:r w:rsidRPr="002E1EB3">
        <w:tab/>
      </w:r>
      <w:r w:rsidRPr="002E1EB3">
        <w:tab/>
      </w:r>
      <w:r w:rsidR="00773C20" w:rsidRPr="002E1EB3">
        <w:t xml:space="preserve">         </w:t>
      </w:r>
      <w:r w:rsidR="00797665" w:rsidRPr="002E1EB3">
        <w:tab/>
      </w:r>
      <w:r w:rsidR="00797665" w:rsidRPr="002E1EB3">
        <w:tab/>
      </w:r>
      <w:r w:rsidR="00797665" w:rsidRPr="002E1EB3">
        <w:tab/>
      </w:r>
      <w:r w:rsidR="00773C20" w:rsidRPr="002E1EB3">
        <w:t xml:space="preserve"> </w:t>
      </w:r>
      <w:r w:rsidRPr="002E1EB3">
        <w:t>SUDAC</w:t>
      </w:r>
      <w:r w:rsidR="00773C20" w:rsidRPr="002E1EB3">
        <w:t>:</w:t>
      </w:r>
    </w:p>
    <w:p w:rsidRDefault="008E70E5" w:rsidP="00E53D3D" w:rsidR="00AB3CA8">
      <w:pPr>
        <w:pStyle w:val="Uvuenotijeloteksta"/>
        <w:ind w:firstLine="141" w:left="1983"/>
        <w:jc w:val="right"/>
      </w:pPr>
      <w:r w:rsidRPr="002E1EB3">
        <w:tab/>
      </w:r>
      <w:r w:rsidR="00013AA6" w:rsidRPr="002E1EB3">
        <w:tab/>
      </w:r>
      <w:r w:rsidR="00013AA6" w:rsidRPr="002E1EB3">
        <w:tab/>
      </w:r>
      <w:r w:rsidR="00013AA6" w:rsidRPr="002E1EB3">
        <w:tab/>
      </w:r>
      <w:r w:rsidR="00013AA6" w:rsidRPr="002E1EB3">
        <w:tab/>
      </w:r>
      <w:r w:rsidR="00074FC2" w:rsidRPr="002E1EB3">
        <w:t>Vesna Sremac Šoštar</w:t>
      </w:r>
      <w:r w:rsidR="00AB3CA8">
        <w:t>,v.r.</w:t>
      </w:r>
    </w:p>
    <w:p w:rsidRDefault="00AB3CA8" w:rsidP="00D338FD" w:rsidR="00AB3CA8">
      <w:pPr>
        <w:pStyle w:val="Uvuenotijeloteksta"/>
        <w:ind w:firstLine="141" w:left="1983"/>
        <w:jc w:val="right"/>
      </w:pPr>
      <w:r>
        <w:t>Za točnost otpravka</w:t>
      </w:r>
    </w:p>
    <w:p w:rsidRDefault="00AB3CA8" w:rsidP="0010024E" w:rsidR="00DA015A" w:rsidRPr="002E1EB3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2E1EB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2E1EB3">
      <w:pPr>
        <w:pStyle w:val="Naslov1"/>
        <w:rPr>
          <w:rFonts w:cs="Times New Roman" w:hAnsi="Times New Roman" w:ascii="Times New Roman"/>
          <w:b w:val="false"/>
        </w:rPr>
      </w:pPr>
      <w:r w:rsidRPr="002E1EB3">
        <w:rPr>
          <w:rFonts w:cs="Times New Roman" w:hAnsi="Times New Roman" w:ascii="Times New Roman"/>
          <w:b w:val="false"/>
        </w:rPr>
        <w:t>POUKA O PRAVNOM LIJEKU</w:t>
      </w:r>
      <w:r w:rsidR="00D96F52" w:rsidRPr="002E1EB3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2E1EB3">
      <w:r w:rsidRPr="002E1EB3">
        <w:t xml:space="preserve">Protiv ovog rješenja dopuštena je  žalba Visokom trgovačkom sudu RH, a koja se podnosi u roku od 8 dana ovome sudu u 3 primjerka.  </w:t>
      </w:r>
    </w:p>
    <w:p w:rsidRDefault="00F1580C" w:rsidP="00AB3CA8" w:rsidR="00F1580C" w:rsidRPr="002E1EB3">
      <w:pPr>
        <w:pStyle w:val="Odlomakpopisa"/>
        <w:jc w:val="both"/>
      </w:pPr>
      <w:r>
        <w:t xml:space="preserve"> </w:t>
      </w:r>
    </w:p>
    <w:sectPr w:rsidSect="00663CC9" w:rsidR="00F1580C" w:rsidRPr="002E1EB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843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C7D" w:rsidR="00E87C7D">
      <w:r>
        <w:separator/>
      </w:r>
    </w:p>
  </w:endnote>
  <w:endnote w:id="0" w:type="continuationSeparator">
    <w:p w:rsidRDefault="00E87C7D" w:rsidR="00E87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C7D" w:rsidR="00E87C7D">
      <w:r>
        <w:separator/>
      </w:r>
    </w:p>
  </w:footnote>
  <w:footnote w:id="0" w:type="continuationSeparator">
    <w:p w:rsidRDefault="00E87C7D" w:rsidR="00E87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C7D" w:rsidP="009A055F" w:rsidR="00E87C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7C7D" w:rsidP="0062477B" w:rsidR="00E87C7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C7D" w:rsidP="009A055F" w:rsidR="00E87C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CA8">
      <w:rPr>
        <w:rStyle w:val="Brojstranice"/>
        <w:noProof/>
      </w:rPr>
      <w:t>46</w:t>
    </w:r>
    <w:r>
      <w:rPr>
        <w:rStyle w:val="Brojstranice"/>
      </w:rPr>
      <w:fldChar w:fldCharType="end"/>
    </w:r>
  </w:p>
  <w:p w:rsidRDefault="00E87C7D" w:rsidP="0062477B" w:rsidR="00E87C7D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>
      <w:t>48 St-3029/17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E87C7D" w:rsidP="00C30947" w:rsidR="00E87C7D">
        <w:pPr>
          <w:pStyle w:val="Zaglavlje"/>
          <w:jc w:val="right"/>
        </w:pPr>
        <w:r>
          <w:t>48.St-3029/17</w:t>
        </w:r>
      </w:p>
    </w:sdtContent>
  </w:sdt>
  <w:p w:rsidRDefault="00E87C7D" w:rsidR="00E87C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6A842BA"/>
    <w:multiLevelType w:val="multilevel"/>
    <w:tmpl w:val="3A10CEA2"/>
    <w:lvl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hanging="555" w:left="1263"/>
      </w:pPr>
      <w:rPr>
        <w:rFonts w:hint="default"/>
        <w:b/>
        <w:color w:val="4F81BD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  <w:b/>
        <w:color w:val="4F81BD"/>
      </w:rPr>
    </w:lvl>
    <w:lvl w:ilvl="3">
      <w:start w:val="1"/>
      <w:numFmt w:val="upperLetter"/>
      <w:isLgl/>
      <w:lvlText w:val="%1.%2.%3.%4."/>
      <w:lvlJc w:val="left"/>
      <w:pPr>
        <w:ind w:hanging="720" w:left="1428"/>
      </w:pPr>
      <w:rPr>
        <w:rFonts w:hint="default"/>
        <w:b/>
        <w:color w:val="4F81BD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  <w:b/>
        <w:color w:val="4F81BD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  <w:b/>
        <w:color w:val="4F81BD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  <w:b/>
        <w:color w:val="4F81BD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  <w:b/>
        <w:color w:val="4F81BD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  <w:b/>
        <w:color w:val="4F81BD"/>
      </w:rPr>
    </w:lvl>
  </w:abstractNum>
  <w:abstractNum w:abstractNumId="5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7F1BFF"/>
    <w:multiLevelType w:val="hybridMultilevel"/>
    <w:tmpl w:val="9CB68E1A"/>
    <w:lvl w:tplc="BD2CCAE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3E33E4"/>
    <w:multiLevelType w:val="hybridMultilevel"/>
    <w:tmpl w:val="F75C4DF4"/>
    <w:lvl w:tplc="BC8CE4FA" w:ilvl="0">
      <w:start w:val="26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D54686"/>
    <w:multiLevelType w:val="multilevel"/>
    <w:tmpl w:val="C2303684"/>
    <w:lvl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hanging="780" w:left="14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80" w:left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80" w:left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5"/>
      </w:pPr>
      <w:rPr>
        <w:rFonts w:hint="default"/>
      </w:rPr>
    </w:lvl>
  </w:abstractNum>
  <w:abstractNum w:abstractNumId="1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6"/>
  </w:num>
  <w:num w:numId="5">
    <w:abstractNumId w:val="15"/>
  </w:num>
  <w:num w:numId="6">
    <w:abstractNumId w:val="3"/>
  </w:num>
  <w:num w:numId="7">
    <w:abstractNumId w:val="17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  <w:num w:numId="15">
    <w:abstractNumId w:val="19"/>
  </w:num>
  <w:num w:numId="16">
    <w:abstractNumId w:val="18"/>
  </w:num>
  <w:num w:numId="17">
    <w:abstractNumId w:val="14"/>
  </w:num>
  <w:num w:numId="18">
    <w:abstractNumId w:val="6"/>
  </w:num>
  <w:num w:numId="19">
    <w:abstractNumId w:val="4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85499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1EB3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35A8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13E1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375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CC9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4EC7"/>
    <w:rsid w:val="007356D2"/>
    <w:rsid w:val="0073792E"/>
    <w:rsid w:val="00747506"/>
    <w:rsid w:val="0075288E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18AE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B3CA8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340C9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12B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87C7D"/>
    <w:rsid w:val="00EA18D7"/>
    <w:rsid w:val="00EB57B0"/>
    <w:rsid w:val="00ED1C3E"/>
    <w:rsid w:val="00ED30FC"/>
    <w:rsid w:val="00ED53FA"/>
    <w:rsid w:val="00EF7218"/>
    <w:rsid w:val="00F11E60"/>
    <w:rsid w:val="00F1580C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iPriority="9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39" w:name="toc 1"/>
    <w:lsdException w:qFormat="true" w:uiPriority="39" w:name="toc 2"/>
    <w:lsdException w:uiPriority="39" w:name="toc 3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iPriority="1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Body Text 2"/>
    <w:lsdException w:uiPriority="99" w:name="Body Text Indent 2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13E17"/>
    <w:pPr>
      <w:keepNext/>
      <w:jc w:val="right"/>
      <w:outlineLvl w:val="3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13E17"/>
    <w:rPr>
      <w:rFonts w:cs="Courier New" w:hAnsi="Courier New" w:ascii="Courier New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413E17"/>
    <w:rPr>
      <w:rFonts w:cs="Courier New" w:hAnsi="Courier New" w:ascii="Courier New"/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413E17"/>
    <w:rPr>
      <w:rFonts w:cs="Courier New" w:hAnsi="Courier New" w:ascii="Courier New"/>
      <w:b/>
      <w:bCs/>
      <w:sz w:val="24"/>
      <w:szCs w:val="24"/>
    </w:rPr>
  </w:style>
  <w:style w:styleId="Tekstbalonia" w:type="paragraph">
    <w:name w:val="Balloon Text"/>
    <w:basedOn w:val="Normal"/>
    <w:link w:val="TekstbaloniaChar"/>
    <w:semiHidden/>
    <w:rsid w:val="00520E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3E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247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97665"/>
    <w:rPr>
      <w:sz w:val="24"/>
      <w:szCs w:val="24"/>
    </w:r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257B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E17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413E17"/>
    <w:rPr>
      <w:sz w:val="24"/>
      <w:szCs w:val="24"/>
    </w:rPr>
  </w:style>
  <w:style w:customStyle="true" w:styleId="TekstkomentaraChar" w:type="character">
    <w:name w:val="Tekst komentara Char"/>
    <w:basedOn w:val="Zadanifontodlomka"/>
    <w:link w:val="Tekstkomentara"/>
    <w:semiHidden/>
    <w:rsid w:val="00413E17"/>
    <w:rPr>
      <w:rFonts w:hAnsi="Tahoma" w:ascii="Tahoma"/>
    </w:rPr>
  </w:style>
  <w:style w:styleId="Tekstkomentara" w:type="paragraph">
    <w:name w:val="annotation text"/>
    <w:basedOn w:val="Normal"/>
    <w:link w:val="TekstkomentaraChar"/>
    <w:semiHidden/>
    <w:unhideWhenUsed/>
    <w:rsid w:val="00413E17"/>
    <w:pPr>
      <w:spacing w:after="60" w:before="60"/>
      <w:ind w:firstLine="709"/>
    </w:pPr>
    <w:rPr>
      <w:rFonts w:hAnsi="Tahoma" w:ascii="Tahoma"/>
      <w:sz w:val="20"/>
      <w:szCs w:val="20"/>
    </w:rPr>
  </w:style>
  <w:style w:customStyle="true" w:styleId="NaslovChar" w:type="character">
    <w:name w:val="Naslov Char"/>
    <w:basedOn w:val="Zadanifontodlomka"/>
    <w:link w:val="Naslov"/>
    <w:rsid w:val="00413E17"/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styleId="Naslov" w:type="paragraph">
    <w:name w:val="Title"/>
    <w:basedOn w:val="Normal"/>
    <w:next w:val="Normal"/>
    <w:link w:val="NaslovChar"/>
    <w:qFormat/>
    <w:rsid w:val="00413E17"/>
    <w:pPr>
      <w:pBdr>
        <w:bottom w:space="4" w:sz="8" w:color="4F81BD" w:val="single"/>
      </w:pBdr>
      <w:spacing w:after="30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413E17"/>
    <w:rPr>
      <w:rFonts w:cstheme="minorBidi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413E17"/>
    <w:pPr>
      <w:widowControl w:val="false"/>
      <w:ind w:left="1554"/>
    </w:pPr>
    <w:rPr>
      <w:rFonts w:cstheme="minorBidi"/>
      <w:lang w:eastAsia="en-US" w:val="en-US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413E17"/>
    <w:rPr>
      <w:rFonts w:hAnsiTheme="minorHAnsi" w:asciiTheme="minorHAnsi"/>
      <w:b/>
      <w:sz w:val="22"/>
    </w:rPr>
  </w:style>
  <w:style w:styleId="Tijeloteksta2" w:type="paragraph">
    <w:name w:val="Body Text 2"/>
    <w:basedOn w:val="Normal"/>
    <w:link w:val="Tijeloteksta2Char"/>
    <w:uiPriority w:val="99"/>
    <w:unhideWhenUsed/>
    <w:rsid w:val="00413E17"/>
    <w:pPr>
      <w:spacing w:after="120"/>
      <w:jc w:val="both"/>
    </w:pPr>
    <w:rPr>
      <w:rFonts w:hAnsiTheme="minorHAnsi" w:asciiTheme="minorHAnsi"/>
      <w:b/>
      <w:sz w:val="22"/>
      <w:szCs w:val="20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413E17"/>
    <w:rPr>
      <w:rFonts w:hAnsiTheme="minorHAnsi" w:asciiTheme="minorHAnsi"/>
      <w:sz w:val="22"/>
      <w:szCs w:val="22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3E17"/>
    <w:pPr>
      <w:spacing w:after="120"/>
      <w:ind w:firstLine="708"/>
      <w:jc w:val="both"/>
    </w:pPr>
    <w:rPr>
      <w:rFonts w:hAnsiTheme="minorHAnsi" w:asciiTheme="minorHAnsi"/>
      <w:sz w:val="22"/>
      <w:szCs w:val="22"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413E17"/>
    <w:rPr>
      <w:rFonts w:hAnsi="Tahoma" w:ascii="Tahoma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413E17"/>
    <w:rPr>
      <w:b/>
      <w:bCs/>
    </w:rPr>
  </w:style>
  <w:style w:customStyle="true" w:styleId="TableNormal1" w:type="table">
    <w:name w:val="Table Normal1"/>
    <w:uiPriority w:val="2"/>
    <w:semiHidden/>
    <w:unhideWhenUsed/>
    <w:qFormat/>
    <w:rsid w:val="00E87C7D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87C7D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E87C7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Reetkatablice" w:type="table">
    <w:name w:val="Table Grid"/>
    <w:basedOn w:val="Obinatablica"/>
    <w:uiPriority w:val="39"/>
    <w:rsid w:val="00E87C7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E87C7D"/>
  </w:style>
  <w:style w:styleId="Sadraj1" w:type="paragraph">
    <w:name w:val="toc 1"/>
    <w:basedOn w:val="Normal"/>
    <w:uiPriority w:val="39"/>
    <w:qFormat/>
    <w:rsid w:val="00E87C7D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E87C7D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E87C7D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E87C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C7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C7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C7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C7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customStyle="true" w:styleId="ASC" w:type="character">
    <w:name w:val="ASC"/>
    <w:basedOn w:val="Zadanifontodlomka"/>
    <w:rsid w:val="00E87C7D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E87C7D"/>
    <w:rPr>
      <w:rFonts w:cs="Times New Roman"/>
      <w:color w:val="0000FF"/>
      <w:u w:val="single"/>
    </w:rPr>
  </w:style>
  <w:style w:styleId="Jakoisticanje" w:type="character">
    <w:name w:val="Intense Emphasis"/>
    <w:basedOn w:val="Zadanifontodlomka"/>
    <w:qFormat/>
    <w:rsid w:val="00E87C7D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E87C7D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</w:pPr>
    <w:rPr>
      <w:rFonts w:cs="Arial" w:hAnsi="Arial" w:ascii="Arial"/>
      <w:sz w:val="20"/>
      <w:szCs w:val="20"/>
      <w:lang w:val="en-US"/>
    </w:rPr>
  </w:style>
  <w:style w:customStyle="true" w:styleId="Style16" w:type="paragraph">
    <w:name w:val="Style16"/>
    <w:basedOn w:val="Normal"/>
    <w:rsid w:val="00E87C7D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</w:pPr>
    <w:rPr>
      <w:rFonts w:cs="Arial" w:hAnsi="Arial" w:ascii="Arial"/>
      <w:sz w:val="20"/>
      <w:szCs w:val="20"/>
      <w:lang w:val="en-US"/>
    </w:rPr>
  </w:style>
  <w:style w:styleId="StandardWeb" w:type="paragraph">
    <w:name w:val="Normal (Web)"/>
    <w:basedOn w:val="Normal"/>
    <w:rsid w:val="00E87C7D"/>
    <w:pPr>
      <w:spacing w:afterAutospacing="true" w:after="100" w:beforeAutospacing="true" w:before="100"/>
    </w:pPr>
    <w:rPr>
      <w:lang w:eastAsia="en-US" w:val="en-US"/>
    </w:rPr>
  </w:style>
  <w:style w:customStyle="true" w:styleId="t-9-8" w:type="paragraph">
    <w:name w:val="t-9-8"/>
    <w:basedOn w:val="Normal"/>
    <w:rsid w:val="00E87C7D"/>
    <w:pPr>
      <w:spacing w:afterAutospacing="true" w:after="100" w:beforeAutospacing="true" w:before="100"/>
    </w:pPr>
  </w:style>
  <w:style w:customStyle="true" w:styleId="clanak" w:type="paragraph">
    <w:name w:val="clanak"/>
    <w:basedOn w:val="Normal"/>
    <w:rsid w:val="00E87C7D"/>
    <w:pPr>
      <w:spacing w:afterAutospacing="true" w:after="100" w:beforeAutospacing="true" w:before="100"/>
      <w:jc w:val="center"/>
    </w:pPr>
  </w:style>
  <w:style w:customStyle="true" w:styleId="kurziv1" w:type="character">
    <w:name w:val="kurziv1"/>
    <w:basedOn w:val="Zadanifontodlomka"/>
    <w:rsid w:val="00E87C7D"/>
    <w:rPr>
      <w:i/>
      <w:iCs/>
    </w:rPr>
  </w:style>
  <w:style w:styleId="SlijeenaHiperveza" w:type="character">
    <w:name w:val="FollowedHyperlink"/>
    <w:basedOn w:val="Zadanifontodlomka"/>
    <w:uiPriority w:val="99"/>
    <w:rsid w:val="00E87C7D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87C7D"/>
    <w:pPr>
      <w:keepLines/>
      <w:spacing w:lineRule="auto" w:line="276" w:before="480"/>
      <w:outlineLvl w:val="9"/>
    </w:pPr>
    <w:rPr>
      <w:rFonts w:cstheme="majorBidi" w:eastAsiaTheme="majorEastAsia" w:hAnsiTheme="majorHAnsi" w:asciiTheme="majorHAnsi"/>
      <w:color w:themeShade="BF" w:themeColor="accent1" w:val="365F91"/>
      <w:sz w:val="28"/>
      <w:szCs w:val="28"/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E87C7D"/>
    <w:pPr>
      <w:spacing w:after="100" w:before="60"/>
      <w:ind w:firstLine="709" w:left="400"/>
    </w:pPr>
    <w:rPr>
      <w:rFonts w:hAnsi="Tahoma" w:ascii="Tahoma"/>
      <w:sz w:val="20"/>
    </w:rPr>
  </w:style>
  <w:style w:styleId="Referencakomentara" w:type="character">
    <w:name w:val="annotation reference"/>
    <w:basedOn w:val="Zadanifontodlomka"/>
    <w:semiHidden/>
    <w:unhideWhenUsed/>
    <w:rsid w:val="00E87C7D"/>
    <w:rPr>
      <w:sz w:val="16"/>
      <w:szCs w:val="16"/>
    </w:rPr>
  </w:style>
  <w:style w:customStyle="true" w:styleId="xl68" w:type="paragraph">
    <w:name w:val="xl68"/>
    <w:basedOn w:val="Normal"/>
    <w:rsid w:val="00E87C7D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69" w:type="paragraph">
    <w:name w:val="xl69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0" w:type="paragraph">
    <w:name w:val="xl70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71" w:type="paragraph">
    <w:name w:val="xl71"/>
    <w:basedOn w:val="Normal"/>
    <w:rsid w:val="00E87C7D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2" w:type="paragraph">
    <w:name w:val="xl72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73" w:type="paragraph">
    <w:name w:val="xl73"/>
    <w:basedOn w:val="Normal"/>
    <w:rsid w:val="00E87C7D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4" w:type="paragraph">
    <w:name w:val="xl74"/>
    <w:basedOn w:val="Normal"/>
    <w:rsid w:val="00E87C7D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5" w:type="paragraph">
    <w:name w:val="xl75"/>
    <w:basedOn w:val="Normal"/>
    <w:rsid w:val="00E87C7D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6" w:type="paragraph">
    <w:name w:val="xl76"/>
    <w:basedOn w:val="Normal"/>
    <w:rsid w:val="00E87C7D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7" w:type="paragraph">
    <w:name w:val="xl77"/>
    <w:basedOn w:val="Normal"/>
    <w:rsid w:val="00E87C7D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78" w:type="paragraph">
    <w:name w:val="xl78"/>
    <w:basedOn w:val="Normal"/>
    <w:rsid w:val="00E87C7D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9" w:type="paragraph">
    <w:name w:val="xl79"/>
    <w:basedOn w:val="Normal"/>
    <w:rsid w:val="00E87C7D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80" w:type="paragraph">
    <w:name w:val="xl80"/>
    <w:basedOn w:val="Normal"/>
    <w:rsid w:val="00E87C7D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87C7D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67" w:type="paragraph">
    <w:name w:val="xl67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81" w:type="paragraph">
    <w:name w:val="xl81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82" w:type="paragraph">
    <w:name w:val="xl82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83" w:type="paragraph">
    <w:name w:val="xl83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84" w:type="paragraph">
    <w:name w:val="xl84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85" w:type="paragraph">
    <w:name w:val="xl85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86" w:type="paragraph">
    <w:name w:val="xl86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87" w:type="paragraph">
    <w:name w:val="xl87"/>
    <w:basedOn w:val="Normal"/>
    <w:rsid w:val="00E87C7D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88" w:type="paragraph">
    <w:name w:val="xl88"/>
    <w:basedOn w:val="Normal"/>
    <w:rsid w:val="00E87C7D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89" w:type="paragraph">
    <w:name w:val="xl89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90" w:type="paragraph">
    <w:name w:val="xl90"/>
    <w:basedOn w:val="Normal"/>
    <w:rsid w:val="00E87C7D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63" w:type="paragraph">
    <w:name w:val="xl63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64" w:type="paragraph">
    <w:name w:val="xl64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5" w:type="paragraph">
    <w:name w:val="xl65"/>
    <w:basedOn w:val="Normal"/>
    <w:rsid w:val="00E87C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uiPriority="9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 w:uiPriority="39"/>
    <w:lsdException w:name="toc 2" w:qFormat="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qFormat="1" w:uiPriority="1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13E17"/>
    <w:pPr>
      <w:keepNext/>
      <w:jc w:val="right"/>
      <w:outlineLvl w:val="3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13E17"/>
    <w:rPr>
      <w:rFonts w:ascii="Courier New" w:cs="Courier New" w:hAnsi="Courier New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413E17"/>
    <w:rPr>
      <w:rFonts w:ascii="Courier New" w:cs="Courier New" w:hAnsi="Courier New"/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413E17"/>
    <w:rPr>
      <w:rFonts w:ascii="Courier New" w:cs="Courier New" w:hAnsi="Courier New"/>
      <w:b/>
      <w:bCs/>
      <w:sz w:val="24"/>
      <w:szCs w:val="24"/>
    </w:rPr>
  </w:style>
  <w:style w:styleId="Tekstbalonia" w:type="paragraph">
    <w:name w:val="Balloon Text"/>
    <w:basedOn w:val="Normal"/>
    <w:link w:val="TekstbaloniaChar"/>
    <w:semiHidden/>
    <w:rsid w:val="00520E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3E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247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7665"/>
    <w:rPr>
      <w:sz w:val="24"/>
      <w:szCs w:val="24"/>
    </w:r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257B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E17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413E17"/>
    <w:rPr>
      <w:sz w:val="24"/>
      <w:szCs w:val="24"/>
    </w:rPr>
  </w:style>
  <w:style w:customStyle="1" w:styleId="TekstkomentaraChar" w:type="character">
    <w:name w:val="Tekst komentara Char"/>
    <w:basedOn w:val="Zadanifontodlomka"/>
    <w:link w:val="Tekstkomentara"/>
    <w:semiHidden/>
    <w:rsid w:val="00413E17"/>
    <w:rPr>
      <w:rFonts w:ascii="Tahoma" w:hAnsi="Tahoma"/>
    </w:rPr>
  </w:style>
  <w:style w:styleId="Tekstkomentara" w:type="paragraph">
    <w:name w:val="annotation text"/>
    <w:basedOn w:val="Normal"/>
    <w:link w:val="TekstkomentaraChar"/>
    <w:semiHidden/>
    <w:unhideWhenUsed/>
    <w:rsid w:val="00413E17"/>
    <w:pPr>
      <w:spacing w:after="60" w:before="60"/>
      <w:ind w:firstLine="709"/>
    </w:pPr>
    <w:rPr>
      <w:rFonts w:ascii="Tahoma" w:hAnsi="Tahoma"/>
      <w:sz w:val="20"/>
      <w:szCs w:val="20"/>
    </w:rPr>
  </w:style>
  <w:style w:customStyle="1" w:styleId="NaslovChar" w:type="character">
    <w:name w:val="Naslov Char"/>
    <w:basedOn w:val="Zadanifontodlomka"/>
    <w:link w:val="Naslov"/>
    <w:rsid w:val="00413E17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styleId="Naslov" w:type="paragraph">
    <w:name w:val="Title"/>
    <w:basedOn w:val="Normal"/>
    <w:next w:val="Normal"/>
    <w:link w:val="NaslovChar"/>
    <w:qFormat/>
    <w:rsid w:val="00413E17"/>
    <w:pPr>
      <w:pBdr>
        <w:bottom w:color="4F81BD" w:space="4" w:sz="8" w:val="single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413E17"/>
    <w:rPr>
      <w:rFonts w:cstheme="minorBidi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413E17"/>
    <w:pPr>
      <w:widowControl w:val="0"/>
      <w:ind w:left="1554"/>
    </w:pPr>
    <w:rPr>
      <w:rFonts w:cstheme="minorBidi"/>
      <w:lang w:eastAsia="en-US" w:val="en-US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413E17"/>
    <w:rPr>
      <w:rFonts w:asciiTheme="minorHAnsi" w:hAnsiTheme="minorHAnsi"/>
      <w:b/>
      <w:sz w:val="22"/>
    </w:rPr>
  </w:style>
  <w:style w:styleId="Tijeloteksta2" w:type="paragraph">
    <w:name w:val="Body Text 2"/>
    <w:basedOn w:val="Normal"/>
    <w:link w:val="Tijeloteksta2Char"/>
    <w:uiPriority w:val="99"/>
    <w:unhideWhenUsed/>
    <w:rsid w:val="00413E17"/>
    <w:pPr>
      <w:spacing w:after="120"/>
      <w:jc w:val="both"/>
    </w:pPr>
    <w:rPr>
      <w:rFonts w:asciiTheme="minorHAnsi" w:hAnsiTheme="minorHAnsi"/>
      <w:b/>
      <w:sz w:val="22"/>
      <w:szCs w:val="20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413E17"/>
    <w:rPr>
      <w:rFonts w:asciiTheme="minorHAnsi" w:hAnsiTheme="minorHAnsi"/>
      <w:sz w:val="22"/>
      <w:szCs w:val="22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3E17"/>
    <w:pPr>
      <w:spacing w:after="120"/>
      <w:ind w:firstLine="708"/>
      <w:jc w:val="both"/>
    </w:pPr>
    <w:rPr>
      <w:rFonts w:asciiTheme="minorHAnsi" w:hAnsiTheme="minorHAnsi"/>
      <w:sz w:val="22"/>
      <w:szCs w:val="22"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413E17"/>
    <w:rPr>
      <w:rFonts w:ascii="Tahoma" w:hAnsi="Tahoma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413E17"/>
    <w:rPr>
      <w:b/>
      <w:bCs/>
    </w:rPr>
  </w:style>
  <w:style w:customStyle="1" w:styleId="TableNormal1" w:type="table">
    <w:name w:val="Table Normal1"/>
    <w:uiPriority w:val="2"/>
    <w:semiHidden/>
    <w:unhideWhenUsed/>
    <w:qFormat/>
    <w:rsid w:val="00E87C7D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87C7D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E87C7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Reetkatablice" w:type="table">
    <w:name w:val="Table Grid"/>
    <w:basedOn w:val="Obinatablica"/>
    <w:uiPriority w:val="39"/>
    <w:rsid w:val="00E87C7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E87C7D"/>
  </w:style>
  <w:style w:styleId="Sadraj1" w:type="paragraph">
    <w:name w:val="toc 1"/>
    <w:basedOn w:val="Normal"/>
    <w:uiPriority w:val="39"/>
    <w:qFormat/>
    <w:rsid w:val="00E87C7D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E87C7D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E87C7D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E87C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C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C7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C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C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customStyle="1" w:styleId="ASC" w:type="character">
    <w:name w:val="ASC"/>
    <w:basedOn w:val="Zadanifontodlomka"/>
    <w:rsid w:val="00E87C7D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E87C7D"/>
    <w:rPr>
      <w:rFonts w:cs="Times New Roman"/>
      <w:color w:val="0000FF"/>
      <w:u w:val="single"/>
    </w:rPr>
  </w:style>
  <w:style w:styleId="Jakoisticanje" w:type="character">
    <w:name w:val="Intense Emphasis"/>
    <w:basedOn w:val="Zadanifontodlomka"/>
    <w:qFormat/>
    <w:rsid w:val="00E87C7D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E87C7D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</w:pPr>
    <w:rPr>
      <w:rFonts w:ascii="Arial" w:cs="Arial" w:hAnsi="Arial"/>
      <w:sz w:val="20"/>
      <w:szCs w:val="20"/>
      <w:lang w:val="en-US"/>
    </w:rPr>
  </w:style>
  <w:style w:customStyle="1" w:styleId="Style16" w:type="paragraph">
    <w:name w:val="Style16"/>
    <w:basedOn w:val="Normal"/>
    <w:rsid w:val="00E87C7D"/>
    <w:pPr>
      <w:widowControl w:val="0"/>
      <w:tabs>
        <w:tab w:pos="8428" w:val="right"/>
        <w:tab w:pos="9960" w:val="right"/>
      </w:tabs>
      <w:autoSpaceDE w:val="0"/>
      <w:autoSpaceDN w:val="0"/>
      <w:adjustRightInd w:val="0"/>
    </w:pPr>
    <w:rPr>
      <w:rFonts w:ascii="Arial" w:cs="Arial" w:hAnsi="Arial"/>
      <w:sz w:val="20"/>
      <w:szCs w:val="20"/>
      <w:lang w:val="en-US"/>
    </w:rPr>
  </w:style>
  <w:style w:styleId="StandardWeb" w:type="paragraph">
    <w:name w:val="Normal (Web)"/>
    <w:basedOn w:val="Normal"/>
    <w:rsid w:val="00E87C7D"/>
    <w:pPr>
      <w:spacing w:after="100" w:afterAutospacing="1" w:before="100" w:beforeAutospacing="1"/>
    </w:pPr>
    <w:rPr>
      <w:lang w:eastAsia="en-US" w:val="en-US"/>
    </w:rPr>
  </w:style>
  <w:style w:customStyle="1" w:styleId="t-9-8" w:type="paragraph">
    <w:name w:val="t-9-8"/>
    <w:basedOn w:val="Normal"/>
    <w:rsid w:val="00E87C7D"/>
    <w:pPr>
      <w:spacing w:after="100" w:afterAutospacing="1" w:before="100" w:beforeAutospacing="1"/>
    </w:pPr>
  </w:style>
  <w:style w:customStyle="1" w:styleId="clanak" w:type="paragraph">
    <w:name w:val="clanak"/>
    <w:basedOn w:val="Normal"/>
    <w:rsid w:val="00E87C7D"/>
    <w:pPr>
      <w:spacing w:after="100" w:afterAutospacing="1" w:before="100" w:beforeAutospacing="1"/>
      <w:jc w:val="center"/>
    </w:pPr>
  </w:style>
  <w:style w:customStyle="1" w:styleId="kurziv1" w:type="character">
    <w:name w:val="kurziv1"/>
    <w:basedOn w:val="Zadanifontodlomka"/>
    <w:rsid w:val="00E87C7D"/>
    <w:rPr>
      <w:i/>
      <w:iCs/>
    </w:rPr>
  </w:style>
  <w:style w:styleId="SlijeenaHiperveza" w:type="character">
    <w:name w:val="FollowedHyperlink"/>
    <w:basedOn w:val="Zadanifontodlomka"/>
    <w:uiPriority w:val="99"/>
    <w:rsid w:val="00E87C7D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87C7D"/>
    <w:pPr>
      <w:keepLines/>
      <w:spacing w:before="480" w:line="276" w:lineRule="auto"/>
      <w:outlineLvl w:val="9"/>
    </w:pPr>
    <w:rPr>
      <w:rFonts w:asciiTheme="majorHAnsi" w:cstheme="majorBidi" w:eastAsiaTheme="majorEastAsia" w:hAnsiTheme="majorHAnsi"/>
      <w:color w:themeColor="accent1" w:themeShade="BF" w:val="365F91"/>
      <w:sz w:val="28"/>
      <w:szCs w:val="28"/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E87C7D"/>
    <w:pPr>
      <w:spacing w:after="100" w:before="60"/>
      <w:ind w:firstLine="709" w:left="400"/>
    </w:pPr>
    <w:rPr>
      <w:rFonts w:ascii="Tahoma" w:hAnsi="Tahoma"/>
      <w:sz w:val="20"/>
    </w:rPr>
  </w:style>
  <w:style w:styleId="Referencakomentara" w:type="character">
    <w:name w:val="annotation reference"/>
    <w:basedOn w:val="Zadanifontodlomka"/>
    <w:semiHidden/>
    <w:unhideWhenUsed/>
    <w:rsid w:val="00E87C7D"/>
    <w:rPr>
      <w:sz w:val="16"/>
      <w:szCs w:val="16"/>
    </w:rPr>
  </w:style>
  <w:style w:customStyle="1" w:styleId="xl68" w:type="paragraph">
    <w:name w:val="xl68"/>
    <w:basedOn w:val="Normal"/>
    <w:rsid w:val="00E87C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69" w:type="paragraph">
    <w:name w:val="xl69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0" w:type="paragraph">
    <w:name w:val="xl70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71" w:type="paragraph">
    <w:name w:val="xl71"/>
    <w:basedOn w:val="Normal"/>
    <w:rsid w:val="00E87C7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2" w:type="paragraph">
    <w:name w:val="xl72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73" w:type="paragraph">
    <w:name w:val="xl73"/>
    <w:basedOn w:val="Normal"/>
    <w:rsid w:val="00E87C7D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4" w:type="paragraph">
    <w:name w:val="xl74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5" w:type="paragraph">
    <w:name w:val="xl75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6" w:type="paragraph">
    <w:name w:val="xl76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7" w:type="paragraph">
    <w:name w:val="xl77"/>
    <w:basedOn w:val="Normal"/>
    <w:rsid w:val="00E87C7D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8" w:type="paragraph">
    <w:name w:val="xl78"/>
    <w:basedOn w:val="Normal"/>
    <w:rsid w:val="00E87C7D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9" w:type="paragraph">
    <w:name w:val="xl79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80" w:type="paragraph">
    <w:name w:val="xl80"/>
    <w:basedOn w:val="Normal"/>
    <w:rsid w:val="00E87C7D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E87C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67" w:type="paragraph">
    <w:name w:val="xl67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81" w:type="paragraph">
    <w:name w:val="xl81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82" w:type="paragraph">
    <w:name w:val="xl82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83" w:type="paragraph">
    <w:name w:val="xl83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84" w:type="paragraph">
    <w:name w:val="xl84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85" w:type="paragraph">
    <w:name w:val="xl85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86" w:type="paragraph">
    <w:name w:val="xl86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87" w:type="paragraph">
    <w:name w:val="xl87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88" w:type="paragraph">
    <w:name w:val="xl88"/>
    <w:basedOn w:val="Normal"/>
    <w:rsid w:val="00E87C7D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89" w:type="paragraph">
    <w:name w:val="xl89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90" w:type="paragraph">
    <w:name w:val="xl90"/>
    <w:basedOn w:val="Normal"/>
    <w:rsid w:val="00E87C7D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63" w:type="paragraph">
    <w:name w:val="xl63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64" w:type="paragraph">
    <w:name w:val="xl64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5" w:type="paragraph">
    <w:name w:val="xl65"/>
    <w:basedOn w:val="Normal"/>
    <w:rsid w:val="00E87C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45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  <item>Odvjetničko društvo Petrić i dr.</item>
    </izvorni_sadrzaj>
    <derivirana_varijabla naziv="DomainObject.Predmet.OstaliListFormated_1">
      <item>Martin Lukin punomoćnik sudionika u postupku e-Kolektor d.o.o.</item>
      <item>Jurica Kvartuč</item>
      <item>Odvjetničko društvo Petrić i dr.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  <item>Odvjetničko društvo Petrić i dr.</item>
    </izvorni_sadrzaj>
    <derivirana_varijabla naziv="DomainObject.Predmet.OstaliListFormatedOIB_1">
      <item>Martin Lukin, OIB 12398076495 punomoćnik sudionika u postupku e-Kolektor d.o.o.</item>
      <item>Jurica Kvartuč</item>
      <item>Odvjetničko društvo Petrić i dr.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OIB>
  <DomainObject.Predmet.OstaliListNazivFormated>
    <izvorni_sadrzaj>
      <item>Martin Lukin</item>
      <item>Jurica Kvartuč</item>
      <item>Odvjetničko društvo Petrić i dr.</item>
    </izvorni_sadrzaj>
    <derivirana_varijabla naziv="DomainObject.Predmet.OstaliListNazivFormated_1">
      <item>Martin Lukin</item>
      <item>Jurica Kvartuč</item>
      <item>Odvjetničko društvo Petrić i dr.</item>
    </derivirana_varijabla>
  </DomainObject.Predmet.OstaliListNazivFormated>
  <DomainObject.Predmet.OstaliListNazivFormatedOIB>
    <izvorni_sadrzaj>
      <item>Martin Lukin, OIB 12398076495</item>
      <item>Jurica Kvartuč</item>
      <item>Odvjetničko društvo Petrić i dr.</item>
    </izvorni_sadrzaj>
    <derivirana_varijabla naziv="DomainObject.Predmet.OstaliListNazivFormatedOIB_1">
      <item>Martin Lukin, OIB 12398076495</item>
      <item>Jurica Kvartuč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St-3029/2017-53</izvorni_sadrzaj>
    <derivirana_varijabla naziv="DomainObject.Predmet.OdlukaRjesenje.Oznaka_1">St-3029/2017-53</derivirana_varijabla>
  </DomainObject.Predmet.OdlukaRjesenje.Oznaka>
  <DomainObject.Predmet.SudioniciListNaziv>
    <izvorni_sadrzaj>
      <item>e-Kolektor d.o.o.</item>
      <item>e-Kolektor d.o.o.</item>
      <item>Martin Lukin</item>
      <item>Jurica Kvartuč</item>
      <item>Odvjetničko društvo Petrić i dr.</item>
    </izvorni_sadrzaj>
    <derivirana_varijabla naziv="DomainObject.Predmet.SudioniciListNaziv_1">
      <item>e-Kolektor d.o.o.</item>
      <item>e-Kolektor d.o.o.</item>
      <item>Martin Lukin</item>
      <item>Jurica Kvartuč</item>
      <item>Odvjetničko društvo Petrić i dr.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  <item>, OIB null</item>
    </izvorni_sadrzaj>
    <derivirana_varijabla naziv="DomainObject.Predmet.SudioniciListNazivOIB_1">
      <item>, OIB 50538578553</item>
      <item>, OIB 50538578553</item>
      <item>, OIB 12398076495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46</properties:Pages>
  <properties:Words>8440</properties:Words>
  <properties:Characters>56361</properties:Characters>
  <properties:Lines>5463</properties:Lines>
  <properties:Paragraphs>3212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2018-07-13T10:40:00Z</dcterms:created>
  <dc:creator>Nada Kraljić</dc:creator>
  <cp:lastModifiedBy>Matea Bizjak</cp:lastModifiedBy>
  <cp:lastPrinted>2018-07-13T12:28:00Z</cp:lastPrinted>
  <dcterms:modified xmlns:xsi="http://www.w3.org/2001/XMLSchema-instance" xsi:type="dcterms:W3CDTF">2018-07-13T12:28:00Z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(St-3029-17- ispravak  rješenja od 11.07.2018.docx)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46</vt:i4>
  </prop:property>
</prop:Properties>
</file>