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cc48" w14:paraId="3e9cc48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7967D5">
        <w:t>23 ST</w:t>
      </w:r>
      <w:r w:rsidR="003A012D">
        <w:t>-2551</w:t>
      </w:r>
      <w:r w:rsidR="002B15A7">
        <w:t>/2015</w:t>
      </w:r>
    </w:p>
    <w:p w:rsidRDefault="00950AA9" w:rsidR="00950AA9"/>
    <w:p w:rsidRDefault="009715B0" w:rsidR="009715B0"/>
    <w:p w:rsidRDefault="009715B0" w:rsidR="009715B0" w:rsidRPr="009715B0"/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6567C9" w:rsidR="00950AA9" w:rsidRPr="006567C9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056B36">
        <w:t>om savjetniku Lariju Glavašu</w:t>
      </w:r>
      <w:r w:rsidR="004838FB">
        <w:t>, odlučujući o</w:t>
      </w:r>
      <w:r w:rsidR="009715B0">
        <w:t xml:space="preserve"> zahtjevu </w:t>
      </w:r>
      <w:r w:rsidR="004838FB" w:rsidRPr="004838FB">
        <w:t>Financijske agencije, RC Split, Mažuranićevo šetalište 24 b, Split</w:t>
      </w:r>
      <w:r w:rsidR="002B15A7">
        <w:t>,</w:t>
      </w:r>
      <w:r w:rsidR="004838FB" w:rsidRPr="004838FB">
        <w:t xml:space="preserve"> </w:t>
      </w:r>
      <w:r w:rsidR="009715B0">
        <w:t>za provedbu skraćenog stečajnog postupka</w:t>
      </w:r>
      <w:r>
        <w:t xml:space="preserve"> nad dužnikom </w:t>
      </w:r>
      <w:r w:rsidR="003A012D">
        <w:t>DESILO</w:t>
      </w:r>
      <w:r w:rsidR="004020C0">
        <w:t xml:space="preserve"> d.</w:t>
      </w:r>
      <w:r w:rsidR="007205B0">
        <w:t>o.o.,</w:t>
      </w:r>
      <w:r w:rsidR="003A012D">
        <w:t xml:space="preserve"> Igrane, Igrane 152, OIB: 55239653966</w:t>
      </w:r>
      <w:r w:rsidR="00523D28">
        <w:t xml:space="preserve">, </w:t>
      </w:r>
      <w:r>
        <w:t xml:space="preserve">dana </w:t>
      </w:r>
      <w:r w:rsidR="006F275C">
        <w:t>24. ožujka</w:t>
      </w:r>
      <w:r w:rsidR="004020C0">
        <w:t xml:space="preserve"> 2016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6F275C" w:rsidP="00706888" w:rsidR="006F275C">
      <w:pPr>
        <w:jc w:val="both"/>
      </w:pPr>
      <w:r>
        <w:t>P</w:t>
      </w:r>
      <w:r w:rsidR="003A012D">
        <w:t>redlagatelj je 3</w:t>
      </w:r>
      <w:r w:rsidR="002B15A7">
        <w:t>. prosinca</w:t>
      </w:r>
      <w:r>
        <w:t xml:space="preserve"> 2015</w:t>
      </w:r>
      <w:r w:rsidR="00B43A09">
        <w:t>. god</w:t>
      </w:r>
      <w:r w:rsidR="004020C0">
        <w:t>ine podnio zahtjev za provedbu</w:t>
      </w:r>
      <w:r w:rsidR="00B43A09">
        <w:t xml:space="preserve"> skraćenog stečajnog postupka</w:t>
      </w:r>
      <w:r w:rsidR="00C71571">
        <w:t xml:space="preserve"> nad dužnikom</w:t>
      </w:r>
      <w:r w:rsidR="003A012D" w:rsidRPr="003A012D">
        <w:t xml:space="preserve"> DESILO d.o.o., Igrane, Igrane 152, OIB: 55239653966</w:t>
      </w:r>
      <w:r w:rsidR="003A012D">
        <w:t>.</w:t>
      </w:r>
      <w:r w:rsidR="00C71571">
        <w:t xml:space="preserve"> </w:t>
      </w:r>
    </w:p>
    <w:p w:rsidRDefault="003A012D" w:rsidP="00706888" w:rsidR="003A012D">
      <w:pPr>
        <w:jc w:val="both"/>
      </w:pPr>
    </w:p>
    <w:p w:rsidRDefault="00950AA9" w:rsidP="00706888" w:rsidR="00C60F12">
      <w:pPr>
        <w:jc w:val="both"/>
      </w:pPr>
      <w:r>
        <w:t>Nako</w:t>
      </w:r>
      <w:r w:rsidR="004020C0">
        <w:t>n primanja zahtjeva za provedbu</w:t>
      </w:r>
      <w:r>
        <w:t xml:space="preserve"> skraćenog stečajnog postupka, </w:t>
      </w:r>
      <w:r w:rsidR="00C60F12">
        <w:t xml:space="preserve">sud </w:t>
      </w:r>
      <w:r w:rsidR="009715B0">
        <w:t>je u skladu s odredbom čl. 430</w:t>
      </w:r>
      <w:r w:rsidR="002B15A7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</w:t>
      </w:r>
      <w:r w:rsidR="00523D28">
        <w:t xml:space="preserve"> podatke </w:t>
      </w:r>
      <w:r w:rsidR="00C60F12">
        <w:t>iz sudskog registra za uvodno naznačenog dužnika.</w:t>
      </w:r>
    </w:p>
    <w:p w:rsidRDefault="00C60F12" w:rsidP="00706888" w:rsidR="00C60F12">
      <w:pPr>
        <w:jc w:val="both"/>
      </w:pPr>
    </w:p>
    <w:p w:rsidRDefault="004020C0" w:rsidP="004020C0" w:rsidR="004020C0" w:rsidRPr="004020C0">
      <w:pPr>
        <w:jc w:val="both"/>
      </w:pPr>
      <w:r w:rsidRPr="004020C0">
        <w:t xml:space="preserve">Pregledom i čitanjem povijesnog izvatka iz sudskog registra, utvrđeno je kako je rješenjem ovog suda poslovni broj: </w:t>
      </w:r>
      <w:r w:rsidR="003A012D" w:rsidRPr="003A012D">
        <w:t>St/Tt-1</w:t>
      </w:r>
      <w:r w:rsidR="003A012D">
        <w:t xml:space="preserve">5/9532-1 od 17.02.2016. godine, </w:t>
      </w:r>
      <w:r w:rsidRPr="004020C0">
        <w:t>nad uvodno naznačenim dužnikom pokrenut postupak brisanja iz sudskog registra.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lastRenderedPageBreak/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nema zaposlenih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u očevidniku redoslijeda osnova za plaćanje ima evidentirane neizvršene osnove za plaćanje u neprekinutom razdoblju od 120 dana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nisu ispunjene pretpostavke za pokretanje drugog postupka radi brisanja iz sudskog registra.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Iz navedenog proizlazi da nisu ispunjene pretpostavke za provedbu skraćenog stečajnog postupka</w:t>
      </w:r>
      <w:r w:rsidR="006F275C">
        <w:t xml:space="preserve"> jer je u međuvremenu već pokre</w:t>
      </w:r>
      <w:r w:rsidRPr="004020C0">
        <w:t>nut postupak brisanja iz sudskog registra za navedenog dužnika.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4020C0" w:rsidP="004020C0" w:rsidR="004020C0" w:rsidRPr="004020C0">
      <w:pPr>
        <w:jc w:val="both"/>
      </w:pPr>
    </w:p>
    <w:p w:rsidRDefault="00046239" w:rsidP="00706888" w:rsidR="00046239">
      <w:pPr>
        <w:jc w:val="both"/>
      </w:pPr>
    </w:p>
    <w:p w:rsidRDefault="00706888" w:rsidP="00950AA9" w:rsidR="00706888"/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6F275C">
        <w:t xml:space="preserve"> 24. ožujka </w:t>
      </w:r>
      <w:r w:rsidR="004020C0">
        <w:t>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04623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706888" w:rsidP="00706888" w:rsidR="00706888" w:rsidRPr="00046239"/>
    <w:p w:rsidRDefault="006567C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Lari Glavaš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dana primitka r</w:t>
      </w:r>
      <w:r w:rsidR="00C71571">
        <w:t>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54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23 ST-</w:t>
    </w:r>
    <w:r w:rsidR="006F275C">
      <w:t>2</w:t>
    </w:r>
    <w:r w:rsidR="001E2126">
      <w:t>5</w:t>
    </w:r>
    <w:r w:rsidR="003A012D">
      <w:t>51</w:t>
    </w:r>
    <w:r w:rsidR="0094571E">
      <w:t>/201</w:t>
    </w:r>
    <w:r w:rsidR="002B15A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6B36"/>
    <w:rsid w:val="000E520C"/>
    <w:rsid w:val="001E2126"/>
    <w:rsid w:val="0024279B"/>
    <w:rsid w:val="002A4B4D"/>
    <w:rsid w:val="002B15A7"/>
    <w:rsid w:val="003A012D"/>
    <w:rsid w:val="003B76E7"/>
    <w:rsid w:val="004020C0"/>
    <w:rsid w:val="004838FB"/>
    <w:rsid w:val="004A1B0C"/>
    <w:rsid w:val="005031FC"/>
    <w:rsid w:val="00507986"/>
    <w:rsid w:val="00523D28"/>
    <w:rsid w:val="005449A9"/>
    <w:rsid w:val="005B546F"/>
    <w:rsid w:val="006139CA"/>
    <w:rsid w:val="006567C9"/>
    <w:rsid w:val="006F275C"/>
    <w:rsid w:val="006F4CEE"/>
    <w:rsid w:val="00706888"/>
    <w:rsid w:val="007205B0"/>
    <w:rsid w:val="00720C7D"/>
    <w:rsid w:val="00772F42"/>
    <w:rsid w:val="00777C0E"/>
    <w:rsid w:val="007967D5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43A09"/>
    <w:rsid w:val="00B86D08"/>
    <w:rsid w:val="00BB288C"/>
    <w:rsid w:val="00C04ADA"/>
    <w:rsid w:val="00C60F12"/>
    <w:rsid w:val="00C71571"/>
    <w:rsid w:val="00C71DD2"/>
    <w:rsid w:val="00D006D7"/>
    <w:rsid w:val="00D52634"/>
    <w:rsid w:val="00E65544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B54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46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46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46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46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B54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46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46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46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46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2551</izvorni_sadrzaj>
    <derivirana_varijabla naziv="DomainObject.Predmet.Broj_1">2551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St-2551/2015</izvorni_sadrzaj>
    <derivirana_varijabla naziv="DomainObject.Predmet.OznakaBroj_1">St-2551/2015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DESILO, d.o.o. za usluge</izvorni_sadrzaj>
    <derivirana_varijabla naziv="DomainObject.Predmet.ProtustrankaFormated_1">  DESILO, d.o.o. za usluge</derivirana_varijabla>
  </DomainObject.Predmet.ProtustrankaFormated>
  <DomainObject.Predmet.ProtustrankaFormatedOIB>
    <izvorni_sadrzaj>  DESILO, d.o.o. za usluge, OIB 55239653966</izvorni_sadrzaj>
    <derivirana_varijabla naziv="DomainObject.Predmet.ProtustrankaFormatedOIB_1">  DESILO, d.o.o. za usluge, OIB 55239653966</derivirana_varijabla>
  </DomainObject.Predmet.ProtustrankaFormatedOIB>
  <DomainObject.Predmet.ProtustrankaFormatedWithAdress>
    <izvorni_sadrzaj> DESILO, d.o.o. za usluge, Igrane 152, 21327 Igrane</izvorni_sadrzaj>
    <derivirana_varijabla naziv="DomainObject.Predmet.ProtustrankaFormatedWithAdress_1"> DESILO, d.o.o. za usluge, Igrane 152, 21327 Igrane</derivirana_varijabla>
  </DomainObject.Predmet.ProtustrankaFormatedWithAdress>
  <DomainObject.Predmet.ProtustrankaFormatedWithAdressOIB>
    <izvorni_sadrzaj> DESILO, d.o.o. za usluge, OIB 55239653966, Igrane 152, 21327 Igrane</izvorni_sadrzaj>
    <derivirana_varijabla naziv="DomainObject.Predmet.ProtustrankaFormatedWithAdressOIB_1"> DESILO, d.o.o. za usluge, OIB 55239653966, Igrane 152, 21327 Igrane</derivirana_varijabla>
  </DomainObject.Predmet.ProtustrankaFormatedWithAdressOIB>
  <DomainObject.Predmet.ProtustrankaWithAdress>
    <izvorni_sadrzaj>DESILO, d.o.o. za usluge Igrane 152, 21327 Igrane</izvorni_sadrzaj>
    <derivirana_varijabla naziv="DomainObject.Predmet.ProtustrankaWithAdress_1">DESILO, d.o.o. za usluge Igrane 152, 21327 Igrane</derivirana_varijabla>
  </DomainObject.Predmet.ProtustrankaWithAdress>
  <DomainObject.Predmet.ProtustrankaWithAdressOIB>
    <izvorni_sadrzaj>DESILO, d.o.o. za usluge, OIB 55239653966, Igrane 152, 21327 Igrane</izvorni_sadrzaj>
    <derivirana_varijabla naziv="DomainObject.Predmet.ProtustrankaWithAdressOIB_1">DESILO, d.o.o. za usluge, OIB 55239653966, Igrane 152, 21327 Igrane</derivirana_varijabla>
  </DomainObject.Predmet.ProtustrankaWithAdressOIB>
  <DomainObject.Predmet.ProtustrankaNazivFormated>
    <izvorni_sadrzaj>DESILO, d.o.o. za usluge</izvorni_sadrzaj>
    <derivirana_varijabla naziv="DomainObject.Predmet.ProtustrankaNazivFormated_1">DESILO, d.o.o. za usluge</derivirana_varijabla>
  </DomainObject.Predmet.ProtustrankaNazivFormated>
  <DomainObject.Predmet.ProtustrankaNazivFormatedOIB>
    <izvorni_sadrzaj>DESILO, d.o.o. za usluge, OIB 55239653966</izvorni_sadrzaj>
    <derivirana_varijabla naziv="DomainObject.Predmet.ProtustrankaNazivFormatedOIB_1">DESILO, d.o.o. za usluge, OIB 55239653966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23398.16</izvorni_sadrzaj>
    <derivirana_varijabla naziv="DomainObject.Predmet.TrenutnaVrijednost_1">23398.16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DESILO, d.o.o. za usluge</item>
    </izvorni_sadrzaj>
    <derivirana_varijabla naziv="DomainObject.Predmet.ProtuStrankaListFormated_1">
      <item>DESILO, d.o.o. za usluge</item>
    </derivirana_varijabla>
  </DomainObject.Predmet.ProtuStrankaListFormated>
  <DomainObject.Predmet.ProtuStrankaListFormatedOIB>
    <izvorni_sadrzaj>
      <item>DESILO, d.o.o. za usluge, OIB 55239653966</item>
    </izvorni_sadrzaj>
    <derivirana_varijabla naziv="DomainObject.Predmet.ProtuStrankaListFormatedOIB_1">
      <item>DESILO, d.o.o. za usluge, OIB 55239653966</item>
    </derivirana_varijabla>
  </DomainObject.Predmet.ProtuStrankaListFormatedOIB>
  <DomainObject.Predmet.ProtuStrankaListFormatedWithAdress>
    <izvorni_sadrzaj>
      <item>DESILO, d.o.o. za usluge, Igrane 152, 21327 Igrane</item>
    </izvorni_sadrzaj>
    <derivirana_varijabla naziv="DomainObject.Predmet.ProtuStrankaListFormatedWithAdress_1">
      <item>DESILO, d.o.o. za usluge, Igrane 152, 21327 Igrane</item>
    </derivirana_varijabla>
  </DomainObject.Predmet.ProtuStrankaListFormatedWithAdress>
  <DomainObject.Predmet.ProtuStrankaListFormatedWithAdressOIB>
    <izvorni_sadrzaj>
      <item>DESILO, d.o.o. za usluge, OIB 55239653966, Igrane 152, 21327 Igrane</item>
    </izvorni_sadrzaj>
    <derivirana_varijabla naziv="DomainObject.Predmet.ProtuStrankaListFormatedWithAdressOIB_1">
      <item>DESILO, d.o.o. za usluge, OIB 55239653966, Igrane 152, 21327 Igrane</item>
    </derivirana_varijabla>
  </DomainObject.Predmet.ProtuStrankaListFormatedWithAdressOIB>
  <DomainObject.Predmet.ProtuStrankaListNazivFormated>
    <izvorni_sadrzaj>
      <item>DESILO, d.o.o. za usluge</item>
    </izvorni_sadrzaj>
    <derivirana_varijabla naziv="DomainObject.Predmet.ProtuStrankaListNazivFormated_1">
      <item>DESILO, d.o.o. za usluge</item>
    </derivirana_varijabla>
  </DomainObject.Predmet.ProtuStrankaListNazivFormated>
  <DomainObject.Predmet.ProtuStrankaListNazivFormatedOIB>
    <izvorni_sadrzaj>
      <item>DESILO, d.o.o. za usluge, OIB 55239653966</item>
    </izvorni_sadrzaj>
    <derivirana_varijabla naziv="DomainObject.Predmet.ProtuStrankaListNazivFormatedOIB_1">
      <item>DESILO, d.o.o. za usluge, OIB 55239653966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DESILO, d.o.o. za usluge</izvorni_sadrzaj>
    <derivirana_varijabla naziv="DomainObject.Predmet.ProtustrankaIDrugi_1">DESILO,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DESILO, d.o.o. za usluge, OIB 55239653966, Igrane 152, 21327 Igrane</izvorni_sadrzaj>
    <derivirana_varijabla naziv="DomainObject.Predmet.ProtustrankaIDrugiAdressOIB_1">DESILO, d.o.o. za usluge, OIB 55239653966, Igrane 152, 21327 Igrane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DESILO, d.o.o. za usluge</item>
      <item>FINANCIJSKA AGENCIJA, RC SPLIT</item>
    </izvorni_sadrzaj>
    <derivirana_varijabla naziv="DomainObject.Predmet.SudioniciListNaziv_1">
      <item>DESILO, d.o.o. za usluge</item>
      <item>FINANCIJSKA AGENCIJA, RC SPLIT</item>
    </derivirana_varijabla>
  </DomainObject.Predmet.SudioniciListNaziv>
  <DomainObject.Predmet.SudioniciListAdressOIB>
    <izvorni_sadrzaj>
      <item>DESILO, d.o.o. za usluge, OIB 55239653966, Igrane 152,21327 Igrane</item>
      <item>FINANCIJSKA AGENCIJA, RC SPLIT, OIB 85821130368, Mažuranićevo šetalište 24 b,21000 Split</item>
    </izvorni_sadrzaj>
    <derivirana_varijabla naziv="DomainObject.Predmet.SudioniciListAdressOIB_1">
      <item>DESILO, d.o.o. za usluge, OIB 55239653966, Igrane 152,21327 Igrane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55239653966</item>
      <item>, OIB 85821130368</item>
    </izvorni_sadrzaj>
    <derivirana_varijabla naziv="DomainObject.Predmet.SudioniciListNazivOIB_1">
      <item>, OIB 55239653966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378</properties:Words>
  <properties:Characters>1981</properties:Characters>
  <properties:Lines>83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2016-03-24T08:47:00Z</dcterms:created>
  <dc:creator>Lari Glavaš</dc:creator>
  <cp:lastModifiedBy>Lari Glavaš</cp:lastModifiedBy>
  <cp:lastPrinted>2015-12-04T07:24:00Z</cp:lastPrinted>
  <dcterms:modified xmlns:xsi="http://www.w3.org/2001/XMLSchema-instance" xsi:type="dcterms:W3CDTF">2016-03-24T10:59:00Z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