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ee5f" w14:paraId="3f5ee5f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0605B3" w:rsidP="007614EA" w:rsidR="007614EA" w:rsidRPr="00301EB9">
      <w:pPr>
        <w:jc w:val="both"/>
        <w:rPr>
          <w:color w:val="FF0000"/>
        </w:rPr>
      </w:pPr>
      <w:r w:rsidRPr="00C04406">
        <w:rPr>
          <w:color w:val="FF0000"/>
        </w:rPr>
        <w:t>U.T. UGOSTITELJSKI I TURISTIČKI MARKETING novinsko-nakladnička djelatnost d.o.o., OIB: 35347069312, Zagreb (Grad Zagreb), Prilaz Gjure Deželića 67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0605B3" w:rsidRPr="00C04406">
        <w:rPr>
          <w:color w:val="FF0000"/>
        </w:rPr>
        <w:t>U.T. UGOSTITELJSKI I TURISTIČKI MARKETING novinsko-nakladnička djelatnost d.o.o., OIB: 35347069312, Zagreb (Grad Zagreb), Prilaz Gjure Deželića 67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605B3" w:rsidP="000605B3" w:rsidR="000605B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605B3" w:rsidP="000605B3" w:rsidR="000605B3">
      <w:pPr>
        <w:ind w:firstLine="555"/>
        <w:jc w:val="both"/>
      </w:pPr>
    </w:p>
    <w:p w:rsidRDefault="000605B3" w:rsidP="000605B3" w:rsidR="000605B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605B3" w:rsidP="000605B3" w:rsidR="000605B3" w:rsidRPr="00E974B3">
      <w:pPr>
        <w:ind w:firstLine="709"/>
        <w:jc w:val="both"/>
      </w:pPr>
    </w:p>
    <w:p w:rsidRDefault="000605B3" w:rsidP="000605B3" w:rsidR="000605B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534.128,61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6335D" w:rsidR="00C6335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6335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6335D" w:rsidP="00E91121" w:rsidR="00C633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6335D" w:rsidP="00E91121" w:rsidR="00C633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6335D" w:rsidP="00E91121" w:rsidR="00C633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6335D" w:rsidP="00E91121" w:rsidR="00C633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A0363" w:rsidP="00C6335D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sectPr w:rsidR="0022158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35D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647CCE">
          <w:t>52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0605B3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D5C26"/>
    <w:rsid w:val="007E4F57"/>
    <w:rsid w:val="007E5AB4"/>
    <w:rsid w:val="007F66B5"/>
    <w:rsid w:val="008E3DD3"/>
    <w:rsid w:val="009055A4"/>
    <w:rsid w:val="009110DF"/>
    <w:rsid w:val="0093632C"/>
    <w:rsid w:val="00963A90"/>
    <w:rsid w:val="00982611"/>
    <w:rsid w:val="009E16F7"/>
    <w:rsid w:val="00AE4E1C"/>
    <w:rsid w:val="00B35B6D"/>
    <w:rsid w:val="00BA0363"/>
    <w:rsid w:val="00BB093B"/>
    <w:rsid w:val="00BF04E4"/>
    <w:rsid w:val="00C27928"/>
    <w:rsid w:val="00C6335D"/>
    <w:rsid w:val="00CC0183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St-2552/2016</izvorni_sadrzaj>
    <derivirana_varijabla naziv="DomainObject.Predmet.OznakaBroj_1">St-2552/2016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U.T. UGOSTITELJSKI I TURISTIČKI MARKETING novinsko-nakladnička djelatnost d.o.o.</izvorni_sadrzaj>
    <derivirana_varijabla naziv="DomainObject.Predmet.ProtustrankaFormated_1">  U.T. UGOSTITELJSKI I TURISTIČKI MARKETING novinsko-nakladnička djelatnost d.o.o.</derivirana_varijabla>
  </DomainObject.Predmet.ProtustrankaFormated>
  <DomainObject.Predmet.ProtustrankaFormatedOIB>
    <izvorni_sadrzaj>  U.T. UGOSTITELJSKI I TURISTIČKI MARKETING novinsko-nakladnička djelatnost d.o.o., OIB 35347069312</izvorni_sadrzaj>
    <derivirana_varijabla naziv="DomainObject.Predmet.ProtustrankaFormatedOIB_1">  U.T. UGOSTITELJSKI I TURISTIČKI MARKETING novinsko-nakladnička djelatnost d.o.o., OIB 35347069312</derivirana_varijabla>
  </DomainObject.Predmet.ProtustrankaFormatedOIB>
  <DomainObject.Predmet.ProtustrankaFormatedWithAdress>
    <izvorni_sadrzaj> U.T. UGOSTITELJSKI I TURISTIČKI MARKETING novinsko-nakladnička djelatnost d.o.o., Prilaz Gjure Deželića 67, 10000 Zagreb</izvorni_sadrzaj>
    <derivirana_varijabla naziv="DomainObject.Predmet.ProtustrankaFormatedWithAdress_1"> U.T. UGOSTITELJSKI I TURISTIČKI MARKETING novinsko-nakladnička djelatnost d.o.o., Prilaz Gjure Deželića 67, 10000 Zagreb</derivirana_varijabla>
  </DomainObject.Predmet.ProtustrankaFormatedWithAdress>
  <DomainObject.Predmet.ProtustrankaFormatedWithAdressOIB>
    <izvorni_sadrzaj> U.T. UGOSTITELJSKI I TURISTIČKI MARKETING novinsko-nakladnička djelatnost d.o.o., OIB 35347069312, Prilaz Gjure Deželića 67, 10000 Zagreb</izvorni_sadrzaj>
    <derivirana_varijabla naziv="DomainObject.Predmet.ProtustrankaFormatedWithAdressOIB_1"> U.T. UGOSTITELJSKI I TURISTIČKI MARKETING novinsko-nakladnička djelatnost d.o.o., OIB 35347069312, Prilaz Gjure Deželića 67, 10000 Zagreb</derivirana_varijabla>
  </DomainObject.Predmet.ProtustrankaFormatedWithAdressOIB>
  <DomainObject.Predmet.ProtustrankaWithAdress>
    <izvorni_sadrzaj>U.T. UGOSTITELJSKI I TURISTIČKI MARKETING novinsko-nakladnička djelatnost d.o.o. Prilaz Gjure Deželića 67, 10000 Zagreb</izvorni_sadrzaj>
    <derivirana_varijabla naziv="DomainObject.Predmet.ProtustrankaWithAdress_1">U.T. UGOSTITELJSKI I TURISTIČKI MARKETING novinsko-nakladnička djelatnost d.o.o. Prilaz Gjure Deželića 67, 10000 Zagreb</derivirana_varijabla>
  </DomainObject.Predmet.ProtustrankaWithAdress>
  <DomainObject.Predmet.ProtustrankaWithAdressOIB>
    <izvorni_sadrzaj>U.T. UGOSTITELJSKI I TURISTIČKI MARKETING novinsko-nakladnička djelatnost d.o.o., OIB 35347069312, Prilaz Gjure Deželića 67, 10000 Zagreb</izvorni_sadrzaj>
    <derivirana_varijabla naziv="DomainObject.Predmet.ProtustrankaWithAdressOIB_1">U.T. UGOSTITELJSKI I TURISTIČKI MARKETING novinsko-nakladnička djelatnost d.o.o., OIB 35347069312, Prilaz Gjure Deželića 67, 10000 Zagreb</derivirana_varijabla>
  </DomainObject.Predmet.ProtustrankaWithAdressOIB>
  <DomainObject.Predmet.ProtustrankaNazivFormated>
    <izvorni_sadrzaj>U.T. UGOSTITELJSKI I TURISTIČKI MARKETING novinsko-nakladnička djelatnost d.o.o.</izvorni_sadrzaj>
    <derivirana_varijabla naziv="DomainObject.Predmet.ProtustrankaNazivFormated_1">U.T. UGOSTITELJSKI I TURISTIČKI MARKETING novinsko-nakladnička djelatnost d.o.o.</derivirana_varijabla>
  </DomainObject.Predmet.ProtustrankaNazivFormated>
  <DomainObject.Predmet.ProtustrankaNazivFormatedOIB>
    <izvorni_sadrzaj>U.T. UGOSTITELJSKI I TURISTIČKI MARKETING novinsko-nakladnička djelatnost d.o.o., OIB 35347069312</izvorni_sadrzaj>
    <derivirana_varijabla naziv="DomainObject.Predmet.ProtustrankaNazivFormatedOIB_1">U.T. UGOSTITELJSKI I TURISTIČKI MARKETING novinsko-nakladnička djelatnost d.o.o., OIB 35347069312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Regionlni centar Zagreb; Silvana Jakuš</izvorni_sadrzaj>
    <derivirana_varijabla naziv="DomainObject.Predmet.StrankaFormated_1">  FINA Regionlni centar Zagreb; Silvana Jakuš</derivirana_varijabla>
  </DomainObject.Predmet.StrankaFormated>
  <DomainObject.Predmet.StrankaFormatedOIB>
    <izvorni_sadrzaj>  FINA Regionlni centar Zagreb, OIB 85821130368; Silvana Jakuš, OIB 22278168165</izvorni_sadrzaj>
    <derivirana_varijabla naziv="DomainObject.Predmet.StrankaFormatedOIB_1">  FINA Regionlni centar Zagreb, OIB 85821130368; Silvana Jakuš, OIB 22278168165</derivirana_varijabla>
  </DomainObject.Predmet.StrankaFormatedOIB>
  <DomainObject.Predmet.StrankaFormatedWithAdress>
    <izvorni_sadrzaj> FINA Regionlni centar Zagreb, Trg svibanjskih žrtava 1995. 1, 10000 Zagreb; Silvana Jakuš, Tratinska 67, 10000 Zagreb</izvorni_sadrzaj>
    <derivirana_varijabla naziv="DomainObject.Predmet.StrankaFormatedWithAdress_1"> FINA Regionlni centar Zagreb, Trg svibanjskih žrtava 1995. 1, 10000 Zagreb; Silvana Jakuš, Tratinska 67, 10000 Zagreb</derivirana_varijabla>
  </DomainObject.Predmet.StrankaFormatedWithAdress>
  <DomainObject.Predmet.StrankaFormatedWithAdressOIB>
    <izvorni_sadrzaj> FINA Regionlni centar Zagreb, OIB 85821130368, Trg svibanjskih žrtava 1995. 1, 10000 Zagreb; Silvana Jakuš, OIB 22278168165, Tratinska 67, 10000 Zagreb</izvorni_sadrzaj>
    <derivirana_varijabla naziv="DomainObject.Predmet.StrankaFormatedWithAdressOIB_1"> FINA Regionlni centar Zagreb, OIB 85821130368, Trg svibanjskih žrtava 1995. 1, 10000 Zagreb; Silvana Jakuš, OIB 22278168165, Tratinska 67, 10000 Zagreb</derivirana_varijabla>
  </DomainObject.Predmet.StrankaFormatedWithAdressOIB>
  <DomainObject.Predmet.StrankaWithAdress>
    <izvorni_sadrzaj>FINA Regionlni centar Zagreb Trg svibanjskih žrtava 1995. 1,10000 Zagreb,Silvana Jakuš Tratinska 67,10000 Zagreb</izvorni_sadrzaj>
    <derivirana_varijabla naziv="DomainObject.Predmet.StrankaWithAdress_1">FINA Regionlni centar Zagreb Trg svibanjskih žrtava 1995. 1,10000 Zagreb,Silvana Jakuš Tratinska 67,10000 Zagreb</derivirana_varijabla>
  </DomainObject.Predmet.StrankaWithAdress>
  <DomainObject.Predmet.StrankaWithAdressOIB>
    <izvorni_sadrzaj>FINA Regionlni centar Zagreb, OIB 85821130368, Trg svibanjskih žrtava 1995. 1,10000 Zagreb,Silvana Jakuš, OIB 22278168165, Tratinska 67,10000 Zagreb</izvorni_sadrzaj>
    <derivirana_varijabla naziv="DomainObject.Predmet.StrankaWithAdressOIB_1">FINA Regionlni centar Zagreb, OIB 85821130368, Trg svibanjskih žrtava 1995. 1,10000 Zagreb,Silvana Jakuš, OIB 22278168165, Tratinska 67,10000 Zagreb</derivirana_varijabla>
  </DomainObject.Predmet.StrankaWithAdressOIB>
  <DomainObject.Predmet.StrankaNazivFormated>
    <izvorni_sadrzaj>FINA Regionlni centar Zagreb,Silvana Jakuš</izvorni_sadrzaj>
    <derivirana_varijabla naziv="DomainObject.Predmet.StrankaNazivFormated_1">FINA Regionlni centar Zagreb,Silvana Jakuš</derivirana_varijabla>
  </DomainObject.Predmet.StrankaNazivFormated>
  <DomainObject.Predmet.StrankaNazivFormatedOIB>
    <izvorni_sadrzaj>FINA Regionlni centar Zagreb, OIB 85821130368,Silvana Jakuš, OIB 22278168165</izvorni_sadrzaj>
    <derivirana_varijabla naziv="DomainObject.Predmet.StrankaNazivFormatedOIB_1">FINA Regionlni centar Zagreb, OIB 85821130368,Silvana Jakuš, OIB 22278168165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Regionlni centar Zagreb</item>
      <item>Silvana Jakuš</item>
    </izvorni_sadrzaj>
    <derivirana_varijabla naziv="DomainObject.Predmet.StrankaListFormated_1">
      <item>FINA Regionlni centar Zagreb</item>
      <item>Silvana Jakuš</item>
    </derivirana_varijabla>
  </DomainObject.Predmet.StrankaListFormated>
  <DomainObject.Predmet.StrankaListFormatedOIB>
    <izvorni_sadrzaj>
      <item>FINA Regionlni centar Zagreb, OIB 85821130368</item>
      <item>Silvana Jakuš, OIB 22278168165</item>
    </izvorni_sadrzaj>
    <derivirana_varijabla naziv="DomainObject.Predmet.StrankaListFormatedOIB_1">
      <item>FINA Regionlni centar Zagreb, OIB 85821130368</item>
      <item>Silvana Jakuš, OIB 22278168165</item>
    </derivirana_varijabla>
  </DomainObject.Predmet.StrankaListFormatedOIB>
  <DomainObject.Predmet.StrankaListFormatedWithAdress>
    <izvorni_sadrzaj>
      <item>FINA Regionlni centar Zagreb, Trg svibanjskih žrtava 1995. 1, 10000 Zagreb</item>
      <item>Silvana Jakuš, Tratinska 67, 10000 Zagreb</item>
    </izvorni_sadrzaj>
    <derivirana_varijabla naziv="DomainObject.Predmet.StrankaListFormatedWithAdress_1">
      <item>FINA Regionlni centar Zagreb, Trg svibanjskih žrtava 1995. 1, 10000 Zagreb</item>
      <item>Silvana Jakuš, Tratinska 67, 10000 Zagreb</item>
    </derivirana_varijabla>
  </DomainObject.Predmet.StrankaListFormatedWithAdress>
  <DomainObject.Predmet.StrankaListFormatedWithAdressOIB>
    <izvorni_sadrzaj>
      <item>FINA Regionlni centar Zagreb, OIB 85821130368, Trg svibanjskih žrtava 1995. 1, 10000 Zagreb</item>
      <item>Silvana Jakuš, OIB 22278168165, Tratinska 67, 10000 Zagreb</item>
    </izvorni_sadrzaj>
    <derivirana_varijabla naziv="DomainObject.Predmet.StrankaListFormatedWithAdressOIB_1">
      <item>FINA Regionlni centar Zagreb, OIB 85821130368, Trg svibanjskih žrtava 1995. 1, 10000 Zagreb</item>
      <item>Silvana Jakuš, OIB 22278168165, Tratinska 67, 10000 Zagreb</item>
    </derivirana_varijabla>
  </DomainObject.Predmet.StrankaListFormatedWithAdressOIB>
  <DomainObject.Predmet.StrankaListNazivFormated>
    <izvorni_sadrzaj>
      <item>FINA Regionlni centar Zagreb</item>
      <item>Silvana Jakuš</item>
    </izvorni_sadrzaj>
    <derivirana_varijabla naziv="DomainObject.Predmet.StrankaListNazivFormated_1">
      <item>FINA Regionlni centar Zagreb</item>
      <item>Silvana Jakuš</item>
    </derivirana_varijabla>
  </DomainObject.Predmet.StrankaListNazivFormated>
  <DomainObject.Predmet.StrankaListNazivFormatedOIB>
    <izvorni_sadrzaj>
      <item>FINA Regionlni centar Zagreb, OIB 85821130368</item>
      <item>Silvana Jakuš, OIB 22278168165</item>
    </izvorni_sadrzaj>
    <derivirana_varijabla naziv="DomainObject.Predmet.StrankaListNazivFormatedOIB_1">
      <item>FINA Regionlni centar Zagreb, OIB 85821130368</item>
      <item>Silvana Jakuš, OIB 22278168165</item>
    </derivirana_varijabla>
  </DomainObject.Predmet.StrankaListNazivFormatedOIB>
  <DomainObject.Predmet.ProtuStrankaListFormated>
    <izvorni_sadrzaj>
      <item>U.T. UGOSTITELJSKI I TURISTIČKI MARKETING novinsko-nakladnička djelatnost d.o.o.</item>
    </izvorni_sadrzaj>
    <derivirana_varijabla naziv="DomainObject.Predmet.ProtuStrankaListFormated_1">
      <item>U.T. UGOSTITELJSKI I TURISTIČKI MARKETING novinsko-nakladnička djelatnost d.o.o.</item>
    </derivirana_varijabla>
  </DomainObject.Predmet.ProtuStrankaListFormated>
  <DomainObject.Predmet.ProtuStrankaListFormatedOIB>
    <izvorni_sadrzaj>
      <item>U.T. UGOSTITELJSKI I TURISTIČKI MARKETING novinsko-nakladnička djelatnost d.o.o., OIB 35347069312</item>
    </izvorni_sadrzaj>
    <derivirana_varijabla naziv="DomainObject.Predmet.ProtuStrankaListFormatedOIB_1">
      <item>U.T. UGOSTITELJSKI I TURISTIČKI MARKETING novinsko-nakladnička djelatnost d.o.o., OIB 35347069312</item>
    </derivirana_varijabla>
  </DomainObject.Predmet.ProtuStrankaListFormatedOIB>
  <DomainObject.Predmet.ProtuStrankaListFormatedWithAdress>
    <izvorni_sadrzaj>
      <item>U.T. UGOSTITELJSKI I TURISTIČKI MARKETING novinsko-nakladnička djelatnost d.o.o., Prilaz Gjure Deželića 67, 10000 Zagreb</item>
    </izvorni_sadrzaj>
    <derivirana_varijabla naziv="DomainObject.Predmet.ProtuStrankaListFormatedWithAdress_1">
      <item>U.T. UGOSTITELJSKI I TURISTIČKI MARKETING novinsko-nakladnička djelatnost d.o.o., Prilaz Gjure Deželića 67, 10000 Zagreb</item>
    </derivirana_varijabla>
  </DomainObject.Predmet.ProtuStrankaListFormatedWithAdress>
  <DomainObject.Predmet.ProtuStrankaListFormatedWithAdressOIB>
    <izvorni_sadrzaj>
      <item>U.T. UGOSTITELJSKI I TURISTIČKI MARKETING novinsko-nakladnička djelatnost d.o.o., OIB 35347069312, Prilaz Gjure Deželića 67, 10000 Zagreb</item>
    </izvorni_sadrzaj>
    <derivirana_varijabla naziv="DomainObject.Predmet.ProtuStrankaListFormatedWithAdressOIB_1">
      <item>U.T. UGOSTITELJSKI I TURISTIČKI MARKETING novinsko-nakladnička djelatnost d.o.o., OIB 35347069312, Prilaz Gjure Deželića 67, 10000 Zagreb</item>
    </derivirana_varijabla>
  </DomainObject.Predmet.ProtuStrankaListFormatedWithAdressOIB>
  <DomainObject.Predmet.ProtuStrankaListNazivFormated>
    <izvorni_sadrzaj>
      <item>U.T. UGOSTITELJSKI I TURISTIČKI MARKETING novinsko-nakladnička djelatnost d.o.o.</item>
    </izvorni_sadrzaj>
    <derivirana_varijabla naziv="DomainObject.Predmet.ProtuStrankaListNazivFormated_1">
      <item>U.T. UGOSTITELJSKI I TURISTIČKI MARKETING novinsko-nakladnička djelatnost d.o.o.</item>
    </derivirana_varijabla>
  </DomainObject.Predmet.ProtuStrankaListNazivFormated>
  <DomainObject.Predmet.ProtuStrankaListNazivFormatedOIB>
    <izvorni_sadrzaj>
      <item>U.T. UGOSTITELJSKI I TURISTIČKI MARKETING novinsko-nakladnička djelatnost d.o.o., OIB 35347069312</item>
    </izvorni_sadrzaj>
    <derivirana_varijabla naziv="DomainObject.Predmet.ProtuStrankaListNazivFormatedOIB_1">
      <item>U.T. UGOSTITELJSKI I TURISTIČKI MARKETING novinsko-nakladnička djelatnost d.o.o., OIB 35347069312</item>
    </derivirana_varijabla>
  </DomainObject.Predmet.ProtuStrankaListNazivFormatedOIB>
  <DomainObject.Predmet.OstaliListFormated>
    <izvorni_sadrzaj>
      <item>Silvana Jakuš</item>
      <item>RH MUP</item>
      <item>FINA</item>
    </izvorni_sadrzaj>
    <derivirana_varijabla naziv="DomainObject.Predmet.OstaliListFormated_1">
      <item>Silvana Jakuš</item>
      <item>RH MUP</item>
      <item>FINA</item>
    </derivirana_varijabla>
  </DomainObject.Predmet.OstaliListFormated>
  <DomainObject.Predmet.OstaliListFormatedOIB>
    <izvorni_sadrzaj>
      <item>Silvana Jakuš, OIB 22278168165</item>
      <item>RH MUP</item>
      <item>FINA, OIB 85821130368</item>
    </izvorni_sadrzaj>
    <derivirana_varijabla naziv="DomainObject.Predmet.OstaliListFormatedOIB_1">
      <item>Silvana Jakuš, OIB 22278168165</item>
      <item>RH MUP</item>
      <item>FINA, OIB 85821130368</item>
    </derivirana_varijabla>
  </DomainObject.Predmet.OstaliListFormatedOIB>
  <DomainObject.Predmet.OstaliListFormatedWithAdress>
    <izvorni_sadrzaj>
      <item>Silvana Jakuš, Tratinska 67, 10000 Zagreb</item>
      <item>RH MUP, Heinzelova 98, 10000 Zagreb</item>
      <item>FINA, Ul. grada Vukovara 70, 10000 Zagreb</item>
    </izvorni_sadrzaj>
    <derivirana_varijabla naziv="DomainObject.Predmet.OstaliListFormatedWithAdress_1">
      <item>Silvana Jakuš, Tratinska 67,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Silvana Jakuš, OIB 22278168165, Tratinska 67,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Silvana Jakuš, OIB 22278168165, Tratinska 67,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Silvana Jakuš</item>
      <item>RH MUP</item>
      <item>FINA</item>
    </izvorni_sadrzaj>
    <derivirana_varijabla naziv="DomainObject.Predmet.OstaliListNazivFormated_1">
      <item>Silvana Jakuš</item>
      <item>RH MUP</item>
      <item>FINA</item>
    </derivirana_varijabla>
  </DomainObject.Predmet.OstaliListNazivFormated>
  <DomainObject.Predmet.OstaliListNazivFormatedOIB>
    <izvorni_sadrzaj>
      <item>Silvana Jakuš, OIB 22278168165</item>
      <item>RH MUP</item>
      <item>FINA, OIB 85821130368</item>
    </izvorni_sadrzaj>
    <derivirana_varijabla naziv="DomainObject.Predmet.OstaliListNazivFormatedOIB_1">
      <item>Silvana Jakuš, OIB 22278168165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Regionlni centar Zagreb i dr.</izvorni_sadrzaj>
    <derivirana_varijabla naziv="DomainObject.Predmet.StrankaIDrugi_1">FINA Regionlni centar Zagreb i dr.</derivirana_varijabla>
  </DomainObject.Predmet.StrankaIDrugi>
  <DomainObject.Predmet.ProtustrankaIDrugi>
    <izvorni_sadrzaj>U.T. UGOSTITELJSKI I TURISTIČKI MARKETING novinsko-nakladnička djelatnost d.o.o.</izvorni_sadrzaj>
    <derivirana_varijabla naziv="DomainObject.Predmet.ProtustrankaIDrugi_1">U.T. UGOSTITELJSKI I TURISTIČKI MARKETING novinsko-nakladnička djelatnost d.o.o.</derivirana_varijabla>
  </DomainObject.Predmet.ProtustrankaIDrugi>
  <DomainObject.Predmet.StrankaIDrugiAdressOIB>
    <izvorni_sadrzaj>FINA Regionlni centar Zagreb, OIB 85821130368, Trg svibanjskih žrtava 1995. 1, 10000 Zagreb i dr.</izvorni_sadrzaj>
    <derivirana_varijabla naziv="DomainObject.Predmet.StrankaIDrugiAdressOIB_1">FINA Regionlni centar Zagreb, OIB 85821130368, Trg svibanjskih žrtava 1995. 1, 10000 Zagreb i dr.</derivirana_varijabla>
  </DomainObject.Predmet.StrankaIDrugiAdressOIB>
  <DomainObject.Predmet.ProtustrankaIDrugiAdressOIB>
    <izvorni_sadrzaj>U.T. UGOSTITELJSKI I TURISTIČKI MARKETING novinsko-nakladnička djelatnost d.o.o., OIB 35347069312, Prilaz Gjure Deželića 67, 10000 Zagreb</izvorni_sadrzaj>
    <derivirana_varijabla naziv="DomainObject.Predmet.ProtustrankaIDrugiAdressOIB_1">U.T. UGOSTITELJSKI I TURISTIČKI MARKETING novinsko-nakladnička djelatnost d.o.o., OIB 35347069312, Prilaz Gjure Deželića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Regionlni centar Zagreb</item>
      <item>U.T. UGOSTITELJSKI I TURISTIČKI MARKETING novinsko-nakladnička djelatnost d.o.o.</item>
      <item>Silvana Jakuš</item>
      <item>Silvana Jakuš</item>
      <item>RH MUP</item>
      <item>FINA</item>
    </izvorni_sadrzaj>
    <derivirana_varijabla naziv="DomainObject.Predmet.SudioniciListNaziv_1">
      <item>FINA Regionlni centar Zagreb</item>
      <item>U.T. UGOSTITELJSKI I TURISTIČKI MARKETING novinsko-nakladnička djelatnost d.o.o.</item>
      <item>Silvana Jakuš</item>
      <item>Silvana Jakuš</item>
      <item>RH MUP</item>
      <item>FINA</item>
    </derivirana_varijabla>
  </DomainObject.Predmet.SudioniciListNaziv>
  <DomainObject.Predmet.SudioniciListAdressOIB>
    <izvorni_sadrzaj>
      <item>FINA Regionlni centar Zagreb, OIB 85821130368, Trg svibanjskih žrtava 1995. 1,10000 Zagreb</item>
      <item>U.T. UGOSTITELJSKI I TURISTIČKI MARKETING novinsko-nakladnička djelatnost d.o.o., OIB 35347069312, Prilaz Gjure Deželića 67,10000 Zagreb</item>
      <item>Silvana Jakuš, OIB 22278168165, Tratinska 67,10000 Zagreb</item>
      <item>Silvana Jakuš, OIB 22278168165, Tratinska 67,10000 Zagreb</item>
      <item>RH MUP, Heinzelova 98,10000 Zagreb</item>
      <item>FINA, OIB 85821130368, Ul. grada Vukovara 70,10000 Zagreb</item>
    </izvorni_sadrzaj>
    <derivirana_varijabla naziv="DomainObject.Predmet.SudioniciListAdressOIB_1">
      <item>FINA Regionlni centar Zagreb, OIB 85821130368, Trg svibanjskih žrtava 1995. 1,10000 Zagreb</item>
      <item>U.T. UGOSTITELJSKI I TURISTIČKI MARKETING novinsko-nakladnička djelatnost d.o.o., OIB 35347069312, Prilaz Gjure Deželića 67,10000 Zagreb</item>
      <item>Silvana Jakuš, OIB 22278168165, Tratinska 67,10000 Zagreb</item>
      <item>Silvana Jakuš, OIB 22278168165, Tratinska 67,10000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35347069312</item>
      <item>, OIB 22278168165</item>
      <item>, OIB 22278168165</item>
      <item>, OIB null</item>
      <item>, OIB 85821130368</item>
    </izvorni_sadrzaj>
    <derivirana_varijabla naziv="DomainObject.Predmet.SudioniciListNazivOIB_1">
      <item>, OIB 85821130368</item>
      <item>, OIB 35347069312</item>
      <item>, OIB 22278168165</item>
      <item>, OIB 22278168165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2199</properties:Characters>
  <properties:Lines>69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2017-08-29T06:03:00Z</dcterms:created>
  <dc:creator>nribaric</dc:creator>
  <cp:lastModifiedBy>Jadranka Zelić</cp:lastModifiedBy>
  <cp:lastPrinted>2017-08-29T06:06:00Z</cp:lastPrinted>
  <dcterms:modified xmlns:xsi="http://www.w3.org/2001/XMLSchema-instance" xsi:type="dcterms:W3CDTF">2017-08-29T06:11:00Z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