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32ffd" w14:paraId="b232ffd" w:rsidRDefault="00D62995" w:rsidP="00174D84" w:rsidR="000B78BD" w:rsidRPr="00846A2D">
      <w:pPr>
        <w15:collapsed w:val="false"/>
      </w:pPr>
      <w:bookmarkStart w:name="_GoBack" w:id="0"/>
      <w:bookmarkEnd w:id="0"/>
      <w:r>
        <w:t xml:space="preserve">   </w:t>
      </w:r>
      <w:r w:rsidRPr="00824C20"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tbl>
      <w:tblPr>
        <w:tblW w:type="auto" w:w="0"/>
        <w:tblLook w:val="01E0" w:noVBand="0" w:noHBand="0" w:lastColumn="1" w:firstColumn="1" w:lastRow="1" w:firstRow="1"/>
      </w:tblPr>
      <w:tblGrid>
        <w:gridCol w:w="2988"/>
      </w:tblGrid>
      <w:tr w:rsidTr="00A617F9" w:rsidR="00846A2D" w:rsidRPr="00846A2D">
        <w:tc>
          <w:tcPr>
            <w:tcW w:type="dxa" w:w="2988"/>
            <w:shd w:fill="auto" w:color="auto" w:val="clear"/>
          </w:tcPr>
          <w:p w:rsidRDefault="000B78BD" w:rsidP="000B78BD" w:rsidR="000B78BD" w:rsidRPr="00846A2D">
            <w:r w:rsidRPr="00846A2D">
              <w:rPr>
                <w:bCs/>
              </w:rPr>
              <w:t>REPUBLIKA HRVATSKA</w:t>
            </w:r>
            <w:r w:rsidRPr="00846A2D">
              <w:t xml:space="preserve"> </w:t>
            </w:r>
          </w:p>
          <w:p w:rsidRDefault="00682812" w:rsidP="000B78BD" w:rsidR="000B78BD" w:rsidRPr="00846A2D">
            <w:r w:rsidRPr="00846A2D">
              <w:t xml:space="preserve">  </w:t>
            </w:r>
            <w:r w:rsidR="000B78BD" w:rsidRPr="00846A2D">
              <w:t>Trgovački sud u Zagrebu</w:t>
            </w:r>
          </w:p>
          <w:p w:rsidRDefault="00682812" w:rsidP="00A617F9" w:rsidR="000B78BD" w:rsidRPr="00846A2D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846A2D">
              <w:rPr>
                <w:b w:val="false"/>
                <w:sz w:val="24"/>
              </w:rPr>
              <w:t xml:space="preserve">    </w:t>
            </w:r>
            <w:r w:rsidR="000B78BD" w:rsidRPr="00846A2D">
              <w:rPr>
                <w:b w:val="false"/>
                <w:sz w:val="24"/>
              </w:rPr>
              <w:t>Zagreb, Amruševa 2/II</w:t>
            </w:r>
          </w:p>
        </w:tc>
      </w:tr>
    </w:tbl>
    <w:p w:rsidRDefault="00104D14" w:rsidP="00104D14" w:rsidR="00104D14" w:rsidRPr="00846A2D">
      <w:pPr>
        <w:jc w:val="center"/>
      </w:pPr>
      <w:r w:rsidRPr="00846A2D">
        <w:t xml:space="preserve">R E P U B L I K A   H R V A T S K A </w:t>
      </w:r>
    </w:p>
    <w:p w:rsidRDefault="00104D14" w:rsidP="00104D14" w:rsidR="00104D14" w:rsidRPr="00846A2D"/>
    <w:p w:rsidRDefault="00174D84" w:rsidP="00174D84" w:rsidR="00174D84" w:rsidRPr="00846A2D">
      <w:pPr>
        <w:jc w:val="center"/>
      </w:pPr>
      <w:r w:rsidRPr="00846A2D">
        <w:t>R J E Š E NJ E</w:t>
      </w:r>
    </w:p>
    <w:p w:rsidRDefault="00174D84" w:rsidP="00174D84" w:rsidR="00174D84" w:rsidRPr="00846A2D">
      <w:pPr>
        <w:jc w:val="center"/>
      </w:pPr>
    </w:p>
    <w:p w:rsidRDefault="00174D84" w:rsidP="008B0C70" w:rsidR="00174D84" w:rsidRPr="00846A2D">
      <w:pPr>
        <w:ind w:firstLine="708"/>
        <w:jc w:val="both"/>
      </w:pPr>
      <w:r w:rsidRPr="00846A2D">
        <w:tab/>
      </w:r>
      <w:r w:rsidR="00393023" w:rsidRPr="00846A2D">
        <w:t>Trgovački sud u Zagrebu, po sucu Nikoli Ribarić, u predstečajnom postupku u povodu prijedloga dužnika MIKROKLIMA društvo s ograničenom odgovornošću za trgovinu i usluge, Zagreb (Grad Zagreb), Rapska 46/a, OIB: 15542378415, dana 29. svibnja 2018. godine</w:t>
      </w:r>
    </w:p>
    <w:p w:rsidRDefault="00174D84" w:rsidP="00174D84" w:rsidR="00174D84" w:rsidRPr="00846A2D">
      <w:pPr>
        <w:jc w:val="center"/>
      </w:pPr>
      <w:r w:rsidRPr="00846A2D">
        <w:t>r i j e š i o  j e</w:t>
      </w:r>
    </w:p>
    <w:p w:rsidRDefault="00174D84" w:rsidP="00174D84" w:rsidR="00174D84" w:rsidRPr="00846A2D">
      <w:pPr>
        <w:jc w:val="center"/>
      </w:pPr>
    </w:p>
    <w:p w:rsidRDefault="00174D84" w:rsidP="00174D84" w:rsidR="00FE7898" w:rsidRPr="00846A2D">
      <w:pPr>
        <w:jc w:val="both"/>
      </w:pPr>
      <w:r w:rsidRPr="00846A2D">
        <w:tab/>
      </w:r>
      <w:r w:rsidR="00620373" w:rsidRPr="00846A2D">
        <w:t xml:space="preserve">Nalaže se </w:t>
      </w:r>
      <w:r w:rsidR="001E3B33" w:rsidRPr="00846A2D">
        <w:t>o</w:t>
      </w:r>
      <w:r w:rsidR="00A31730" w:rsidRPr="00846A2D">
        <w:t>dvjetnicima iz JUJNOVIĆ LUČIĆ MARKOVIĆ Odvjetničko društvo javno trgovačko društvo</w:t>
      </w:r>
      <w:r w:rsidR="009565A5" w:rsidRPr="00846A2D">
        <w:t>, Zagreb</w:t>
      </w:r>
      <w:r w:rsidR="00620373" w:rsidRPr="00846A2D">
        <w:t xml:space="preserve">, </w:t>
      </w:r>
      <w:r w:rsidR="009565A5" w:rsidRPr="00846A2D">
        <w:t xml:space="preserve">Strojarska cesta 20, </w:t>
      </w:r>
      <w:r w:rsidR="00E3569F" w:rsidRPr="00846A2D">
        <w:t>da u roku 8</w:t>
      </w:r>
      <w:r w:rsidR="00146027" w:rsidRPr="00846A2D">
        <w:t xml:space="preserve"> dana, računajući od </w:t>
      </w:r>
      <w:r w:rsidR="00E3569F" w:rsidRPr="00846A2D">
        <w:t xml:space="preserve">dostave </w:t>
      </w:r>
      <w:r w:rsidR="004E5405" w:rsidRPr="00846A2D">
        <w:t>ovog rješenja, dostavi</w:t>
      </w:r>
      <w:r w:rsidR="00146027" w:rsidRPr="00846A2D">
        <w:t xml:space="preserve"> sudu, pozivom na gornji broj predmeta:</w:t>
      </w:r>
    </w:p>
    <w:p w:rsidRDefault="00FE7898" w:rsidP="00174D84" w:rsidR="00FE7898" w:rsidRPr="00846A2D">
      <w:pPr>
        <w:jc w:val="both"/>
      </w:pPr>
    </w:p>
    <w:p w:rsidRDefault="00174D84" w:rsidP="009565A5" w:rsidR="00174D84" w:rsidRPr="00846A2D">
      <w:pPr>
        <w:numPr>
          <w:ilvl w:val="0"/>
          <w:numId w:val="2"/>
        </w:numPr>
        <w:jc w:val="both"/>
      </w:pPr>
      <w:r w:rsidRPr="00846A2D">
        <w:t xml:space="preserve">urednu punomoć za zastupanje </w:t>
      </w:r>
      <w:r w:rsidR="009565A5" w:rsidRPr="00846A2D">
        <w:t xml:space="preserve">predstečajnog dužnika MIKROKLIMA društvo s ograničenom odgovornošću za trgovinu i usluge, Zagreb (Grad Zagreb), Rapska 46/a, OIB: 15542378415, </w:t>
      </w:r>
      <w:r w:rsidR="00616ED3" w:rsidRPr="00846A2D">
        <w:t>u</w:t>
      </w:r>
      <w:r w:rsidRPr="00846A2D">
        <w:t xml:space="preserve"> ovom postupku </w:t>
      </w:r>
      <w:r w:rsidR="00146027" w:rsidRPr="00846A2D">
        <w:t>obzirom da ista ni</w:t>
      </w:r>
      <w:r w:rsidR="00620373" w:rsidRPr="00846A2D">
        <w:t>je priložena</w:t>
      </w:r>
      <w:r w:rsidR="004E5405" w:rsidRPr="00846A2D">
        <w:t xml:space="preserve"> </w:t>
      </w:r>
      <w:r w:rsidR="009565A5" w:rsidRPr="00846A2D">
        <w:t xml:space="preserve">uz </w:t>
      </w:r>
      <w:r w:rsidR="00D301A2" w:rsidRPr="00846A2D">
        <w:t>Prijedlog za otvaranje predstečajnog postupka podnesenog 28. svibnja</w:t>
      </w:r>
      <w:r w:rsidR="004E5405" w:rsidRPr="00846A2D">
        <w:t xml:space="preserve"> 2018.</w:t>
      </w:r>
    </w:p>
    <w:p w:rsidRDefault="00FE7898" w:rsidP="00FE7898" w:rsidR="00FE7898" w:rsidRPr="00846A2D">
      <w:pPr>
        <w:jc w:val="both"/>
      </w:pPr>
    </w:p>
    <w:p w:rsidRDefault="00FE7898" w:rsidP="00146027" w:rsidR="00FE7898" w:rsidRPr="00846A2D">
      <w:pPr>
        <w:ind w:firstLine="348" w:left="360"/>
        <w:jc w:val="both"/>
      </w:pPr>
      <w:r w:rsidRPr="00846A2D">
        <w:t>ili</w:t>
      </w:r>
    </w:p>
    <w:p w:rsidRDefault="00FE7898" w:rsidP="00FE7898" w:rsidR="00FE7898" w:rsidRPr="00846A2D">
      <w:pPr>
        <w:ind w:left="360"/>
        <w:jc w:val="both"/>
      </w:pPr>
    </w:p>
    <w:p w:rsidRDefault="00FE7898" w:rsidP="00FE7898" w:rsidR="001E3B33" w:rsidRPr="00846A2D">
      <w:pPr>
        <w:numPr>
          <w:ilvl w:val="0"/>
          <w:numId w:val="2"/>
        </w:numPr>
        <w:jc w:val="both"/>
      </w:pPr>
      <w:r w:rsidRPr="00846A2D">
        <w:t xml:space="preserve">odobrenje </w:t>
      </w:r>
      <w:r w:rsidR="001E3B33" w:rsidRPr="00846A2D">
        <w:t>predstečajnog dužnika MIKROKLIMA društvo s ograničenom odgovornošću za trgovinu i usluge, Zagreb (Grad Zagreb), Rapska 46/a, OIB: 15542378415</w:t>
      </w:r>
      <w:r w:rsidR="00E3569F" w:rsidRPr="00846A2D">
        <w:t xml:space="preserve"> </w:t>
      </w:r>
      <w:r w:rsidR="00616ED3" w:rsidRPr="00846A2D">
        <w:t xml:space="preserve">za pravne radnje koje </w:t>
      </w:r>
      <w:r w:rsidR="001E3B33" w:rsidRPr="00846A2D">
        <w:t>su</w:t>
      </w:r>
      <w:r w:rsidR="00616ED3" w:rsidRPr="00846A2D">
        <w:t xml:space="preserve"> u nj</w:t>
      </w:r>
      <w:r w:rsidR="00E3569F" w:rsidRPr="00846A2D">
        <w:t>ihovo</w:t>
      </w:r>
      <w:r w:rsidR="00616ED3" w:rsidRPr="00846A2D">
        <w:t xml:space="preserve"> ime poduze</w:t>
      </w:r>
      <w:r w:rsidR="001E3B33" w:rsidRPr="00846A2D">
        <w:t>li odvjetnicia iz JUJNOVIĆ LUČIĆ MARKOVIĆ Odvjetničko društvo javno trgovačko društvo, Zagreb, Strojarska cesta 20</w:t>
      </w:r>
    </w:p>
    <w:p w:rsidRDefault="004A1B14" w:rsidP="004A1B14" w:rsidR="004A1B14" w:rsidRPr="00846A2D">
      <w:pPr>
        <w:ind w:left="360"/>
        <w:jc w:val="both"/>
      </w:pPr>
    </w:p>
    <w:p w:rsidRDefault="00FE7898" w:rsidP="00104D14" w:rsidR="00FE7898" w:rsidRPr="00846A2D">
      <w:pPr>
        <w:ind w:firstLine="708"/>
        <w:jc w:val="both"/>
      </w:pPr>
      <w:r w:rsidRPr="00846A2D">
        <w:t xml:space="preserve">Ukoliko u </w:t>
      </w:r>
      <w:r w:rsidR="00146027" w:rsidRPr="00846A2D">
        <w:t>zadanom</w:t>
      </w:r>
      <w:r w:rsidRPr="00846A2D">
        <w:t xml:space="preserve"> roku ne bude </w:t>
      </w:r>
      <w:r w:rsidR="004A1B14" w:rsidRPr="00846A2D">
        <w:t>udovoljeno traženju suda</w:t>
      </w:r>
      <w:r w:rsidRPr="00846A2D">
        <w:t xml:space="preserve">, postupit će se u skladu s čl. </w:t>
      </w:r>
      <w:smartTag w:element="metricconverter" w:uri="urn:schemas-microsoft-com:office:smarttags">
        <w:smartTagPr>
          <w:attr w:val="98 st" w:name="ProductID"/>
        </w:smartTagPr>
        <w:r w:rsidRPr="00846A2D">
          <w:t>98 st</w:t>
        </w:r>
      </w:smartTag>
      <w:r w:rsidRPr="00846A2D">
        <w:t>. 4</w:t>
      </w:r>
      <w:r w:rsidR="00E3569F" w:rsidRPr="00846A2D">
        <w:t>.</w:t>
      </w:r>
      <w:r w:rsidR="001E3B33" w:rsidRPr="00846A2D">
        <w:t xml:space="preserve"> </w:t>
      </w:r>
      <w:r w:rsidRPr="00846A2D">
        <w:t xml:space="preserve">Zakona o parničnom postupku. </w:t>
      </w:r>
    </w:p>
    <w:p w:rsidRDefault="00FE7898" w:rsidP="00DD2D6B" w:rsidR="00FE7898" w:rsidRPr="00846A2D">
      <w:pPr>
        <w:jc w:val="both"/>
      </w:pPr>
      <w:r w:rsidRPr="00846A2D">
        <w:tab/>
      </w:r>
    </w:p>
    <w:p w:rsidRDefault="003E29A3" w:rsidP="004A1B14" w:rsidR="003E29A3">
      <w:pPr>
        <w:ind w:firstLine="360"/>
        <w:jc w:val="center"/>
      </w:pPr>
    </w:p>
    <w:p w:rsidRDefault="004A1B14" w:rsidP="004A1B14" w:rsidR="00174D84" w:rsidRPr="00846A2D">
      <w:pPr>
        <w:ind w:firstLine="360"/>
        <w:jc w:val="center"/>
      </w:pPr>
      <w:r w:rsidRPr="00846A2D">
        <w:t xml:space="preserve">U </w:t>
      </w:r>
      <w:r w:rsidR="00FE7898" w:rsidRPr="00846A2D">
        <w:t>Zagreb</w:t>
      </w:r>
      <w:r w:rsidRPr="00846A2D">
        <w:t>u</w:t>
      </w:r>
      <w:r w:rsidR="00174D84" w:rsidRPr="00846A2D">
        <w:t xml:space="preserve">, </w:t>
      </w:r>
      <w:r w:rsidR="004E5405" w:rsidRPr="00846A2D">
        <w:t>2</w:t>
      </w:r>
      <w:r w:rsidR="001E3B33" w:rsidRPr="00846A2D">
        <w:t>9</w:t>
      </w:r>
      <w:r w:rsidR="00146027" w:rsidRPr="00846A2D">
        <w:t xml:space="preserve">. </w:t>
      </w:r>
      <w:r w:rsidR="004E5405" w:rsidRPr="00846A2D">
        <w:t>svibnja</w:t>
      </w:r>
      <w:r w:rsidR="00620373" w:rsidRPr="00846A2D">
        <w:t xml:space="preserve"> </w:t>
      </w:r>
      <w:r w:rsidR="004E5405" w:rsidRPr="00846A2D">
        <w:t>2018</w:t>
      </w:r>
      <w:r w:rsidR="00174D84" w:rsidRPr="00846A2D">
        <w:t>.</w:t>
      </w:r>
    </w:p>
    <w:p w:rsidRDefault="00FE7898" w:rsidP="00174D84" w:rsidR="00146027" w:rsidRPr="00846A2D">
      <w:pPr>
        <w:jc w:val="center"/>
      </w:pPr>
      <w:r w:rsidRPr="00846A2D">
        <w:tab/>
      </w:r>
      <w:r w:rsidRPr="00846A2D">
        <w:tab/>
      </w:r>
      <w:r w:rsidRPr="00846A2D">
        <w:tab/>
      </w:r>
      <w:r w:rsidRPr="00846A2D">
        <w:tab/>
      </w:r>
      <w:r w:rsidRPr="00846A2D">
        <w:tab/>
      </w:r>
      <w:r w:rsidRPr="00846A2D">
        <w:tab/>
        <w:t xml:space="preserve">      </w:t>
      </w:r>
      <w:r w:rsidRPr="00846A2D">
        <w:tab/>
      </w:r>
      <w:r w:rsidRPr="00846A2D">
        <w:tab/>
        <w:t xml:space="preserve">  </w:t>
      </w:r>
    </w:p>
    <w:p w:rsidRDefault="003E29A3" w:rsidP="00E7187D" w:rsidR="003E29A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E29A3" w:rsidP="00E7187D" w:rsidR="003E29A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3E29A3" w:rsidP="00E7187D" w:rsidR="003E29A3">
      <w:pPr>
        <w:ind w:firstLine="708" w:left="4248"/>
      </w:pPr>
      <w:r>
        <w:t>Za točnost otpravka – ovlašteni službenik:</w:t>
      </w:r>
    </w:p>
    <w:p w:rsidRDefault="003E29A3" w:rsidP="00E7187D" w:rsidR="003E29A3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Maja Hajtek</w:t>
      </w:r>
    </w:p>
    <w:p w:rsidRDefault="003E29A3" w:rsidP="00174D84" w:rsidR="003E29A3"/>
    <w:p w:rsidRDefault="003E29A3" w:rsidP="00174D84" w:rsidR="003E29A3"/>
    <w:p w:rsidRDefault="003E29A3" w:rsidP="00174D84" w:rsidR="003E29A3"/>
    <w:p w:rsidRDefault="003E29A3" w:rsidP="00174D84" w:rsidR="003E29A3"/>
    <w:p w:rsidRDefault="00174D84" w:rsidP="00174D84" w:rsidR="00174D84" w:rsidRPr="00846A2D">
      <w:r w:rsidRPr="00846A2D">
        <w:t>Uputa o pravnom lijeku:</w:t>
      </w:r>
    </w:p>
    <w:p w:rsidRDefault="00174D84" w:rsidP="003E29A3" w:rsidR="001E3B33" w:rsidRPr="00846A2D">
      <w:pPr>
        <w:jc w:val="both"/>
      </w:pPr>
      <w:r w:rsidRPr="00846A2D">
        <w:t>Protiv ovog rješenja nije dopuštena žalba.</w:t>
      </w:r>
      <w:r w:rsidRPr="00846A2D">
        <w:tab/>
      </w:r>
    </w:p>
    <w:sectPr w:rsidSect="00BE0C5D" w:rsidR="001E3B33" w:rsidRPr="00846A2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495D" w:rsidR="0044495D">
      <w:r>
        <w:separator/>
      </w:r>
    </w:p>
  </w:endnote>
  <w:endnote w:id="0" w:type="continuationSeparator">
    <w:p w:rsidRDefault="0044495D" w:rsidR="004449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495D" w:rsidR="0044495D">
      <w:r>
        <w:separator/>
      </w:r>
    </w:p>
  </w:footnote>
  <w:footnote w:id="0" w:type="continuationSeparator">
    <w:p w:rsidRDefault="0044495D" w:rsidR="004449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6ED3" w:rsidP="00BE0C5D" w:rsidR="00616E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16ED3" w:rsidR="00616E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6ED3" w:rsidP="00BE0C5D" w:rsidR="00616E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29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16ED3" w:rsidP="00BE0C5D" w:rsidR="00616ED3">
    <w:pPr>
      <w:pStyle w:val="Zaglavlje"/>
      <w:jc w:val="right"/>
    </w:pPr>
    <w:r>
      <w:t>68. P-4288/00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2995" w:rsidP="00D62995" w:rsidR="00D62995" w:rsidRPr="00846A2D">
    <w:pPr>
      <w:pStyle w:val="Zaglavlje"/>
      <w:jc w:val="right"/>
    </w:pPr>
    <w:r w:rsidRPr="00846A2D">
      <w:t>72. St-1379/2018</w:t>
    </w:r>
    <w:r>
      <w:t xml:space="preserve"> - 3</w:t>
    </w:r>
  </w:p>
  <w:p w:rsidRDefault="00D62995" w:rsidR="00D62995">
    <w:pPr>
      <w:pStyle w:val="Zaglavlje"/>
    </w:pPr>
  </w:p>
  <w:p w:rsidRDefault="00682812" w:rsidR="0068281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693058"/>
    <w:multiLevelType w:val="hybridMultilevel"/>
    <w:tmpl w:val="D5360BCC"/>
    <w:lvl w:tplc="8B0CE56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84B45FF"/>
    <w:multiLevelType w:val="hybridMultilevel"/>
    <w:tmpl w:val="BCE405DC"/>
    <w:lvl w:tplc="FBDCC928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4D84"/>
    <w:rsid w:val="00050654"/>
    <w:rsid w:val="00074CCC"/>
    <w:rsid w:val="00083281"/>
    <w:rsid w:val="000A38E2"/>
    <w:rsid w:val="000B78BD"/>
    <w:rsid w:val="00104D14"/>
    <w:rsid w:val="00127F1C"/>
    <w:rsid w:val="00146027"/>
    <w:rsid w:val="00174D84"/>
    <w:rsid w:val="0018333D"/>
    <w:rsid w:val="001E3B33"/>
    <w:rsid w:val="002018FC"/>
    <w:rsid w:val="00216116"/>
    <w:rsid w:val="00250473"/>
    <w:rsid w:val="002C665E"/>
    <w:rsid w:val="00393023"/>
    <w:rsid w:val="003E29A3"/>
    <w:rsid w:val="0044495D"/>
    <w:rsid w:val="004613B7"/>
    <w:rsid w:val="004A1B14"/>
    <w:rsid w:val="004E5405"/>
    <w:rsid w:val="004E7987"/>
    <w:rsid w:val="004F130E"/>
    <w:rsid w:val="005203A6"/>
    <w:rsid w:val="00584C18"/>
    <w:rsid w:val="00616ED3"/>
    <w:rsid w:val="00620373"/>
    <w:rsid w:val="0062345C"/>
    <w:rsid w:val="0063779F"/>
    <w:rsid w:val="00682812"/>
    <w:rsid w:val="00846A2D"/>
    <w:rsid w:val="008B0C70"/>
    <w:rsid w:val="009565A5"/>
    <w:rsid w:val="00965E36"/>
    <w:rsid w:val="00A31730"/>
    <w:rsid w:val="00A617F9"/>
    <w:rsid w:val="00A83780"/>
    <w:rsid w:val="00AC6A1D"/>
    <w:rsid w:val="00BD5821"/>
    <w:rsid w:val="00BE0C5D"/>
    <w:rsid w:val="00D301A2"/>
    <w:rsid w:val="00D62995"/>
    <w:rsid w:val="00DD2D6B"/>
    <w:rsid w:val="00E3569F"/>
    <w:rsid w:val="00F52520"/>
    <w:rsid w:val="00F7288D"/>
    <w:rsid w:val="00FE7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4D84"/>
    <w:rPr>
      <w:sz w:val="24"/>
      <w:szCs w:val="24"/>
    </w:rPr>
  </w:style>
  <w:style w:styleId="Naslov2" w:type="paragraph">
    <w:name w:val="heading 2"/>
    <w:basedOn w:val="Normal"/>
    <w:next w:val="Normal"/>
    <w:qFormat/>
    <w:rsid w:val="00174D84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4D8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4D84"/>
  </w:style>
  <w:style w:styleId="Podnoje" w:type="paragraph">
    <w:name w:val="footer"/>
    <w:basedOn w:val="Normal"/>
    <w:rsid w:val="00174D84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0B78B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AC6A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C6A1D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D6299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29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29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29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29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29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3E29A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3E29A3"/>
    <w:rPr>
      <w:rFonts w:hAnsi="Tahoma" w:ascii="Tahoma"/>
      <w:b/>
      <w:color w:val="0000FF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4D84"/>
    <w:rPr>
      <w:sz w:val="24"/>
      <w:szCs w:val="24"/>
    </w:rPr>
  </w:style>
  <w:style w:styleId="Naslov2" w:type="paragraph">
    <w:name w:val="heading 2"/>
    <w:basedOn w:val="Normal"/>
    <w:next w:val="Normal"/>
    <w:qFormat/>
    <w:rsid w:val="00174D84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4D8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4D84"/>
  </w:style>
  <w:style w:styleId="Podnoje" w:type="paragraph">
    <w:name w:val="footer"/>
    <w:basedOn w:val="Normal"/>
    <w:rsid w:val="00174D84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0B78B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AC6A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C6A1D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D6299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29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29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29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29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29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3E29A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3E29A3"/>
    <w:rPr>
      <w:rFonts w:ascii="Tahoma" w:hAnsi="Tahoma"/>
      <w:b/>
      <w:color w:val="0000FF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1379</izvorni_sadrzaj>
    <derivirana_varijabla naziv="DomainObject.Predmet.Broj_1">1379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2018.</izvorni_sadrzaj>
    <derivirana_varijabla naziv="DomainObject.Predmet.DatumOsnivanja_1">28.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St-1379/2018</izvorni_sadrzaj>
    <derivirana_varijabla naziv="DomainObject.Predmet.OznakaBroj_1">St-1379/2018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MIKROKLIMA d.o.o.</izvorni_sadrzaj>
    <derivirana_varijabla naziv="DomainObject.Predmet.ProtustrankaFormated_1">  MIKROKLIMA d.o.o.</derivirana_varijabla>
  </DomainObject.Predmet.ProtustrankaFormated>
  <DomainObject.Predmet.ProtustrankaFormatedOIB>
    <izvorni_sadrzaj>  MIKROKLIMA d.o.o., OIB 15542378415</izvorni_sadrzaj>
    <derivirana_varijabla naziv="DomainObject.Predmet.ProtustrankaFormatedOIB_1">  MIKROKLIMA d.o.o., OIB 15542378415</derivirana_varijabla>
  </DomainObject.Predmet.ProtustrankaFormatedOIB>
  <DomainObject.Predmet.ProtustrankaFormatedWithAdress>
    <izvorni_sadrzaj> MIKROKLIMA d.o.o., Rapska 46/a, 10000 Zagreb</izvorni_sadrzaj>
    <derivirana_varijabla naziv="DomainObject.Predmet.ProtustrankaFormatedWithAdress_1"> MIKROKLIMA d.o.o., Rapska 46/a, 10000 Zagreb</derivirana_varijabla>
  </DomainObject.Predmet.ProtustrankaFormatedWithAdress>
  <DomainObject.Predmet.ProtustrankaFormatedWithAdressOIB>
    <izvorni_sadrzaj> MIKROKLIMA d.o.o., OIB 15542378415, Rapska 46/a, 10000 Zagreb</izvorni_sadrzaj>
    <derivirana_varijabla naziv="DomainObject.Predmet.ProtustrankaFormatedWithAdressOIB_1"> MIKROKLIMA d.o.o., OIB 15542378415, Rapska 46/a, 10000 Zagreb</derivirana_varijabla>
  </DomainObject.Predmet.ProtustrankaFormatedWithAdressOIB>
  <DomainObject.Predmet.ProtustrankaWithAdress>
    <izvorni_sadrzaj>MIKROKLIMA d.o.o. Rapska 46/a, 10000 Zagreb</izvorni_sadrzaj>
    <derivirana_varijabla naziv="DomainObject.Predmet.ProtustrankaWithAdress_1">MIKROKLIMA d.o.o. Rapska 46/a, 10000 Zagreb</derivirana_varijabla>
  </DomainObject.Predmet.ProtustrankaWithAdress>
  <DomainObject.Predmet.ProtustrankaWithAdressOIB>
    <izvorni_sadrzaj>MIKROKLIMA d.o.o., OIB 15542378415, Rapska 46/a, 10000 Zagreb</izvorni_sadrzaj>
    <derivirana_varijabla naziv="DomainObject.Predmet.ProtustrankaWithAdressOIB_1">MIKROKLIMA d.o.o., OIB 15542378415, Rapska 46/a, 10000 Zagreb</derivirana_varijabla>
  </DomainObject.Predmet.ProtustrankaWithAdressOIB>
  <DomainObject.Predmet.ProtustrankaNazivFormated>
    <izvorni_sadrzaj>MIKROKLIMA d.o.o.</izvorni_sadrzaj>
    <derivirana_varijabla naziv="DomainObject.Predmet.ProtustrankaNazivFormated_1">MIKROKLIMA d.o.o.</derivirana_varijabla>
  </DomainObject.Predmet.ProtustrankaNazivFormated>
  <DomainObject.Predmet.ProtustrankaNazivFormatedOIB>
    <izvorni_sadrzaj>MIKROKLIMA d.o.o., OIB 15542378415</izvorni_sadrzaj>
    <derivirana_varijabla naziv="DomainObject.Predmet.ProtustrankaNazivFormatedOIB_1">MIKROKLIMA d.o.o., OIB 15542378415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MIKROKLIMA d.o.o.</izvorni_sadrzaj>
    <derivirana_varijabla naziv="DomainObject.Predmet.StrankaFormated_1">  MIKROKLIMA d.o.o.</derivirana_varijabla>
  </DomainObject.Predmet.StrankaFormated>
  <DomainObject.Predmet.StrankaFormatedOIB>
    <izvorni_sadrzaj>  MIKROKLIMA d.o.o., OIB 15542378415</izvorni_sadrzaj>
    <derivirana_varijabla naziv="DomainObject.Predmet.StrankaFormatedOIB_1">  MIKROKLIMA d.o.o., OIB 15542378415</derivirana_varijabla>
  </DomainObject.Predmet.StrankaFormatedOIB>
  <DomainObject.Predmet.StrankaFormatedWithAdress>
    <izvorni_sadrzaj> MIKROKLIMA d.o.o., Rapska 46/a, 10000 Zagreb</izvorni_sadrzaj>
    <derivirana_varijabla naziv="DomainObject.Predmet.StrankaFormatedWithAdress_1"> MIKROKLIMA d.o.o., Rapska 46/a, 10000 Zagreb</derivirana_varijabla>
  </DomainObject.Predmet.StrankaFormatedWithAdress>
  <DomainObject.Predmet.StrankaFormatedWithAdressOIB>
    <izvorni_sadrzaj> MIKROKLIMA d.o.o., OIB 15542378415, Rapska 46/a, 10000 Zagreb</izvorni_sadrzaj>
    <derivirana_varijabla naziv="DomainObject.Predmet.StrankaFormatedWithAdressOIB_1"> MIKROKLIMA d.o.o., OIB 15542378415, Rapska 46/a, 10000 Zagreb</derivirana_varijabla>
  </DomainObject.Predmet.StrankaFormatedWithAdressOIB>
  <DomainObject.Predmet.StrankaWithAdress>
    <izvorni_sadrzaj>MIKROKLIMA d.o.o. Rapska 46/a,10000 Zagreb</izvorni_sadrzaj>
    <derivirana_varijabla naziv="DomainObject.Predmet.StrankaWithAdress_1">MIKROKLIMA d.o.o. Rapska 46/a,10000 Zagreb</derivirana_varijabla>
  </DomainObject.Predmet.StrankaWithAdress>
  <DomainObject.Predmet.StrankaWithAdressOIB>
    <izvorni_sadrzaj>MIKROKLIMA d.o.o., OIB 15542378415, Rapska 46/a,10000 Zagreb</izvorni_sadrzaj>
    <derivirana_varijabla naziv="DomainObject.Predmet.StrankaWithAdressOIB_1">MIKROKLIMA d.o.o., OIB 15542378415, Rapska 46/a,10000 Zagreb</derivirana_varijabla>
  </DomainObject.Predmet.StrankaWithAdressOIB>
  <DomainObject.Predmet.StrankaNazivFormated>
    <izvorni_sadrzaj>MIKROKLIMA d.o.o.</izvorni_sadrzaj>
    <derivirana_varijabla naziv="DomainObject.Predmet.StrankaNazivFormated_1">MIKROKLIMA d.o.o.</derivirana_varijabla>
  </DomainObject.Predmet.StrankaNazivFormated>
  <DomainObject.Predmet.StrankaNazivFormatedOIB>
    <izvorni_sadrzaj>MIKROKLIMA d.o.o., OIB 15542378415</izvorni_sadrzaj>
    <derivirana_varijabla naziv="DomainObject.Predmet.StrankaNazivFormatedOIB_1">MIKROKLIMA d.o.o., OIB 15542378415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MIKROKLIMA d.o.o.</item>
    </izvorni_sadrzaj>
    <derivirana_varijabla naziv="DomainObject.Predmet.StrankaListFormated_1">
      <item>MIKROKLIMA d.o.o.</item>
    </derivirana_varijabla>
  </DomainObject.Predmet.StrankaListFormated>
  <DomainObject.Predmet.StrankaListFormatedOIB>
    <izvorni_sadrzaj>
      <item>MIKROKLIMA d.o.o., OIB 15542378415</item>
    </izvorni_sadrzaj>
    <derivirana_varijabla naziv="DomainObject.Predmet.StrankaListFormatedOIB_1">
      <item>MIKROKLIMA d.o.o., OIB 15542378415</item>
    </derivirana_varijabla>
  </DomainObject.Predmet.StrankaListFormatedOIB>
  <DomainObject.Predmet.StrankaListFormatedWithAdress>
    <izvorni_sadrzaj>
      <item>MIKROKLIMA d.o.o., Rapska 46/a, 10000 Zagreb</item>
    </izvorni_sadrzaj>
    <derivirana_varijabla naziv="DomainObject.Predmet.StrankaListFormatedWithAdress_1">
      <item>MIKROKLIMA d.o.o., Rapska 46/a, 10000 Zagreb</item>
    </derivirana_varijabla>
  </DomainObject.Predmet.StrankaListFormatedWithAdress>
  <DomainObject.Predmet.StrankaListFormatedWithAdressOIB>
    <izvorni_sadrzaj>
      <item>MIKROKLIMA d.o.o., OIB 15542378415, Rapska 46/a, 10000 Zagreb</item>
    </izvorni_sadrzaj>
    <derivirana_varijabla naziv="DomainObject.Predmet.StrankaListFormatedWithAdressOIB_1">
      <item>MIKROKLIMA d.o.o., OIB 15542378415, Rapska 46/a, 10000 Zagreb</item>
    </derivirana_varijabla>
  </DomainObject.Predmet.StrankaListFormatedWithAdressOIB>
  <DomainObject.Predmet.StrankaListNazivFormated>
    <izvorni_sadrzaj>
      <item>MIKROKLIMA d.o.o.</item>
    </izvorni_sadrzaj>
    <derivirana_varijabla naziv="DomainObject.Predmet.StrankaListNazivFormated_1">
      <item>MIKROKLIMA d.o.o.</item>
    </derivirana_varijabla>
  </DomainObject.Predmet.StrankaListNazivFormated>
  <DomainObject.Predmet.StrankaListNazivFormatedOIB>
    <izvorni_sadrzaj>
      <item>MIKROKLIMA d.o.o., OIB 15542378415</item>
    </izvorni_sadrzaj>
    <derivirana_varijabla naziv="DomainObject.Predmet.StrankaListNazivFormatedOIB_1">
      <item>MIKROKLIMA d.o.o., OIB 15542378415</item>
    </derivirana_varijabla>
  </DomainObject.Predmet.StrankaListNazivFormatedOIB>
  <DomainObject.Predmet.ProtuStrankaListFormated>
    <izvorni_sadrzaj>
      <item>MIKROKLIMA d.o.o.</item>
    </izvorni_sadrzaj>
    <derivirana_varijabla naziv="DomainObject.Predmet.ProtuStrankaListFormated_1">
      <item>MIKROKLIMA d.o.o.</item>
    </derivirana_varijabla>
  </DomainObject.Predmet.ProtuStrankaListFormated>
  <DomainObject.Predmet.ProtuStrankaListFormatedOIB>
    <izvorni_sadrzaj>
      <item>MIKROKLIMA d.o.o., OIB 15542378415</item>
    </izvorni_sadrzaj>
    <derivirana_varijabla naziv="DomainObject.Predmet.ProtuStrankaListFormatedOIB_1">
      <item>MIKROKLIMA d.o.o., OIB 15542378415</item>
    </derivirana_varijabla>
  </DomainObject.Predmet.ProtuStrankaListFormatedOIB>
  <DomainObject.Predmet.ProtuStrankaListFormatedWithAdress>
    <izvorni_sadrzaj>
      <item>MIKROKLIMA d.o.o., Rapska 46/a, 10000 Zagreb</item>
    </izvorni_sadrzaj>
    <derivirana_varijabla naziv="DomainObject.Predmet.ProtuStrankaListFormatedWithAdress_1">
      <item>MIKROKLIMA d.o.o., Rapska 46/a, 10000 Zagreb</item>
    </derivirana_varijabla>
  </DomainObject.Predmet.ProtuStrankaListFormatedWithAdress>
  <DomainObject.Predmet.ProtuStrankaListFormatedWithAdressOIB>
    <izvorni_sadrzaj>
      <item>MIKROKLIMA d.o.o., OIB 15542378415, Rapska 46/a, 10000 Zagreb</item>
    </izvorni_sadrzaj>
    <derivirana_varijabla naziv="DomainObject.Predmet.ProtuStrankaListFormatedWithAdressOIB_1">
      <item>MIKROKLIMA d.o.o., OIB 15542378415, Rapska 46/a, 10000 Zagreb</item>
    </derivirana_varijabla>
  </DomainObject.Predmet.ProtuStrankaListFormatedWithAdressOIB>
  <DomainObject.Predmet.ProtuStrankaListNazivFormated>
    <izvorni_sadrzaj>
      <item>MIKROKLIMA d.o.o.</item>
    </izvorni_sadrzaj>
    <derivirana_varijabla naziv="DomainObject.Predmet.ProtuStrankaListNazivFormated_1">
      <item>MIKROKLIMA d.o.o.</item>
    </derivirana_varijabla>
  </DomainObject.Predmet.ProtuStrankaListNazivFormated>
  <DomainObject.Predmet.ProtuStrankaListNazivFormatedOIB>
    <izvorni_sadrzaj>
      <item>MIKROKLIMA d.o.o., OIB 15542378415</item>
    </izvorni_sadrzaj>
    <derivirana_varijabla naziv="DomainObject.Predmet.ProtuStrankaListNazivFormatedOIB_1">
      <item>MIKROKLIMA d.o.o., OIB 15542378415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MIKROKLIMA d.o.o.</izvorni_sadrzaj>
    <derivirana_varijabla naziv="DomainObject.Predmet.StrankaIDrugi_1">MIKROKLIMA d.o.o.</derivirana_varijabla>
  </DomainObject.Predmet.StrankaIDrugi>
  <DomainObject.Predmet.ProtustrankaIDrugi>
    <izvorni_sadrzaj>MIKROKLIMA d.o.o.</izvorni_sadrzaj>
    <derivirana_varijabla naziv="DomainObject.Predmet.ProtustrankaIDrugi_1">MIKROKLIMA d.o.o.</derivirana_varijabla>
  </DomainObject.Predmet.ProtustrankaIDrugi>
  <DomainObject.Predmet.StrankaIDrugiAdressOIB>
    <izvorni_sadrzaj>MIKROKLIMA d.o.o., OIB 15542378415, Rapska 46/a, 10000 Zagreb</izvorni_sadrzaj>
    <derivirana_varijabla naziv="DomainObject.Predmet.StrankaIDrugiAdressOIB_1">MIKROKLIMA d.o.o., OIB 15542378415, Rapska 46/a, 10000 Zagreb</derivirana_varijabla>
  </DomainObject.Predmet.StrankaIDrugiAdressOIB>
  <DomainObject.Predmet.ProtustrankaIDrugiAdressOIB>
    <izvorni_sadrzaj>MIKROKLIMA d.o.o., OIB 15542378415, Rapska 46/a, 10000 Zagreb</izvorni_sadrzaj>
    <derivirana_varijabla naziv="DomainObject.Predmet.ProtustrankaIDrugiAdressOIB_1">MIKROKLIMA d.o.o., OIB 15542378415, Rapska 46/a,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MIKROKLIMA d.o.o.</item>
      <item>MIKROKLIMA d.o.o.</item>
    </izvorni_sadrzaj>
    <derivirana_varijabla naziv="DomainObject.Predmet.SudioniciListNaziv_1">
      <item>MIKROKLIMA d.o.o.</item>
      <item>MIKROKLIMA d.o.o.</item>
    </derivirana_varijabla>
  </DomainObject.Predmet.SudioniciListNaziv>
  <DomainObject.Predmet.SudioniciListAdressOIB>
    <izvorni_sadrzaj>
      <item>MIKROKLIMA d.o.o., OIB 15542378415, Rapska 46/a,10000 Zagreb</item>
      <item>MIKROKLIMA d.o.o., OIB 15542378415, Rapska 46/a,10000 Zagreb</item>
    </izvorni_sadrzaj>
    <derivirana_varijabla naziv="DomainObject.Predmet.SudioniciListAdressOIB_1">
      <item>MIKROKLIMA d.o.o., OIB 15542378415, Rapska 46/a,10000 Zagreb</item>
      <item>MIKROKLIMA d.o.o., OIB 15542378415, Rapska 46/a,10000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15542378415</item>
      <item>, OIB 15542378415</item>
    </izvorni_sadrzaj>
    <derivirana_varijabla naziv="DomainObject.Predmet.SudioniciListNazivOIB_1">
      <item>, OIB 15542378415</item>
      <item>, OIB 15542378415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1295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2018-05-29T09:20:00Z</dcterms:created>
  <dc:creator>mhilje</dc:creator>
  <cp:lastModifiedBy>Maja Hajtek</cp:lastModifiedBy>
  <cp:lastPrinted>2018-05-29T09:20:00Z</cp:lastPrinted>
  <dcterms:modified xmlns:xsi="http://www.w3.org/2001/XMLSchema-instance" xsi:type="dcterms:W3CDTF">2018-05-29T09:43:00Z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na dostavu punomoći i odobravanje radnje-mikroklima 29.5.2018..docx)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