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47a2" w14:paraId="f8247a2" w:rsidRDefault="00072F0A" w:rsidP="00072F0A" w:rsidR="00072F0A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F0A" w:rsidP="00072F0A" w:rsidR="00072F0A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072F0A" w:rsidP="00072F0A" w:rsidR="00072F0A">
      <w:pPr>
        <w:rPr>
          <w:szCs w:val="24"/>
        </w:rPr>
      </w:pPr>
      <w:r>
        <w:rPr>
          <w:szCs w:val="24"/>
        </w:rPr>
        <w:t>TRGOVAČKI SUD U ZAGREBU</w:t>
      </w:r>
    </w:p>
    <w:p w:rsidRDefault="00072F0A" w:rsidP="00072F0A" w:rsidR="00072F0A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072F0A" w:rsidP="00072F0A" w:rsidR="00072F0A">
      <w:pPr>
        <w:rPr>
          <w:szCs w:val="24"/>
        </w:rPr>
      </w:pPr>
    </w:p>
    <w:p w:rsidRDefault="00072F0A" w:rsidP="00072F0A" w:rsidR="00072F0A">
      <w:pPr>
        <w:rPr>
          <w:szCs w:val="24"/>
        </w:rPr>
      </w:pPr>
    </w:p>
    <w:p w:rsidRDefault="00072F0A" w:rsidP="00072F0A" w:rsidR="00072F0A">
      <w:pPr>
        <w:jc w:val="right"/>
        <w:rPr>
          <w:szCs w:val="24"/>
        </w:rPr>
      </w:pPr>
      <w:r>
        <w:rPr>
          <w:szCs w:val="24"/>
        </w:rPr>
        <w:t>Poslovni broj: 21. St-8382/15</w:t>
      </w:r>
    </w:p>
    <w:p w:rsidRDefault="00072F0A" w:rsidP="00072F0A" w:rsidR="00072F0A">
      <w:pPr>
        <w:jc w:val="right"/>
        <w:rPr>
          <w:szCs w:val="24"/>
        </w:rPr>
      </w:pPr>
    </w:p>
    <w:p w:rsidRDefault="00072F0A" w:rsidP="00072F0A" w:rsidR="00072F0A">
      <w:pPr>
        <w:jc w:val="right"/>
        <w:rPr>
          <w:szCs w:val="24"/>
        </w:rPr>
      </w:pPr>
    </w:p>
    <w:p w:rsidRDefault="00072F0A" w:rsidP="00072F0A" w:rsidR="00072F0A">
      <w:pPr>
        <w:jc w:val="right"/>
        <w:rPr>
          <w:szCs w:val="24"/>
        </w:rPr>
      </w:pPr>
    </w:p>
    <w:p w:rsidRDefault="00072F0A" w:rsidP="00072F0A" w:rsidR="00072F0A">
      <w:pPr>
        <w:jc w:val="right"/>
        <w:rPr>
          <w:szCs w:val="24"/>
        </w:rPr>
      </w:pPr>
    </w:p>
    <w:p w:rsidRDefault="00072F0A" w:rsidP="00072F0A" w:rsidR="00072F0A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072F0A" w:rsidP="00072F0A" w:rsidR="00072F0A">
      <w:pPr>
        <w:jc w:val="center"/>
        <w:rPr>
          <w:szCs w:val="24"/>
        </w:rPr>
      </w:pPr>
    </w:p>
    <w:p w:rsidRDefault="00072F0A" w:rsidP="00072F0A" w:rsidR="00072F0A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072F0A" w:rsidP="00072F0A" w:rsidR="00072F0A">
      <w:pPr>
        <w:jc w:val="center"/>
        <w:rPr>
          <w:szCs w:val="24"/>
        </w:rPr>
      </w:pPr>
    </w:p>
    <w:p w:rsidRDefault="00072F0A" w:rsidP="00072F0A" w:rsidR="00072F0A">
      <w:pPr>
        <w:jc w:val="both"/>
      </w:pPr>
      <w:r>
        <w:rPr>
          <w:szCs w:val="24"/>
        </w:rPr>
        <w:tab/>
        <w:t xml:space="preserve">Trgovački sud u Zagrebu, po sutkinji Ivani Manestar, </w:t>
      </w:r>
      <w:r>
        <w:t xml:space="preserve">u stečajnom predmetu povodom zahtjeva FINANCIJSKE AGENCIJE, Zagreb, Trg svibanjskih žrtava 1995. 1, za provedbu skraćenog stečajnog postupka nad dužnikom MATJAK GRADNJA d.o.o. u likvidaciji, Velika Gorica, Dr. Jurja Dobrile 32, OIB: 75865594792, dana </w:t>
      </w:r>
      <w:r w:rsidR="005958C0">
        <w:t>19. svibnja</w:t>
      </w:r>
      <w:r>
        <w:t xml:space="preserve"> 2016.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both"/>
      </w:pPr>
    </w:p>
    <w:p w:rsidRDefault="00072F0A" w:rsidP="00072F0A" w:rsidR="00072F0A">
      <w:pPr>
        <w:jc w:val="center"/>
      </w:pPr>
      <w:r>
        <w:t>r i j e š i o   j e</w:t>
      </w:r>
    </w:p>
    <w:p w:rsidRDefault="00072F0A" w:rsidP="00072F0A" w:rsidR="00072F0A">
      <w:pPr>
        <w:jc w:val="center"/>
      </w:pPr>
      <w:r>
        <w:t xml:space="preserve"> </w:t>
      </w:r>
    </w:p>
    <w:p w:rsidRDefault="00072F0A" w:rsidP="00072F0A" w:rsidR="00072F0A">
      <w:pPr>
        <w:jc w:val="both"/>
      </w:pPr>
      <w:r>
        <w:tab/>
        <w:t>Odbacuje se kao nedopušten zahtjev za provedbu skraćenog stečajnog postupka nad dužnikom MATJAK GRADNJA d.o.o. u likvidaciji, Velika Gorica, Dr. Jurja Dobrile 32, OIB: 75865594792.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both"/>
      </w:pPr>
    </w:p>
    <w:p w:rsidRDefault="00072F0A" w:rsidP="00072F0A" w:rsidR="00072F0A">
      <w:pPr>
        <w:jc w:val="center"/>
      </w:pPr>
      <w:r>
        <w:t>Obrazloženje</w:t>
      </w:r>
    </w:p>
    <w:p w:rsidRDefault="00072F0A" w:rsidP="00072F0A" w:rsidR="00072F0A">
      <w:pPr>
        <w:jc w:val="center"/>
      </w:pPr>
    </w:p>
    <w:p w:rsidRDefault="00072F0A" w:rsidP="00072F0A" w:rsidR="00072F0A">
      <w:pPr>
        <w:jc w:val="both"/>
      </w:pPr>
      <w:r>
        <w:tab/>
        <w:t>Podneskom od 5. studenog 2015. Financijska agencija podnijela je zahtjev za provedbu skraćenog stečajnog postupka nad dužnikom MATJAK GRADNJA d.o.o. u likvidaciji, Velika Gorica, Dr. Jurja Dobrile 32, OIB: 75865594792, sukladno odredbi čl. 444. st. 1. Stečajnog zakona (Narodne novine, broj: 71/2015., dalje u tekstu: SZ) u vezi čl. 428. SZ-a.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both"/>
      </w:pPr>
      <w:r>
        <w:tab/>
        <w:t xml:space="preserve">Uvidom u sudski registar ovog suda utvrđeno je da je u odnosu na dužnika 25. listopada 2013., temeljem rješenja ovog suda poslovni broj Tt-13/23316-2, upisan nastanak razloga za prestanak subjekta upisa, s obzirom da je član društva dužnika 1. listopada 2013. donio odluku o prestanku društva i provođenju likvidacije, slijedom čega je prestala funkcija </w:t>
      </w:r>
      <w:r>
        <w:lastRenderedPageBreak/>
        <w:t>članovima uprave dužnika, imenovan je likvidator te je u tvrtci dužnika naznačeno da se radi o poslovnom subjektu u likvidaciji.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both"/>
      </w:pPr>
      <w:r>
        <w:tab/>
        <w:t>S obzirom da je jedan od uvjeta za provođenje skraćenog stečajnog postupka da nisu ispunjene pretpostavke za pokretanje drugog postupka radi brisanja iz sudskog registra, što u konkretnom predmetu nije slučaj, jer se dužnik nalazi u postupku likvidacije, koji po svom završetku dovodi do brisanja subjekta iz sudskog registra, to je zahtjev za provedbu skraćenog stečajnog postupka valjalo odbaciti kao nedopušten.</w:t>
      </w:r>
    </w:p>
    <w:p w:rsidRDefault="00072F0A" w:rsidP="00072F0A" w:rsidR="00072F0A">
      <w:pPr>
        <w:jc w:val="both"/>
      </w:pPr>
    </w:p>
    <w:p w:rsidRDefault="00072F0A" w:rsidP="00072F0A" w:rsidR="00072F0A">
      <w:pPr>
        <w:jc w:val="center"/>
      </w:pPr>
      <w:r>
        <w:t>U Zagrebu 19. svibnja 2016.</w:t>
      </w:r>
    </w:p>
    <w:p w:rsidRDefault="00072F0A" w:rsidP="00072F0A" w:rsidR="00072F0A">
      <w:pPr>
        <w:jc w:val="center"/>
      </w:pPr>
    </w:p>
    <w:p w:rsidRDefault="00072F0A" w:rsidP="00072F0A" w:rsidR="00072F0A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072F0A" w:rsidP="00072F0A" w:rsidR="00072F0A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072F0A" w:rsidP="00072F0A" w:rsidR="00072F0A">
      <w:pPr>
        <w:jc w:val="right"/>
        <w:rPr>
          <w:rFonts w:eastAsia="Times New Roman"/>
          <w:szCs w:val="24"/>
        </w:rPr>
      </w:pPr>
    </w:p>
    <w:p w:rsidRDefault="00072F0A" w:rsidP="00072F0A" w:rsidR="00072F0A">
      <w:pPr>
        <w:jc w:val="right"/>
        <w:rPr>
          <w:rFonts w:eastAsia="Times New Roman"/>
          <w:szCs w:val="24"/>
        </w:rPr>
      </w:pPr>
    </w:p>
    <w:p w:rsidRDefault="00072F0A" w:rsidP="00072F0A" w:rsidR="00072F0A">
      <w:pPr>
        <w:jc w:val="right"/>
        <w:rPr>
          <w:rFonts w:eastAsia="Times New Roman"/>
          <w:szCs w:val="24"/>
        </w:rPr>
      </w:pPr>
    </w:p>
    <w:p w:rsidRDefault="00072F0A" w:rsidP="00072F0A" w:rsidR="00072F0A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072F0A" w:rsidP="00072F0A" w:rsidR="00072F0A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072F0A" w:rsidP="00072F0A" w:rsidR="00072F0A">
      <w:pPr>
        <w:jc w:val="both"/>
        <w:rPr>
          <w:rFonts w:eastAsia="Times New Roman"/>
          <w:szCs w:val="24"/>
          <w:lang w:eastAsia="hr-HR"/>
        </w:rPr>
      </w:pPr>
    </w:p>
    <w:p w:rsidRDefault="00072F0A" w:rsidP="00072F0A" w:rsidR="00072F0A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072F0A" w:rsidP="00072F0A" w:rsidR="00072F0A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072F0A" w:rsidP="00072F0A" w:rsidR="00072F0A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072F0A" w:rsidP="00072F0A" w:rsidR="00072F0A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pisarnica – kalendar 30 dana</w:t>
      </w:r>
    </w:p>
    <w:p w:rsidRDefault="00072F0A" w:rsidP="00072F0A" w:rsidR="00072F0A">
      <w:pPr>
        <w:jc w:val="both"/>
        <w:rPr>
          <w:rFonts w:eastAsia="Times New Roman"/>
          <w:szCs w:val="24"/>
        </w:rPr>
      </w:pPr>
    </w:p>
    <w:p w:rsidRDefault="00072F0A" w:rsidP="00072F0A" w:rsidR="00072F0A">
      <w:pPr>
        <w:jc w:val="both"/>
      </w:pPr>
    </w:p>
    <w:p w:rsidRDefault="00072F0A" w:rsidP="00072F0A" w:rsidR="00072F0A">
      <w:pPr>
        <w:jc w:val="both"/>
        <w:rPr>
          <w:rFonts w:eastAsia="Times New Roman"/>
          <w:szCs w:val="24"/>
        </w:rPr>
      </w:pPr>
    </w:p>
    <w:p w:rsidRDefault="00072F0A" w:rsidP="00072F0A" w:rsidR="00072F0A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072F0A" w:rsidP="00072F0A" w:rsidR="00072F0A"/>
    <w:p w:rsidRDefault="00072F0A" w:rsidP="00072F0A" w:rsidR="00072F0A"/>
    <w:p w:rsidRDefault="00131E95" w:rsidR="00131E95"/>
    <w:sectPr w:rsidSect="00072F0A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0A" w:rsidP="00072F0A" w:rsidR="00072F0A">
      <w:r>
        <w:separator/>
      </w:r>
    </w:p>
  </w:endnote>
  <w:endnote w:id="0" w:type="continuationSeparator">
    <w:p w:rsidRDefault="00072F0A" w:rsidP="00072F0A" w:rsidR="00072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0A" w:rsidP="00072F0A" w:rsidR="00072F0A">
      <w:r>
        <w:separator/>
      </w:r>
    </w:p>
  </w:footnote>
  <w:footnote w:id="0" w:type="continuationSeparator">
    <w:p w:rsidRDefault="00072F0A" w:rsidP="00072F0A" w:rsidR="00072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9639322"/>
      <w:docPartObj>
        <w:docPartGallery w:val="Page Numbers (Top of Page)"/>
        <w:docPartUnique/>
      </w:docPartObj>
    </w:sdtPr>
    <w:sdtEndPr/>
    <w:sdtContent>
      <w:p w:rsidRDefault="00072F0A" w:rsidR="00072F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B5C">
          <w:rPr>
            <w:noProof/>
          </w:rPr>
          <w:t>2</w:t>
        </w:r>
        <w:r>
          <w:fldChar w:fldCharType="end"/>
        </w:r>
      </w:p>
      <w:p w:rsidRDefault="00072F0A" w:rsidP="00072F0A" w:rsidR="00072F0A">
        <w:pPr>
          <w:pStyle w:val="Zaglavlje"/>
          <w:jc w:val="right"/>
        </w:pPr>
        <w:r>
          <w:t>Poslovni broj: 21. St-8382/15</w:t>
        </w:r>
      </w:p>
    </w:sdtContent>
  </w:sdt>
  <w:p w:rsidRDefault="00072F0A" w:rsidR="00072F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DB6"/>
    <w:rsid w:val="00072F0A"/>
    <w:rsid w:val="001032F4"/>
    <w:rsid w:val="00131E95"/>
    <w:rsid w:val="0019711A"/>
    <w:rsid w:val="00197F24"/>
    <w:rsid w:val="001A1D04"/>
    <w:rsid w:val="00331DB6"/>
    <w:rsid w:val="00457EF8"/>
    <w:rsid w:val="005958C0"/>
    <w:rsid w:val="007A1913"/>
    <w:rsid w:val="00841B5C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2F0A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2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2F0A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2F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0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72F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0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95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2F0A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2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2F0A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2F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0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72F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0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95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958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8382</izvorni_sadrzaj>
    <derivirana_varijabla naziv="DomainObject.Predmet.Broj_1">8382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St-8382/2015</izvorni_sadrzaj>
    <derivirana_varijabla naziv="DomainObject.Predmet.OznakaBroj_1">St-8382/2015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MATJAK GRADNJA d.o.o. u likvidaciji</izvorni_sadrzaj>
    <derivirana_varijabla naziv="DomainObject.Predmet.ProtustrankaFormated_1">  MATJAK GRADNJA d.o.o. u likvidaciji</derivirana_varijabla>
  </DomainObject.Predmet.ProtustrankaFormated>
  <DomainObject.Predmet.ProtustrankaFormatedOIB>
    <izvorni_sadrzaj>  MATJAK GRADNJA d.o.o. u likvidaciji, OIB 75865594792</izvorni_sadrzaj>
    <derivirana_varijabla naziv="DomainObject.Predmet.ProtustrankaFormatedOIB_1">  MATJAK GRADNJA d.o.o. u likvidaciji, OIB 75865594792</derivirana_varijabla>
  </DomainObject.Predmet.ProtustrankaFormatedOIB>
  <DomainObject.Predmet.ProtustrankaFormatedWithAdress>
    <izvorni_sadrzaj> MATJAK GRADNJA d.o.o. u likvidaciji, Dr. Jurja Dobrile 32, 10410 Velika Gorica</izvorni_sadrzaj>
    <derivirana_varijabla naziv="DomainObject.Predmet.ProtustrankaFormatedWithAdress_1"> MATJAK GRADNJA d.o.o. u likvidaciji, Dr. Jurja Dobrile 32, 10410 Velika Gorica</derivirana_varijabla>
  </DomainObject.Predmet.ProtustrankaFormatedWithAdress>
  <DomainObject.Predmet.ProtustrankaFormatedWithAdressOIB>
    <izvorni_sadrzaj> MATJAK GRADNJA d.o.o. u likvidaciji, OIB 75865594792, Dr. Jurja Dobrile 32, 10410 Velika Gorica</izvorni_sadrzaj>
    <derivirana_varijabla naziv="DomainObject.Predmet.ProtustrankaFormatedWithAdressOIB_1"> MATJAK GRADNJA d.o.o. u likvidaciji, OIB 75865594792, Dr. Jurja Dobrile 32, 10410 Velika Gorica</derivirana_varijabla>
  </DomainObject.Predmet.ProtustrankaFormatedWithAdressOIB>
  <DomainObject.Predmet.ProtustrankaWithAdress>
    <izvorni_sadrzaj>MATJAK GRADNJA d.o.o. u likvidaciji Dr. Jurja Dobrile 32, 10410 Velika Gorica</izvorni_sadrzaj>
    <derivirana_varijabla naziv="DomainObject.Predmet.ProtustrankaWithAdress_1">MATJAK GRADNJA d.o.o. u likvidaciji Dr. Jurja Dobrile 32, 10410 Velika Gorica</derivirana_varijabla>
  </DomainObject.Predmet.ProtustrankaWithAdress>
  <DomainObject.Predmet.ProtustrankaWithAdressOIB>
    <izvorni_sadrzaj>MATJAK GRADNJA d.o.o. u likvidaciji, OIB 75865594792, Dr. Jurja Dobrile 32, 10410 Velika Gorica</izvorni_sadrzaj>
    <derivirana_varijabla naziv="DomainObject.Predmet.ProtustrankaWithAdressOIB_1">MATJAK GRADNJA d.o.o. u likvidaciji, OIB 75865594792, Dr. Jurja Dobrile 32, 10410 Velika Gorica</derivirana_varijabla>
  </DomainObject.Predmet.ProtustrankaWithAdressOIB>
  <DomainObject.Predmet.ProtustrankaNazivFormated>
    <izvorni_sadrzaj>MATJAK GRADNJA d.o.o. u likvidaciji</izvorni_sadrzaj>
    <derivirana_varijabla naziv="DomainObject.Predmet.ProtustrankaNazivFormated_1">MATJAK GRADNJA d.o.o. u likvidaciji</derivirana_varijabla>
  </DomainObject.Predmet.ProtustrankaNazivFormated>
  <DomainObject.Predmet.ProtustrankaNazivFormatedOIB>
    <izvorni_sadrzaj>MATJAK GRADNJA d.o.o. u likvidaciji, OIB 75865594792</izvorni_sadrzaj>
    <derivirana_varijabla naziv="DomainObject.Predmet.ProtustrankaNazivFormatedOIB_1">MATJAK GRADNJA d.o.o. u likvidaciji, OIB 75865594792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MATJAK GRADNJA d.o.o. u likvidaciji</item>
    </izvorni_sadrzaj>
    <derivirana_varijabla naziv="DomainObject.Predmet.ProtuStrankaListFormated_1">
      <item>MATJAK GRADNJA d.o.o. u likvidaciji</item>
    </derivirana_varijabla>
  </DomainObject.Predmet.ProtuStrankaListFormated>
  <DomainObject.Predmet.ProtuStrankaListFormatedOIB>
    <izvorni_sadrzaj>
      <item>MATJAK GRADNJA d.o.o. u likvidaciji, OIB 75865594792</item>
    </izvorni_sadrzaj>
    <derivirana_varijabla naziv="DomainObject.Predmet.ProtuStrankaListFormatedOIB_1">
      <item>MATJAK GRADNJA d.o.o. u likvidaciji, OIB 75865594792</item>
    </derivirana_varijabla>
  </DomainObject.Predmet.ProtuStrankaListFormatedOIB>
  <DomainObject.Predmet.ProtuStrankaListFormatedWithAdress>
    <izvorni_sadrzaj>
      <item>MATJAK GRADNJA d.o.o. u likvidaciji, Dr. Jurja Dobrile 32, 10410 Velika Gorica</item>
    </izvorni_sadrzaj>
    <derivirana_varijabla naziv="DomainObject.Predmet.ProtuStrankaListFormatedWithAdress_1">
      <item>MATJAK GRADNJA d.o.o. u likvidaciji, Dr. Jurja Dobrile 32, 10410 Velika Gorica</item>
    </derivirana_varijabla>
  </DomainObject.Predmet.ProtuStrankaListFormatedWithAdress>
  <DomainObject.Predmet.ProtuStrankaListFormatedWithAdressOIB>
    <izvorni_sadrzaj>
      <item>MATJAK GRADNJA d.o.o. u likvidaciji, OIB 75865594792, Dr. Jurja Dobrile 32, 10410 Velika Gorica</item>
    </izvorni_sadrzaj>
    <derivirana_varijabla naziv="DomainObject.Predmet.ProtuStrankaListFormatedWithAdressOIB_1">
      <item>MATJAK GRADNJA d.o.o. u likvidaciji, OIB 75865594792, Dr. Jurja Dobrile 32, 10410 Velika Gorica</item>
    </derivirana_varijabla>
  </DomainObject.Predmet.ProtuStrankaListFormatedWithAdressOIB>
  <DomainObject.Predmet.ProtuStrankaListNazivFormated>
    <izvorni_sadrzaj>
      <item>MATJAK GRADNJA d.o.o. u likvidaciji</item>
    </izvorni_sadrzaj>
    <derivirana_varijabla naziv="DomainObject.Predmet.ProtuStrankaListNazivFormated_1">
      <item>MATJAK GRADNJA d.o.o. u likvidaciji</item>
    </derivirana_varijabla>
  </DomainObject.Predmet.ProtuStrankaListNazivFormated>
  <DomainObject.Predmet.ProtuStrankaListNazivFormatedOIB>
    <izvorni_sadrzaj>
      <item>MATJAK GRADNJA d.o.o. u likvidaciji, OIB 75865594792</item>
    </izvorni_sadrzaj>
    <derivirana_varijabla naziv="DomainObject.Predmet.ProtuStrankaListNazivFormatedOIB_1">
      <item>MATJAK GRADNJA d.o.o. u likvidaciji, OIB 75865594792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MATJAK GRADNJA d.o.o. u likvidaciji</izvorni_sadrzaj>
    <derivirana_varijabla naziv="DomainObject.Predmet.ProtustrankaIDrugi_1">MATJAK GRADNJA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MATJAK GRADNJA d.o.o. u likvidaciji, OIB 75865594792, Dr. Jurja Dobrile 32, 10410 Velika Gorica</izvorni_sadrzaj>
    <derivirana_varijabla naziv="DomainObject.Predmet.ProtustrankaIDrugiAdressOIB_1">MATJAK GRADNJA d.o.o. u likvidaciji, OIB 75865594792, Dr. Jurja Dobrile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MATJAK GRADNJA d.o.o. u likvidaciji</item>
    </izvorni_sadrzaj>
    <derivirana_varijabla naziv="DomainObject.Predmet.SudioniciListNaziv_1">
      <item>FINA Regionalni centar Zagreb</item>
      <item>MATJAK GRADNJA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MATJAK GRADNJA d.o.o. u likvidaciji, OIB 75865594792, Dr. Jurja Dobrile 32,10410 Velika Gorica</item>
    </izvorni_sadrzaj>
    <derivirana_varijabla naziv="DomainObject.Predmet.SudioniciListAdressOIB_1">
      <item>FINA Regionalni centar Zagreb, OIB 85821130368, Trg svibanjskih žrtava 1995. 1,10000 Zagreb</item>
      <item>MATJAK GRADNJA d.o.o. u likvidaciji, OIB 75865594792, Dr. Jurja Dobrile 32,10410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75865594792</item>
    </izvorni_sadrzaj>
    <derivirana_varijabla naziv="DomainObject.Predmet.SudioniciListNazivOIB_1">
      <item>, OIB 85821130368</item>
      <item>, OIB 75865594792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2291</properties:Characters>
  <properties:Lines>77</properties:Lines>
  <properties:Paragraphs>23</properties:Paragraphs>
  <properties:TotalTime>3</properties:TotalTime>
  <properties:ScaleCrop>false</properties:ScaleCrop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2016-05-19T11:53:00Z</dcterms:created>
  <dc:creator>Ivana Manestar</dc:creator>
  <dc:description/>
  <cp:keywords/>
  <cp:lastModifiedBy>Ivana Manestar</cp:lastModifiedBy>
  <dcterms:modified xmlns:xsi="http://www.w3.org/2001/XMLSchema-instance" xsi:type="dcterms:W3CDTF">2016-05-19T12:00:00Z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