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4B4430">
        <w:tc>
          <w:tcPr>
            <w:tcW w:type="dxa" w:w="3060"/>
            <w:hideMark/>
          </w:tcPr>
          <w:p w:rsidRDefault="00CC03F5" w:rsidP="00CC03F5" w:rsidR="00CC03F5" w:rsidRPr="004B4430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4B443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REPUBLIKA HRVATSKA</w:t>
            </w:r>
          </w:p>
          <w:p w:rsidRDefault="00CC03F5" w:rsidP="00CC03F5" w:rsidR="00CC03F5" w:rsidRPr="004B4430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B443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4B4430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B443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f955d3c" w14:paraId="f955d3c" w:rsidRDefault="00CC03F5" w:rsidP="00CC03F5" w:rsidR="00CC03F5" w:rsidRPr="004B4430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 xml:space="preserve">                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81.</w:t>
      </w:r>
      <w:r w:rsidRPr="004B443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="009533C9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St-3412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</w:t>
      </w:r>
      <w:r w:rsidR="004B4430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"FLORIANI" PROIZVODNJA I TRGOVINA, IZVOZ I UVOZ, d.o.o., Zagreb, Peruanska 14, OIB: 30557671980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4B4430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"FLORIANI" PROIZVODNJA I TRGOVINA, IZVOZ I UVOZ, d.o.o., Zagreb, Peruanska 14, OIB: 30557671980</w:t>
      </w:r>
      <w:r w:rsidR="005000D4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20.567,47</w:t>
      </w:r>
      <w:r w:rsidR="0095473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kuna na dan 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 rujna 2015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F84008" w:rsidP="00F84008" w:rsidR="00F84008" w:rsidRPr="004B443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</w:t>
      </w:r>
      <w:r w:rsidR="00492E1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5229F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13. travnja</w:t>
      </w: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SUDSKI SAVJETNIK:</w:t>
      </w:r>
    </w:p>
    <w:p w:rsidRDefault="00492E13" w:rsidP="00492E13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MARIO ŽIŠKOVIĆ</w:t>
      </w:r>
      <w:r w:rsidR="00FF0923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5000D4" w:rsidP="00F84008" w:rsidR="005000D4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92E13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F84008"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B443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Mrežna stranica e-Oglasne ploče</w:t>
      </w:r>
    </w:p>
    <w:p w:rsidRDefault="00F84008" w:rsidP="00F84008" w:rsidR="00F84008" w:rsidRPr="004B443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highlight w:val="green"/>
          <w:u w:val="single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highlight w:val="green"/>
          <w:u w:val="single"/>
          <w:lang w:eastAsia="hr-HR"/>
        </w:rPr>
      </w:pPr>
    </w:p>
    <w:p w:rsidRDefault="00F84008" w:rsidP="00F84008" w:rsidR="00F84008" w:rsidRPr="004B443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</w:p>
    <w:p w:rsidRDefault="00F84008" w:rsidP="00F84008" w:rsidR="00F84008" w:rsidRPr="004B4430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032871" w:rsidR="00032871" w:rsidRPr="004B4430">
      <w:pPr>
        <w:rPr>
          <w:rFonts w:cs="Times New Roman" w:hAnsi="Times New Roman" w:ascii="Times New Roman"/>
          <w:sz w:val="24"/>
          <w:szCs w:val="24"/>
        </w:rPr>
      </w:pPr>
    </w:p>
    <w:sectPr w:rsidR="00032871" w:rsidRPr="004B44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364703"/>
    <w:rsid w:val="00477039"/>
    <w:rsid w:val="00492E13"/>
    <w:rsid w:val="004A66FD"/>
    <w:rsid w:val="004B4430"/>
    <w:rsid w:val="005000D4"/>
    <w:rsid w:val="0055229F"/>
    <w:rsid w:val="008B2490"/>
    <w:rsid w:val="009037B9"/>
    <w:rsid w:val="009533C9"/>
    <w:rsid w:val="00954738"/>
    <w:rsid w:val="00BE369E"/>
    <w:rsid w:val="00CC03F5"/>
    <w:rsid w:val="00DD3079"/>
    <w:rsid w:val="00F520A4"/>
    <w:rsid w:val="00F84008"/>
    <w:rsid w:val="00FF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64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70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470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470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470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64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7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47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47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470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3412</izvorni_sadrzaj>
    <derivirana_varijabla naziv="DomainObject.Predmet.Broj_1">3412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St-3412/2015</izvorni_sadrzaj>
    <derivirana_varijabla naziv="DomainObject.Predmet.OznakaBroj_1">St-3412/2015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FLORIANI d.o.o.</izvorni_sadrzaj>
    <derivirana_varijabla naziv="DomainObject.Predmet.ProtustrankaFormated_1">  FLORIANI d.o.o.</derivirana_varijabla>
  </DomainObject.Predmet.ProtustrankaFormated>
  <DomainObject.Predmet.ProtustrankaFormatedOIB>
    <izvorni_sadrzaj>  FLORIANI d.o.o., OIB 30557671980</izvorni_sadrzaj>
    <derivirana_varijabla naziv="DomainObject.Predmet.ProtustrankaFormatedOIB_1">  FLORIANI d.o.o., OIB 30557671980</derivirana_varijabla>
  </DomainObject.Predmet.ProtustrankaFormatedOIB>
  <DomainObject.Predmet.ProtustrankaFormatedWithAdress>
    <izvorni_sadrzaj> FLORIANI d.o.o., Peruanska 14, 10000 Zagreb</izvorni_sadrzaj>
    <derivirana_varijabla naziv="DomainObject.Predmet.ProtustrankaFormatedWithAdress_1"> FLORIANI d.o.o., Peruanska 14, 10000 Zagreb</derivirana_varijabla>
  </DomainObject.Predmet.ProtustrankaFormatedWithAdress>
  <DomainObject.Predmet.ProtustrankaFormatedWithAdressOIB>
    <izvorni_sadrzaj> FLORIANI d.o.o., OIB 30557671980, Peruanska 14, 10000 Zagreb</izvorni_sadrzaj>
    <derivirana_varijabla naziv="DomainObject.Predmet.ProtustrankaFormatedWithAdressOIB_1"> FLORIANI d.o.o., OIB 30557671980, Peruanska 14, 10000 Zagreb</derivirana_varijabla>
  </DomainObject.Predmet.ProtustrankaFormatedWithAdressOIB>
  <DomainObject.Predmet.ProtustrankaWithAdress>
    <izvorni_sadrzaj>FLORIANI d.o.o. Peruanska 14, 10000 Zagreb</izvorni_sadrzaj>
    <derivirana_varijabla naziv="DomainObject.Predmet.ProtustrankaWithAdress_1">FLORIANI d.o.o. Peruanska 14, 10000 Zagreb</derivirana_varijabla>
  </DomainObject.Predmet.ProtustrankaWithAdress>
  <DomainObject.Predmet.ProtustrankaWithAdressOIB>
    <izvorni_sadrzaj>FLORIANI d.o.o., OIB 30557671980, Peruanska 14, 10000 Zagreb</izvorni_sadrzaj>
    <derivirana_varijabla naziv="DomainObject.Predmet.ProtustrankaWithAdressOIB_1">FLORIANI d.o.o., OIB 30557671980, Peruanska 14, 10000 Zagreb</derivirana_varijabla>
  </DomainObject.Predmet.ProtustrankaWithAdressOIB>
  <DomainObject.Predmet.ProtustrankaNazivFormated>
    <izvorni_sadrzaj>FLORIANI d.o.o.</izvorni_sadrzaj>
    <derivirana_varijabla naziv="DomainObject.Predmet.ProtustrankaNazivFormated_1">FLORIANI d.o.o.</derivirana_varijabla>
  </DomainObject.Predmet.ProtustrankaNazivFormated>
  <DomainObject.Predmet.ProtustrankaNazivFormatedOIB>
    <izvorni_sadrzaj>FLORIANI d.o.o., OIB 30557671980</izvorni_sadrzaj>
    <derivirana_varijabla naziv="DomainObject.Predmet.ProtustrankaNazivFormatedOIB_1">FLORIANI d.o.o., OIB 30557671980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FLORIANI d.o.o.</item>
    </izvorni_sadrzaj>
    <derivirana_varijabla naziv="DomainObject.Predmet.ProtuStrankaListFormated_1">
      <item>FLORIANI d.o.o.</item>
    </derivirana_varijabla>
  </DomainObject.Predmet.ProtuStrankaListFormated>
  <DomainObject.Predmet.ProtuStrankaListFormatedOIB>
    <izvorni_sadrzaj>
      <item>FLORIANI d.o.o., OIB 30557671980</item>
    </izvorni_sadrzaj>
    <derivirana_varijabla naziv="DomainObject.Predmet.ProtuStrankaListFormatedOIB_1">
      <item>FLORIANI d.o.o., OIB 30557671980</item>
    </derivirana_varijabla>
  </DomainObject.Predmet.ProtuStrankaListFormatedOIB>
  <DomainObject.Predmet.ProtuStrankaListFormatedWithAdress>
    <izvorni_sadrzaj>
      <item>FLORIANI d.o.o., Peruanska 14, 10000 Zagreb</item>
    </izvorni_sadrzaj>
    <derivirana_varijabla naziv="DomainObject.Predmet.ProtuStrankaListFormatedWithAdress_1">
      <item>FLORIANI d.o.o., Peruanska 14, 10000 Zagreb</item>
    </derivirana_varijabla>
  </DomainObject.Predmet.ProtuStrankaListFormatedWithAdress>
  <DomainObject.Predmet.ProtuStrankaListFormatedWithAdressOIB>
    <izvorni_sadrzaj>
      <item>FLORIANI d.o.o., OIB 30557671980, Peruanska 14, 10000 Zagreb</item>
    </izvorni_sadrzaj>
    <derivirana_varijabla naziv="DomainObject.Predmet.ProtuStrankaListFormatedWithAdressOIB_1">
      <item>FLORIANI d.o.o., OIB 30557671980, Peruanska 14, 10000 Zagreb</item>
    </derivirana_varijabla>
  </DomainObject.Predmet.ProtuStrankaListFormatedWithAdressOIB>
  <DomainObject.Predmet.ProtuStrankaListNazivFormated>
    <izvorni_sadrzaj>
      <item>FLORIANI d.o.o.</item>
    </izvorni_sadrzaj>
    <derivirana_varijabla naziv="DomainObject.Predmet.ProtuStrankaListNazivFormated_1">
      <item>FLORIANI d.o.o.</item>
    </derivirana_varijabla>
  </DomainObject.Predmet.ProtuStrankaListNazivFormated>
  <DomainObject.Predmet.ProtuStrankaListNazivFormatedOIB>
    <izvorni_sadrzaj>
      <item>FLORIANI d.o.o., OIB 30557671980</item>
    </izvorni_sadrzaj>
    <derivirana_varijabla naziv="DomainObject.Predmet.ProtuStrankaListNazivFormatedOIB_1">
      <item>FLORIANI d.o.o., OIB 30557671980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FLORIANI d.o.o.</izvorni_sadrzaj>
    <derivirana_varijabla naziv="DomainObject.Predmet.ProtustrankaIDrugi_1">FLORIANI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FLORIANI d.o.o., OIB 30557671980, Peruanska 14, 10000 Zagreb</izvorni_sadrzaj>
    <derivirana_varijabla naziv="DomainObject.Predmet.ProtustrankaIDrugiAdressOIB_1">FLORIANI d.o.o., OIB 30557671980, Peruanska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FLORIANI d.o.o.</item>
    </izvorni_sadrzaj>
    <derivirana_varijabla naziv="DomainObject.Predmet.SudioniciListNaziv_1">
      <item>FINA Regionalni centar Zagreb</item>
      <item>FLORIANI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FLORIANI d.o.o., OIB 30557671980, Peruanska 14,10000 Zagreb</item>
    </izvorni_sadrzaj>
    <derivirana_varijabla naziv="DomainObject.Predmet.SudioniciListAdressOIB_1">
      <item>FINA Regionalni centar Zagreb, OIB 85821130368, Trg svibanjskih žrtava 1995. br.1,10000 Zagreb</item>
      <item>FLORIANI d.o.o., OIB 30557671980, Peruanska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30557671980</item>
    </izvorni_sadrzaj>
    <derivirana_varijabla naziv="DomainObject.Predmet.SudioniciListNazivOIB_1">
      <item>, OIB 85821130368</item>
      <item>, OIB 30557671980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1991</properties:Characters>
  <properties:Lines>64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2016-04-13T08:29:00Z</dcterms:created>
  <dc:creator>Mario Žišković</dc:creator>
  <cp:lastModifiedBy>Lidija Klinčić</cp:lastModifiedBy>
  <cp:lastPrinted>2016-04-13T08:33:00Z</cp:lastPrinted>
  <dcterms:modified xmlns:xsi="http://www.w3.org/2001/XMLSchema-instance" xsi:type="dcterms:W3CDTF">2016-04-13T08:35:00Z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